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938A23A">
      <w:pPr>
        <w:pStyle w:val="104"/>
        <w:tabs>
          <w:tab w:val="right" w:pos="9639"/>
        </w:tabs>
        <w:spacing w:after="0"/>
        <w:rPr>
          <w:rFonts w:hint="default"/>
          <w:b/>
          <w:i/>
          <w:sz w:val="28"/>
          <w:lang w:val="en-US" w:eastAsia="zh-CN"/>
        </w:rPr>
      </w:pPr>
      <w:r>
        <w:rPr>
          <w:b/>
          <w:sz w:val="24"/>
        </w:rPr>
        <w:t>3GPP TSG-</w:t>
      </w:r>
      <w:r>
        <w:rPr>
          <w:rFonts w:hint="eastAsia"/>
          <w:b/>
          <w:sz w:val="24"/>
          <w:lang w:eastAsia="zh-CN"/>
        </w:rPr>
        <w:t>RAN WG4</w:t>
      </w:r>
      <w:r>
        <w:rPr>
          <w:b/>
          <w:sz w:val="24"/>
        </w:rPr>
        <w:t xml:space="preserve"> Meeting #</w:t>
      </w:r>
      <w:r>
        <w:rPr>
          <w:rFonts w:hint="eastAsia"/>
          <w:b/>
          <w:sz w:val="24"/>
          <w:lang w:eastAsia="zh-CN"/>
        </w:rPr>
        <w:t xml:space="preserve"> 113</w:t>
      </w:r>
      <w:r>
        <w:rPr>
          <w:b/>
          <w:i/>
          <w:sz w:val="28"/>
        </w:rPr>
        <w:tab/>
      </w:r>
      <w:r>
        <w:rPr>
          <w:rFonts w:hint="eastAsia"/>
          <w:b/>
          <w:i/>
          <w:sz w:val="28"/>
          <w:lang w:eastAsia="zh-CN"/>
        </w:rPr>
        <w:t>R4-24</w:t>
      </w:r>
      <w:r>
        <w:rPr>
          <w:rFonts w:hint="eastAsia"/>
          <w:b/>
          <w:i/>
          <w:sz w:val="28"/>
          <w:lang w:val="en-US" w:eastAsia="zh-CN"/>
        </w:rPr>
        <w:t>20147</w:t>
      </w:r>
      <w:bookmarkStart w:id="1" w:name="_GoBack"/>
      <w:bookmarkEnd w:id="1"/>
    </w:p>
    <w:p w14:paraId="7CB45193">
      <w:pPr>
        <w:pStyle w:val="104"/>
        <w:outlineLvl w:val="0"/>
        <w:rPr>
          <w:b/>
          <w:sz w:val="24"/>
          <w:szCs w:val="24"/>
        </w:rPr>
      </w:pPr>
      <w:r>
        <w:rPr>
          <w:rFonts w:hint="eastAsia"/>
          <w:b/>
          <w:sz w:val="24"/>
          <w:szCs w:val="24"/>
          <w:lang w:eastAsia="zh-CN"/>
        </w:rPr>
        <w:t>Orlando</w:t>
      </w:r>
      <w:r>
        <w:rPr>
          <w:b/>
          <w:sz w:val="24"/>
          <w:szCs w:val="24"/>
        </w:rPr>
        <w:t xml:space="preserve">, </w:t>
      </w:r>
      <w:r>
        <w:rPr>
          <w:rFonts w:hint="eastAsia"/>
          <w:b/>
          <w:sz w:val="24"/>
          <w:szCs w:val="24"/>
          <w:lang w:eastAsia="zh-CN"/>
        </w:rPr>
        <w:t>USA</w:t>
      </w:r>
      <w:r>
        <w:rPr>
          <w:b/>
          <w:sz w:val="24"/>
          <w:szCs w:val="24"/>
        </w:rPr>
        <w:t xml:space="preserve">, </w:t>
      </w:r>
      <w:r>
        <w:rPr>
          <w:rFonts w:hint="eastAsia" w:cs="Arial"/>
          <w:b/>
          <w:bCs/>
          <w:sz w:val="24"/>
          <w:szCs w:val="24"/>
          <w:lang w:eastAsia="zh-CN"/>
        </w:rPr>
        <w:t>18</w:t>
      </w:r>
      <w:r>
        <w:rPr>
          <w:rFonts w:hint="eastAsia" w:cs="Arial"/>
          <w:b/>
          <w:bCs/>
          <w:sz w:val="24"/>
          <w:szCs w:val="24"/>
          <w:vertAlign w:val="superscript"/>
          <w:lang w:eastAsia="zh-CN"/>
        </w:rPr>
        <w:t>th</w:t>
      </w:r>
      <w:r>
        <w:rPr>
          <w:rFonts w:cs="Arial"/>
          <w:b/>
          <w:bCs/>
          <w:sz w:val="24"/>
          <w:szCs w:val="24"/>
          <w:lang w:eastAsia="zh-CN"/>
        </w:rPr>
        <w:t xml:space="preserve"> </w:t>
      </w:r>
      <w:r>
        <w:rPr>
          <w:rFonts w:hint="eastAsia" w:cs="Arial"/>
          <w:b/>
          <w:bCs/>
          <w:sz w:val="24"/>
          <w:szCs w:val="24"/>
          <w:lang w:eastAsia="zh-CN"/>
        </w:rPr>
        <w:t>November</w:t>
      </w:r>
      <w:r>
        <w:rPr>
          <w:b/>
          <w:sz w:val="24"/>
          <w:szCs w:val="24"/>
        </w:rPr>
        <w:t xml:space="preserve"> </w:t>
      </w:r>
      <w:r>
        <w:rPr>
          <w:b/>
          <w:sz w:val="24"/>
          <w:szCs w:val="24"/>
        </w:rPr>
        <w:fldChar w:fldCharType="begin"/>
      </w:r>
      <w:r>
        <w:rPr>
          <w:b/>
          <w:sz w:val="24"/>
          <w:szCs w:val="24"/>
        </w:rPr>
        <w:instrText xml:space="preserve"> DOCPROPERTY  StartDate  \* MERGEFORMAT </w:instrText>
      </w:r>
      <w:r>
        <w:rPr>
          <w:b/>
          <w:sz w:val="24"/>
          <w:szCs w:val="24"/>
        </w:rPr>
        <w:fldChar w:fldCharType="end"/>
      </w:r>
      <w:r>
        <w:rPr>
          <w:b/>
          <w:sz w:val="24"/>
          <w:szCs w:val="24"/>
        </w:rPr>
        <w:t xml:space="preserve">- </w:t>
      </w:r>
      <w:r>
        <w:rPr>
          <w:rFonts w:hint="eastAsia" w:cs="Arial"/>
          <w:b/>
          <w:bCs/>
          <w:sz w:val="24"/>
          <w:szCs w:val="24"/>
          <w:lang w:eastAsia="zh-CN"/>
        </w:rPr>
        <w:t>22</w:t>
      </w:r>
      <w:r>
        <w:rPr>
          <w:rFonts w:hint="eastAsia" w:cs="Arial"/>
          <w:b/>
          <w:bCs/>
          <w:sz w:val="24"/>
          <w:szCs w:val="24"/>
          <w:vertAlign w:val="superscript"/>
          <w:lang w:eastAsia="zh-CN"/>
        </w:rPr>
        <w:t>nd</w:t>
      </w:r>
      <w:r>
        <w:rPr>
          <w:rFonts w:cs="Arial"/>
          <w:b/>
          <w:bCs/>
          <w:sz w:val="24"/>
          <w:szCs w:val="24"/>
          <w:lang w:eastAsia="zh-CN"/>
        </w:rPr>
        <w:t xml:space="preserve"> </w:t>
      </w:r>
      <w:r>
        <w:rPr>
          <w:rFonts w:hint="eastAsia" w:cs="Arial"/>
          <w:b/>
          <w:bCs/>
          <w:sz w:val="24"/>
          <w:szCs w:val="24"/>
          <w:lang w:eastAsia="zh-CN"/>
        </w:rPr>
        <w:t>November, 2024</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21D81507">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2CAA71AF">
            <w:pPr>
              <w:pStyle w:val="104"/>
              <w:spacing w:after="0"/>
              <w:jc w:val="right"/>
              <w:rPr>
                <w:i/>
              </w:rPr>
            </w:pPr>
            <w:r>
              <w:rPr>
                <w:i/>
                <w:sz w:val="14"/>
              </w:rPr>
              <w:t>CR-Form-v12.3</w:t>
            </w:r>
          </w:p>
        </w:tc>
      </w:tr>
      <w:tr w14:paraId="3FBB62B8">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79AB67D6">
            <w:pPr>
              <w:pStyle w:val="104"/>
              <w:spacing w:after="0"/>
              <w:jc w:val="center"/>
            </w:pPr>
            <w:r>
              <w:rPr>
                <w:b/>
                <w:sz w:val="32"/>
              </w:rPr>
              <w:t>CHANGE REQUEST</w:t>
            </w:r>
          </w:p>
        </w:tc>
      </w:tr>
      <w:tr w14:paraId="79946B04">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12C70EEE">
            <w:pPr>
              <w:pStyle w:val="104"/>
              <w:spacing w:after="0"/>
              <w:rPr>
                <w:sz w:val="8"/>
                <w:szCs w:val="8"/>
              </w:rPr>
            </w:pPr>
          </w:p>
        </w:tc>
      </w:tr>
      <w:tr w14:paraId="3999489E">
        <w:tblPrEx>
          <w:tblCellMar>
            <w:top w:w="0" w:type="dxa"/>
            <w:left w:w="42" w:type="dxa"/>
            <w:bottom w:w="0" w:type="dxa"/>
            <w:right w:w="42" w:type="dxa"/>
          </w:tblCellMar>
        </w:tblPrEx>
        <w:tc>
          <w:tcPr>
            <w:tcW w:w="142" w:type="dxa"/>
            <w:tcBorders>
              <w:left w:val="single" w:color="auto" w:sz="4" w:space="0"/>
            </w:tcBorders>
          </w:tcPr>
          <w:p w14:paraId="4DDA7F40">
            <w:pPr>
              <w:pStyle w:val="104"/>
              <w:spacing w:after="0"/>
              <w:jc w:val="right"/>
            </w:pPr>
          </w:p>
        </w:tc>
        <w:tc>
          <w:tcPr>
            <w:tcW w:w="1559" w:type="dxa"/>
            <w:shd w:val="pct30" w:color="FFFF00" w:fill="auto"/>
          </w:tcPr>
          <w:p w14:paraId="52508B66">
            <w:pPr>
              <w:pStyle w:val="104"/>
              <w:spacing w:after="0"/>
              <w:jc w:val="right"/>
              <w:rPr>
                <w:b/>
                <w:sz w:val="28"/>
                <w:szCs w:val="28"/>
                <w:lang w:eastAsia="zh-CN"/>
              </w:rPr>
            </w:pPr>
            <w:r>
              <w:rPr>
                <w:rFonts w:hint="eastAsia"/>
                <w:b/>
                <w:sz w:val="28"/>
                <w:szCs w:val="28"/>
                <w:lang w:eastAsia="zh-CN"/>
              </w:rPr>
              <w:t>38.133</w:t>
            </w:r>
          </w:p>
        </w:tc>
        <w:tc>
          <w:tcPr>
            <w:tcW w:w="709" w:type="dxa"/>
          </w:tcPr>
          <w:p w14:paraId="77009707">
            <w:pPr>
              <w:pStyle w:val="104"/>
              <w:spacing w:after="0"/>
              <w:jc w:val="center"/>
            </w:pPr>
            <w:r>
              <w:rPr>
                <w:b/>
                <w:sz w:val="28"/>
              </w:rPr>
              <w:t>CR</w:t>
            </w:r>
          </w:p>
        </w:tc>
        <w:tc>
          <w:tcPr>
            <w:tcW w:w="1276" w:type="dxa"/>
            <w:shd w:val="pct30" w:color="FFFF00" w:fill="auto"/>
          </w:tcPr>
          <w:p w14:paraId="6CAED29D">
            <w:pPr>
              <w:pStyle w:val="104"/>
              <w:spacing w:after="0"/>
              <w:rPr>
                <w:lang w:eastAsia="zh-CN"/>
              </w:rPr>
            </w:pPr>
            <w:r>
              <w:rPr>
                <w:rFonts w:hint="eastAsia"/>
                <w:b/>
                <w:sz w:val="28"/>
                <w:szCs w:val="28"/>
                <w:lang w:eastAsia="zh-CN"/>
              </w:rPr>
              <w:t>DraftCR</w:t>
            </w:r>
          </w:p>
        </w:tc>
        <w:tc>
          <w:tcPr>
            <w:tcW w:w="709" w:type="dxa"/>
          </w:tcPr>
          <w:p w14:paraId="09D2C09B">
            <w:pPr>
              <w:pStyle w:val="104"/>
              <w:tabs>
                <w:tab w:val="right" w:pos="625"/>
              </w:tabs>
              <w:spacing w:after="0"/>
              <w:jc w:val="center"/>
            </w:pPr>
            <w:r>
              <w:rPr>
                <w:b/>
                <w:bCs/>
                <w:sz w:val="28"/>
              </w:rPr>
              <w:t>rev</w:t>
            </w:r>
          </w:p>
        </w:tc>
        <w:tc>
          <w:tcPr>
            <w:tcW w:w="992" w:type="dxa"/>
            <w:shd w:val="pct30" w:color="FFFF00" w:fill="auto"/>
          </w:tcPr>
          <w:p w14:paraId="7533BF9D">
            <w:pPr>
              <w:pStyle w:val="104"/>
              <w:spacing w:after="0"/>
              <w:jc w:val="center"/>
              <w:rPr>
                <w:b/>
                <w:lang w:eastAsia="zh-CN"/>
              </w:rPr>
            </w:pPr>
            <w:r>
              <w:rPr>
                <w:rFonts w:hint="eastAsia"/>
                <w:b/>
                <w:sz w:val="28"/>
                <w:szCs w:val="28"/>
                <w:lang w:val="en-US" w:eastAsia="zh-CN"/>
              </w:rPr>
              <w:t>1</w:t>
            </w:r>
          </w:p>
        </w:tc>
        <w:tc>
          <w:tcPr>
            <w:tcW w:w="2410" w:type="dxa"/>
          </w:tcPr>
          <w:p w14:paraId="5D4AEAE9">
            <w:pPr>
              <w:pStyle w:val="104"/>
              <w:tabs>
                <w:tab w:val="right" w:pos="1825"/>
              </w:tabs>
              <w:spacing w:after="0"/>
              <w:jc w:val="center"/>
            </w:pPr>
            <w:r>
              <w:rPr>
                <w:b/>
                <w:sz w:val="28"/>
                <w:szCs w:val="28"/>
              </w:rPr>
              <w:t>Current version:</w:t>
            </w:r>
          </w:p>
        </w:tc>
        <w:tc>
          <w:tcPr>
            <w:tcW w:w="1701" w:type="dxa"/>
            <w:shd w:val="pct30" w:color="FFFF00" w:fill="auto"/>
          </w:tcPr>
          <w:p w14:paraId="1E22D6AC">
            <w:pPr>
              <w:pStyle w:val="104"/>
              <w:spacing w:after="0"/>
              <w:jc w:val="center"/>
              <w:rPr>
                <w:sz w:val="28"/>
                <w:lang w:eastAsia="zh-CN"/>
              </w:rPr>
            </w:pPr>
            <w:r>
              <w:rPr>
                <w:rFonts w:hint="eastAsia"/>
                <w:b/>
                <w:sz w:val="28"/>
                <w:szCs w:val="28"/>
                <w:lang w:eastAsia="zh-CN"/>
              </w:rPr>
              <w:t>18.7.0</w:t>
            </w:r>
          </w:p>
        </w:tc>
        <w:tc>
          <w:tcPr>
            <w:tcW w:w="143" w:type="dxa"/>
            <w:tcBorders>
              <w:right w:val="single" w:color="auto" w:sz="4" w:space="0"/>
            </w:tcBorders>
          </w:tcPr>
          <w:p w14:paraId="399238C9">
            <w:pPr>
              <w:pStyle w:val="104"/>
              <w:spacing w:after="0"/>
            </w:pPr>
          </w:p>
        </w:tc>
      </w:tr>
      <w:tr w14:paraId="7DC9F5A2">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4883A7D2">
            <w:pPr>
              <w:pStyle w:val="104"/>
              <w:spacing w:after="0"/>
            </w:pPr>
          </w:p>
        </w:tc>
      </w:tr>
      <w:tr w14:paraId="266B4BDF">
        <w:tblPrEx>
          <w:tblCellMar>
            <w:top w:w="0" w:type="dxa"/>
            <w:left w:w="42" w:type="dxa"/>
            <w:bottom w:w="0" w:type="dxa"/>
            <w:right w:w="42" w:type="dxa"/>
          </w:tblCellMar>
        </w:tblPrEx>
        <w:tc>
          <w:tcPr>
            <w:tcW w:w="9641" w:type="dxa"/>
            <w:gridSpan w:val="9"/>
            <w:tcBorders>
              <w:top w:val="single" w:color="auto" w:sz="4" w:space="0"/>
            </w:tcBorders>
          </w:tcPr>
          <w:p w14:paraId="47E13998">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296CF086">
        <w:tblPrEx>
          <w:tblCellMar>
            <w:top w:w="0" w:type="dxa"/>
            <w:left w:w="42" w:type="dxa"/>
            <w:bottom w:w="0" w:type="dxa"/>
            <w:right w:w="42" w:type="dxa"/>
          </w:tblCellMar>
        </w:tblPrEx>
        <w:tc>
          <w:tcPr>
            <w:tcW w:w="9641" w:type="dxa"/>
            <w:gridSpan w:val="9"/>
          </w:tcPr>
          <w:p w14:paraId="7D4A60B5">
            <w:pPr>
              <w:pStyle w:val="104"/>
              <w:spacing w:after="0"/>
              <w:rPr>
                <w:sz w:val="8"/>
                <w:szCs w:val="8"/>
              </w:rPr>
            </w:pPr>
          </w:p>
        </w:tc>
      </w:tr>
    </w:tbl>
    <w:p w14:paraId="53540664">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0EE45D52">
        <w:tblPrEx>
          <w:tblCellMar>
            <w:top w:w="0" w:type="dxa"/>
            <w:left w:w="42" w:type="dxa"/>
            <w:bottom w:w="0" w:type="dxa"/>
            <w:right w:w="42" w:type="dxa"/>
          </w:tblCellMar>
        </w:tblPrEx>
        <w:tc>
          <w:tcPr>
            <w:tcW w:w="2835" w:type="dxa"/>
          </w:tcPr>
          <w:p w14:paraId="59860FA1">
            <w:pPr>
              <w:pStyle w:val="104"/>
              <w:tabs>
                <w:tab w:val="right" w:pos="2751"/>
              </w:tabs>
              <w:spacing w:after="0"/>
              <w:rPr>
                <w:b/>
                <w:i/>
              </w:rPr>
            </w:pPr>
            <w:r>
              <w:rPr>
                <w:b/>
                <w:i/>
              </w:rPr>
              <w:t>Proposed change affects:</w:t>
            </w:r>
          </w:p>
        </w:tc>
        <w:tc>
          <w:tcPr>
            <w:tcW w:w="1418" w:type="dxa"/>
          </w:tcPr>
          <w:p w14:paraId="07128383">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6C4BDAE8">
            <w:pPr>
              <w:pStyle w:val="104"/>
              <w:spacing w:after="0"/>
              <w:jc w:val="center"/>
              <w:rPr>
                <w:b/>
                <w:caps/>
              </w:rPr>
            </w:pPr>
          </w:p>
        </w:tc>
        <w:tc>
          <w:tcPr>
            <w:tcW w:w="709" w:type="dxa"/>
            <w:tcBorders>
              <w:left w:val="single" w:color="auto" w:sz="4" w:space="0"/>
            </w:tcBorders>
          </w:tcPr>
          <w:p w14:paraId="3519D777">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3B6BBA56">
            <w:pPr>
              <w:pStyle w:val="104"/>
              <w:spacing w:after="0"/>
              <w:jc w:val="center"/>
              <w:rPr>
                <w:b/>
                <w:caps/>
              </w:rPr>
            </w:pPr>
            <w:r>
              <w:rPr>
                <w:b/>
                <w:caps/>
              </w:rPr>
              <w:t>X</w:t>
            </w:r>
          </w:p>
        </w:tc>
        <w:tc>
          <w:tcPr>
            <w:tcW w:w="2126" w:type="dxa"/>
          </w:tcPr>
          <w:p w14:paraId="2ED8415F">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3950A1F8">
            <w:pPr>
              <w:pStyle w:val="104"/>
              <w:spacing w:after="0"/>
              <w:jc w:val="center"/>
              <w:rPr>
                <w:b/>
                <w:caps/>
              </w:rPr>
            </w:pPr>
          </w:p>
        </w:tc>
        <w:tc>
          <w:tcPr>
            <w:tcW w:w="1418" w:type="dxa"/>
            <w:tcBorders>
              <w:left w:val="nil"/>
            </w:tcBorders>
          </w:tcPr>
          <w:p w14:paraId="6562735E">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0CF0D9E8">
            <w:pPr>
              <w:pStyle w:val="104"/>
              <w:spacing w:after="0"/>
              <w:jc w:val="center"/>
              <w:rPr>
                <w:b/>
                <w:bCs/>
                <w:caps/>
              </w:rPr>
            </w:pPr>
          </w:p>
        </w:tc>
      </w:tr>
    </w:tbl>
    <w:p w14:paraId="69DCC391">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31618834">
        <w:tblPrEx>
          <w:tblCellMar>
            <w:top w:w="0" w:type="dxa"/>
            <w:left w:w="42" w:type="dxa"/>
            <w:bottom w:w="0" w:type="dxa"/>
            <w:right w:w="42" w:type="dxa"/>
          </w:tblCellMar>
        </w:tblPrEx>
        <w:tc>
          <w:tcPr>
            <w:tcW w:w="9640" w:type="dxa"/>
            <w:gridSpan w:val="11"/>
          </w:tcPr>
          <w:p w14:paraId="55477508">
            <w:pPr>
              <w:pStyle w:val="104"/>
              <w:spacing w:after="0"/>
              <w:rPr>
                <w:sz w:val="8"/>
                <w:szCs w:val="8"/>
              </w:rPr>
            </w:pPr>
          </w:p>
        </w:tc>
      </w:tr>
      <w:tr w14:paraId="58300953">
        <w:tblPrEx>
          <w:tblCellMar>
            <w:top w:w="0" w:type="dxa"/>
            <w:left w:w="42" w:type="dxa"/>
            <w:bottom w:w="0" w:type="dxa"/>
            <w:right w:w="42" w:type="dxa"/>
          </w:tblCellMar>
        </w:tblPrEx>
        <w:tc>
          <w:tcPr>
            <w:tcW w:w="1843" w:type="dxa"/>
            <w:tcBorders>
              <w:top w:val="single" w:color="auto" w:sz="4" w:space="0"/>
              <w:left w:val="single" w:color="auto" w:sz="4" w:space="0"/>
            </w:tcBorders>
          </w:tcPr>
          <w:p w14:paraId="05B2F3A2">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3D393EEE">
            <w:pPr>
              <w:pStyle w:val="104"/>
              <w:spacing w:after="0"/>
              <w:ind w:left="100"/>
              <w:rPr>
                <w:lang w:eastAsia="zh-CN"/>
              </w:rPr>
            </w:pPr>
            <w:r>
              <w:rPr>
                <w:lang w:eastAsia="zh-CN"/>
              </w:rPr>
              <w:t xml:space="preserve">Corrections </w:t>
            </w:r>
            <w:r>
              <w:rPr>
                <w:rFonts w:hint="eastAsia"/>
                <w:lang w:eastAsia="zh-CN"/>
              </w:rPr>
              <w:t>t</w:t>
            </w:r>
            <w:r>
              <w:rPr>
                <w:lang w:eastAsia="zh-CN"/>
              </w:rPr>
              <w:t>o performance parts for CPP</w:t>
            </w:r>
          </w:p>
        </w:tc>
      </w:tr>
      <w:tr w14:paraId="05C08479">
        <w:tblPrEx>
          <w:tblCellMar>
            <w:top w:w="0" w:type="dxa"/>
            <w:left w:w="42" w:type="dxa"/>
            <w:bottom w:w="0" w:type="dxa"/>
            <w:right w:w="42" w:type="dxa"/>
          </w:tblCellMar>
        </w:tblPrEx>
        <w:tc>
          <w:tcPr>
            <w:tcW w:w="1843" w:type="dxa"/>
            <w:tcBorders>
              <w:left w:val="single" w:color="auto" w:sz="4" w:space="0"/>
            </w:tcBorders>
          </w:tcPr>
          <w:p w14:paraId="45E29F53">
            <w:pPr>
              <w:pStyle w:val="104"/>
              <w:spacing w:after="0"/>
              <w:rPr>
                <w:b/>
                <w:i/>
                <w:sz w:val="8"/>
                <w:szCs w:val="8"/>
              </w:rPr>
            </w:pPr>
          </w:p>
        </w:tc>
        <w:tc>
          <w:tcPr>
            <w:tcW w:w="7797" w:type="dxa"/>
            <w:gridSpan w:val="10"/>
            <w:tcBorders>
              <w:right w:val="single" w:color="auto" w:sz="4" w:space="0"/>
            </w:tcBorders>
          </w:tcPr>
          <w:p w14:paraId="22071BC1">
            <w:pPr>
              <w:pStyle w:val="104"/>
              <w:spacing w:after="0"/>
              <w:rPr>
                <w:sz w:val="8"/>
                <w:szCs w:val="8"/>
              </w:rPr>
            </w:pPr>
          </w:p>
        </w:tc>
      </w:tr>
      <w:tr w14:paraId="46D5D7C2">
        <w:tblPrEx>
          <w:tblCellMar>
            <w:top w:w="0" w:type="dxa"/>
            <w:left w:w="42" w:type="dxa"/>
            <w:bottom w:w="0" w:type="dxa"/>
            <w:right w:w="42" w:type="dxa"/>
          </w:tblCellMar>
        </w:tblPrEx>
        <w:tc>
          <w:tcPr>
            <w:tcW w:w="1843" w:type="dxa"/>
            <w:tcBorders>
              <w:left w:val="single" w:color="auto" w:sz="4" w:space="0"/>
            </w:tcBorders>
          </w:tcPr>
          <w:p w14:paraId="45A6C2C4">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298AA482">
            <w:pPr>
              <w:pStyle w:val="104"/>
              <w:spacing w:after="0"/>
              <w:ind w:left="100"/>
              <w:rPr>
                <w:rFonts w:hint="default"/>
                <w:lang w:val="en-US" w:eastAsia="zh-CN"/>
              </w:rPr>
            </w:pPr>
            <w:r>
              <w:rPr>
                <w:rFonts w:hint="eastAsia"/>
                <w:lang w:eastAsia="zh-CN"/>
              </w:rPr>
              <w:t>CATT</w:t>
            </w:r>
            <w:r>
              <w:rPr>
                <w:rFonts w:hint="eastAsia"/>
                <w:lang w:val="en-US" w:eastAsia="zh-CN"/>
              </w:rPr>
              <w:t>, Huawei, HiSilicon, Nokia</w:t>
            </w:r>
          </w:p>
        </w:tc>
      </w:tr>
      <w:tr w14:paraId="4196B218">
        <w:tblPrEx>
          <w:tblCellMar>
            <w:top w:w="0" w:type="dxa"/>
            <w:left w:w="42" w:type="dxa"/>
            <w:bottom w:w="0" w:type="dxa"/>
            <w:right w:w="42" w:type="dxa"/>
          </w:tblCellMar>
        </w:tblPrEx>
        <w:tc>
          <w:tcPr>
            <w:tcW w:w="1843" w:type="dxa"/>
            <w:tcBorders>
              <w:left w:val="single" w:color="auto" w:sz="4" w:space="0"/>
            </w:tcBorders>
          </w:tcPr>
          <w:p w14:paraId="14C300BA">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17FF8B7B">
            <w:pPr>
              <w:pStyle w:val="104"/>
              <w:spacing w:after="0"/>
              <w:ind w:left="100"/>
              <w:rPr>
                <w:lang w:eastAsia="zh-CN"/>
              </w:rPr>
            </w:pPr>
            <w:r>
              <w:rPr>
                <w:rFonts w:hint="eastAsia"/>
                <w:lang w:eastAsia="zh-CN"/>
              </w:rPr>
              <w:t>R4</w:t>
            </w:r>
          </w:p>
        </w:tc>
      </w:tr>
      <w:tr w14:paraId="76303739">
        <w:tblPrEx>
          <w:tblCellMar>
            <w:top w:w="0" w:type="dxa"/>
            <w:left w:w="42" w:type="dxa"/>
            <w:bottom w:w="0" w:type="dxa"/>
            <w:right w:w="42" w:type="dxa"/>
          </w:tblCellMar>
        </w:tblPrEx>
        <w:tc>
          <w:tcPr>
            <w:tcW w:w="1843" w:type="dxa"/>
            <w:tcBorders>
              <w:left w:val="single" w:color="auto" w:sz="4" w:space="0"/>
            </w:tcBorders>
          </w:tcPr>
          <w:p w14:paraId="4D3B1657">
            <w:pPr>
              <w:pStyle w:val="104"/>
              <w:spacing w:after="0"/>
              <w:rPr>
                <w:b/>
                <w:i/>
                <w:sz w:val="8"/>
                <w:szCs w:val="8"/>
              </w:rPr>
            </w:pPr>
          </w:p>
        </w:tc>
        <w:tc>
          <w:tcPr>
            <w:tcW w:w="7797" w:type="dxa"/>
            <w:gridSpan w:val="10"/>
            <w:tcBorders>
              <w:right w:val="single" w:color="auto" w:sz="4" w:space="0"/>
            </w:tcBorders>
          </w:tcPr>
          <w:p w14:paraId="6ED4D65A">
            <w:pPr>
              <w:pStyle w:val="104"/>
              <w:spacing w:after="0"/>
              <w:rPr>
                <w:sz w:val="8"/>
                <w:szCs w:val="8"/>
              </w:rPr>
            </w:pPr>
          </w:p>
        </w:tc>
      </w:tr>
      <w:tr w14:paraId="50563E52">
        <w:tblPrEx>
          <w:tblCellMar>
            <w:top w:w="0" w:type="dxa"/>
            <w:left w:w="42" w:type="dxa"/>
            <w:bottom w:w="0" w:type="dxa"/>
            <w:right w:w="42" w:type="dxa"/>
          </w:tblCellMar>
        </w:tblPrEx>
        <w:tc>
          <w:tcPr>
            <w:tcW w:w="1843" w:type="dxa"/>
            <w:tcBorders>
              <w:left w:val="single" w:color="auto" w:sz="4" w:space="0"/>
            </w:tcBorders>
          </w:tcPr>
          <w:p w14:paraId="32C381B7">
            <w:pPr>
              <w:pStyle w:val="104"/>
              <w:tabs>
                <w:tab w:val="right" w:pos="1759"/>
              </w:tabs>
              <w:spacing w:after="0"/>
              <w:rPr>
                <w:b/>
                <w:i/>
              </w:rPr>
            </w:pPr>
            <w:r>
              <w:rPr>
                <w:b/>
                <w:i/>
              </w:rPr>
              <w:t>Work item code:</w:t>
            </w:r>
          </w:p>
        </w:tc>
        <w:tc>
          <w:tcPr>
            <w:tcW w:w="3686" w:type="dxa"/>
            <w:gridSpan w:val="5"/>
            <w:shd w:val="pct30" w:color="FFFF00" w:fill="auto"/>
          </w:tcPr>
          <w:p w14:paraId="115414A3">
            <w:pPr>
              <w:pStyle w:val="104"/>
              <w:spacing w:after="0"/>
              <w:ind w:left="100"/>
              <w:rPr>
                <w:lang w:eastAsia="zh-CN"/>
              </w:rPr>
            </w:pPr>
            <w:r>
              <w:t>NR_pos_enh2-</w:t>
            </w:r>
            <w:r>
              <w:rPr>
                <w:rFonts w:hint="eastAsia"/>
                <w:lang w:eastAsia="zh-CN"/>
              </w:rPr>
              <w:t>Perf</w:t>
            </w:r>
          </w:p>
        </w:tc>
        <w:tc>
          <w:tcPr>
            <w:tcW w:w="567" w:type="dxa"/>
            <w:tcBorders>
              <w:left w:val="nil"/>
            </w:tcBorders>
          </w:tcPr>
          <w:p w14:paraId="61A86BCF">
            <w:pPr>
              <w:pStyle w:val="104"/>
              <w:spacing w:after="0"/>
              <w:ind w:right="100"/>
            </w:pPr>
          </w:p>
        </w:tc>
        <w:tc>
          <w:tcPr>
            <w:tcW w:w="1417" w:type="dxa"/>
            <w:gridSpan w:val="3"/>
            <w:tcBorders>
              <w:left w:val="nil"/>
            </w:tcBorders>
          </w:tcPr>
          <w:p w14:paraId="153CBFB1">
            <w:pPr>
              <w:pStyle w:val="104"/>
              <w:spacing w:after="0"/>
              <w:jc w:val="right"/>
            </w:pPr>
            <w:r>
              <w:rPr>
                <w:b/>
                <w:i/>
              </w:rPr>
              <w:t>Date:</w:t>
            </w:r>
          </w:p>
        </w:tc>
        <w:tc>
          <w:tcPr>
            <w:tcW w:w="2127" w:type="dxa"/>
            <w:tcBorders>
              <w:right w:val="single" w:color="auto" w:sz="4" w:space="0"/>
            </w:tcBorders>
            <w:shd w:val="pct30" w:color="FFFF00" w:fill="auto"/>
          </w:tcPr>
          <w:p w14:paraId="56929475">
            <w:pPr>
              <w:pStyle w:val="104"/>
              <w:spacing w:after="0"/>
              <w:ind w:left="100"/>
              <w:rPr>
                <w:lang w:eastAsia="zh-CN"/>
              </w:rPr>
            </w:pPr>
            <w:r>
              <w:t>2024-</w:t>
            </w:r>
            <w:r>
              <w:rPr>
                <w:rFonts w:hint="eastAsia"/>
                <w:lang w:eastAsia="zh-CN"/>
              </w:rPr>
              <w:t>10</w:t>
            </w:r>
            <w:r>
              <w:t>-</w:t>
            </w:r>
            <w:r>
              <w:rPr>
                <w:rFonts w:hint="eastAsia"/>
                <w:lang w:eastAsia="zh-CN"/>
              </w:rPr>
              <w:t>25</w:t>
            </w:r>
          </w:p>
        </w:tc>
      </w:tr>
      <w:tr w14:paraId="690C7843">
        <w:tblPrEx>
          <w:tblCellMar>
            <w:top w:w="0" w:type="dxa"/>
            <w:left w:w="42" w:type="dxa"/>
            <w:bottom w:w="0" w:type="dxa"/>
            <w:right w:w="42" w:type="dxa"/>
          </w:tblCellMar>
        </w:tblPrEx>
        <w:tc>
          <w:tcPr>
            <w:tcW w:w="1843" w:type="dxa"/>
            <w:tcBorders>
              <w:left w:val="single" w:color="auto" w:sz="4" w:space="0"/>
            </w:tcBorders>
          </w:tcPr>
          <w:p w14:paraId="17A1A642">
            <w:pPr>
              <w:pStyle w:val="104"/>
              <w:spacing w:after="0"/>
              <w:rPr>
                <w:b/>
                <w:i/>
                <w:sz w:val="8"/>
                <w:szCs w:val="8"/>
              </w:rPr>
            </w:pPr>
          </w:p>
        </w:tc>
        <w:tc>
          <w:tcPr>
            <w:tcW w:w="1986" w:type="dxa"/>
            <w:gridSpan w:val="4"/>
          </w:tcPr>
          <w:p w14:paraId="2F73FCFB">
            <w:pPr>
              <w:pStyle w:val="104"/>
              <w:spacing w:after="0"/>
              <w:rPr>
                <w:sz w:val="8"/>
                <w:szCs w:val="8"/>
              </w:rPr>
            </w:pPr>
          </w:p>
        </w:tc>
        <w:tc>
          <w:tcPr>
            <w:tcW w:w="2267" w:type="dxa"/>
            <w:gridSpan w:val="2"/>
          </w:tcPr>
          <w:p w14:paraId="0FBCFC35">
            <w:pPr>
              <w:pStyle w:val="104"/>
              <w:spacing w:after="0"/>
              <w:rPr>
                <w:sz w:val="8"/>
                <w:szCs w:val="8"/>
              </w:rPr>
            </w:pPr>
          </w:p>
        </w:tc>
        <w:tc>
          <w:tcPr>
            <w:tcW w:w="1417" w:type="dxa"/>
            <w:gridSpan w:val="3"/>
          </w:tcPr>
          <w:p w14:paraId="60243A9E">
            <w:pPr>
              <w:pStyle w:val="104"/>
              <w:spacing w:after="0"/>
              <w:rPr>
                <w:sz w:val="8"/>
                <w:szCs w:val="8"/>
              </w:rPr>
            </w:pPr>
          </w:p>
        </w:tc>
        <w:tc>
          <w:tcPr>
            <w:tcW w:w="2127" w:type="dxa"/>
            <w:tcBorders>
              <w:right w:val="single" w:color="auto" w:sz="4" w:space="0"/>
            </w:tcBorders>
          </w:tcPr>
          <w:p w14:paraId="68E9B688">
            <w:pPr>
              <w:pStyle w:val="104"/>
              <w:spacing w:after="0"/>
              <w:rPr>
                <w:sz w:val="8"/>
                <w:szCs w:val="8"/>
              </w:rPr>
            </w:pPr>
          </w:p>
        </w:tc>
      </w:tr>
      <w:tr w14:paraId="13D4AF59">
        <w:trPr>
          <w:cantSplit/>
        </w:trPr>
        <w:tc>
          <w:tcPr>
            <w:tcW w:w="1843" w:type="dxa"/>
            <w:tcBorders>
              <w:left w:val="single" w:color="auto" w:sz="4" w:space="0"/>
            </w:tcBorders>
          </w:tcPr>
          <w:p w14:paraId="1E6EA205">
            <w:pPr>
              <w:pStyle w:val="104"/>
              <w:tabs>
                <w:tab w:val="right" w:pos="1759"/>
              </w:tabs>
              <w:spacing w:after="0"/>
              <w:rPr>
                <w:b/>
                <w:i/>
              </w:rPr>
            </w:pPr>
            <w:r>
              <w:rPr>
                <w:b/>
                <w:i/>
              </w:rPr>
              <w:t>Category:</w:t>
            </w:r>
          </w:p>
        </w:tc>
        <w:tc>
          <w:tcPr>
            <w:tcW w:w="851" w:type="dxa"/>
            <w:shd w:val="pct30" w:color="FFFF00" w:fill="auto"/>
          </w:tcPr>
          <w:p w14:paraId="154A6113">
            <w:pPr>
              <w:pStyle w:val="104"/>
              <w:spacing w:after="0"/>
              <w:ind w:left="100" w:right="-609"/>
              <w:rPr>
                <w:b/>
                <w:lang w:eastAsia="zh-CN"/>
              </w:rPr>
            </w:pPr>
            <w:r>
              <w:rPr>
                <w:rFonts w:hint="eastAsia"/>
                <w:b/>
                <w:lang w:eastAsia="zh-CN"/>
              </w:rPr>
              <w:t>B</w:t>
            </w:r>
          </w:p>
        </w:tc>
        <w:tc>
          <w:tcPr>
            <w:tcW w:w="3402" w:type="dxa"/>
            <w:gridSpan w:val="5"/>
            <w:tcBorders>
              <w:left w:val="nil"/>
            </w:tcBorders>
          </w:tcPr>
          <w:p w14:paraId="617AE5C6">
            <w:pPr>
              <w:pStyle w:val="104"/>
              <w:spacing w:after="0"/>
            </w:pPr>
          </w:p>
        </w:tc>
        <w:tc>
          <w:tcPr>
            <w:tcW w:w="1417" w:type="dxa"/>
            <w:gridSpan w:val="3"/>
            <w:tcBorders>
              <w:left w:val="nil"/>
            </w:tcBorders>
          </w:tcPr>
          <w:p w14:paraId="42CDCEE5">
            <w:pPr>
              <w:pStyle w:val="104"/>
              <w:spacing w:after="0"/>
              <w:jc w:val="right"/>
              <w:rPr>
                <w:b/>
                <w:i/>
              </w:rPr>
            </w:pPr>
            <w:r>
              <w:rPr>
                <w:b/>
                <w:i/>
              </w:rPr>
              <w:t>Release:</w:t>
            </w:r>
          </w:p>
        </w:tc>
        <w:tc>
          <w:tcPr>
            <w:tcW w:w="2127" w:type="dxa"/>
            <w:tcBorders>
              <w:right w:val="single" w:color="auto" w:sz="4" w:space="0"/>
            </w:tcBorders>
            <w:shd w:val="pct30" w:color="FFFF00" w:fill="auto"/>
          </w:tcPr>
          <w:p w14:paraId="6C870B98">
            <w:pPr>
              <w:pStyle w:val="104"/>
              <w:spacing w:after="0"/>
              <w:ind w:left="100"/>
            </w:pPr>
            <w:r>
              <w:t>Rel-18</w:t>
            </w:r>
          </w:p>
        </w:tc>
      </w:tr>
      <w:tr w14:paraId="30122F0C">
        <w:tblPrEx>
          <w:tblCellMar>
            <w:top w:w="0" w:type="dxa"/>
            <w:left w:w="42" w:type="dxa"/>
            <w:bottom w:w="0" w:type="dxa"/>
            <w:right w:w="42" w:type="dxa"/>
          </w:tblCellMar>
        </w:tblPrEx>
        <w:tc>
          <w:tcPr>
            <w:tcW w:w="1843" w:type="dxa"/>
            <w:tcBorders>
              <w:left w:val="single" w:color="auto" w:sz="4" w:space="0"/>
              <w:bottom w:val="single" w:color="auto" w:sz="4" w:space="0"/>
            </w:tcBorders>
          </w:tcPr>
          <w:p w14:paraId="615796D0">
            <w:pPr>
              <w:pStyle w:val="104"/>
              <w:spacing w:after="0"/>
              <w:rPr>
                <w:b/>
                <w:i/>
              </w:rPr>
            </w:pPr>
          </w:p>
        </w:tc>
        <w:tc>
          <w:tcPr>
            <w:tcW w:w="4677" w:type="dxa"/>
            <w:gridSpan w:val="8"/>
            <w:tcBorders>
              <w:bottom w:val="single" w:color="auto" w:sz="4" w:space="0"/>
            </w:tcBorders>
          </w:tcPr>
          <w:p w14:paraId="78418D37">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5D36727">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1A28F380">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14:paraId="7FBEB8E7">
        <w:tblPrEx>
          <w:tblCellMar>
            <w:top w:w="0" w:type="dxa"/>
            <w:left w:w="42" w:type="dxa"/>
            <w:bottom w:w="0" w:type="dxa"/>
            <w:right w:w="42" w:type="dxa"/>
          </w:tblCellMar>
        </w:tblPrEx>
        <w:tc>
          <w:tcPr>
            <w:tcW w:w="1843" w:type="dxa"/>
          </w:tcPr>
          <w:p w14:paraId="44A3A604">
            <w:pPr>
              <w:pStyle w:val="104"/>
              <w:spacing w:after="0"/>
              <w:rPr>
                <w:b/>
                <w:i/>
                <w:sz w:val="8"/>
                <w:szCs w:val="8"/>
              </w:rPr>
            </w:pPr>
          </w:p>
        </w:tc>
        <w:tc>
          <w:tcPr>
            <w:tcW w:w="7797" w:type="dxa"/>
            <w:gridSpan w:val="10"/>
          </w:tcPr>
          <w:p w14:paraId="5524CC4E">
            <w:pPr>
              <w:pStyle w:val="104"/>
              <w:spacing w:after="0"/>
              <w:rPr>
                <w:sz w:val="8"/>
                <w:szCs w:val="8"/>
              </w:rPr>
            </w:pPr>
          </w:p>
        </w:tc>
      </w:tr>
      <w:tr w14:paraId="1256F52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52C87DB0">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76CAD12">
            <w:pPr>
              <w:pStyle w:val="104"/>
              <w:numPr>
                <w:ilvl w:val="0"/>
                <w:numId w:val="16"/>
              </w:numPr>
              <w:spacing w:after="0"/>
            </w:pPr>
            <w:r>
              <w:rPr>
                <w:rFonts w:hint="eastAsia"/>
                <w:lang w:eastAsia="zh-CN"/>
              </w:rPr>
              <w:t xml:space="preserve">Some values in DL RSCPD/DL RSCP accuracy requirements are TBD and they should be defined. </w:t>
            </w:r>
          </w:p>
          <w:p w14:paraId="708AA7DE">
            <w:pPr>
              <w:pStyle w:val="104"/>
              <w:numPr>
                <w:ilvl w:val="0"/>
                <w:numId w:val="16"/>
              </w:numPr>
              <w:spacing w:after="0"/>
            </w:pPr>
            <w:r>
              <w:rPr>
                <w:rFonts w:hint="eastAsia"/>
                <w:lang w:val="en-US" w:eastAsia="zh-CN"/>
              </w:rPr>
              <w:t>Margin values (Y) for CPP accuracy requirements need to be defined</w:t>
            </w:r>
            <w:r>
              <w:rPr>
                <w:rFonts w:hint="eastAsia"/>
                <w:lang w:eastAsia="zh-CN"/>
              </w:rPr>
              <w:t xml:space="preserve">. </w:t>
            </w:r>
          </w:p>
          <w:p w14:paraId="217EF0E0">
            <w:pPr>
              <w:pStyle w:val="104"/>
              <w:numPr>
                <w:ilvl w:val="0"/>
                <w:numId w:val="16"/>
              </w:numPr>
              <w:spacing w:after="0"/>
            </w:pPr>
            <w:r>
              <w:rPr>
                <w:rFonts w:hint="eastAsia"/>
                <w:lang w:val="en-US" w:eastAsia="zh-CN"/>
              </w:rPr>
              <w:t xml:space="preserve">Clarify the applicable conditions for CPP accuracy requirements, e.g., comb size. </w:t>
            </w:r>
          </w:p>
        </w:tc>
      </w:tr>
      <w:tr w14:paraId="4CA74D09">
        <w:tblPrEx>
          <w:tblCellMar>
            <w:top w:w="0" w:type="dxa"/>
            <w:left w:w="42" w:type="dxa"/>
            <w:bottom w:w="0" w:type="dxa"/>
            <w:right w:w="42" w:type="dxa"/>
          </w:tblCellMar>
        </w:tblPrEx>
        <w:tc>
          <w:tcPr>
            <w:tcW w:w="2694" w:type="dxa"/>
            <w:gridSpan w:val="2"/>
            <w:tcBorders>
              <w:left w:val="single" w:color="auto" w:sz="4" w:space="0"/>
            </w:tcBorders>
          </w:tcPr>
          <w:p w14:paraId="2D0866D6">
            <w:pPr>
              <w:pStyle w:val="104"/>
              <w:spacing w:after="0"/>
              <w:rPr>
                <w:b/>
                <w:i/>
                <w:sz w:val="8"/>
                <w:szCs w:val="8"/>
              </w:rPr>
            </w:pPr>
          </w:p>
        </w:tc>
        <w:tc>
          <w:tcPr>
            <w:tcW w:w="6946" w:type="dxa"/>
            <w:gridSpan w:val="9"/>
            <w:tcBorders>
              <w:right w:val="single" w:color="auto" w:sz="4" w:space="0"/>
            </w:tcBorders>
          </w:tcPr>
          <w:p w14:paraId="365DEF04">
            <w:pPr>
              <w:pStyle w:val="104"/>
              <w:spacing w:after="0"/>
              <w:rPr>
                <w:sz w:val="8"/>
                <w:szCs w:val="8"/>
              </w:rPr>
            </w:pPr>
          </w:p>
        </w:tc>
      </w:tr>
      <w:tr w14:paraId="21016551">
        <w:tc>
          <w:tcPr>
            <w:tcW w:w="2694" w:type="dxa"/>
            <w:gridSpan w:val="2"/>
            <w:tcBorders>
              <w:left w:val="single" w:color="auto" w:sz="4" w:space="0"/>
            </w:tcBorders>
          </w:tcPr>
          <w:p w14:paraId="49433147">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31C656EC">
            <w:pPr>
              <w:pStyle w:val="104"/>
              <w:numPr>
                <w:ilvl w:val="0"/>
                <w:numId w:val="17"/>
              </w:numPr>
              <w:spacing w:after="0"/>
            </w:pPr>
            <w:r>
              <w:rPr>
                <w:rFonts w:hint="eastAsia"/>
                <w:lang w:eastAsia="zh-CN"/>
              </w:rPr>
              <w:t xml:space="preserve">Define values for the TBDs in DL RSCPD/DL RSCP accuracy requirements. </w:t>
            </w:r>
          </w:p>
          <w:p w14:paraId="58EC6E1F">
            <w:pPr>
              <w:pStyle w:val="104"/>
              <w:numPr>
                <w:ilvl w:val="0"/>
                <w:numId w:val="17"/>
              </w:numPr>
              <w:spacing w:after="0"/>
            </w:pPr>
            <w:r>
              <w:rPr>
                <w:rFonts w:hint="eastAsia"/>
                <w:lang w:val="en-US" w:eastAsia="zh-CN"/>
              </w:rPr>
              <w:t xml:space="preserve">Define margin values (Y) for CPP accuracy requirements. </w:t>
            </w:r>
          </w:p>
          <w:p w14:paraId="3EBFF3A5">
            <w:pPr>
              <w:pStyle w:val="104"/>
              <w:numPr>
                <w:ilvl w:val="0"/>
                <w:numId w:val="17"/>
              </w:numPr>
              <w:spacing w:after="0"/>
            </w:pPr>
            <w:r>
              <w:rPr>
                <w:rFonts w:hint="eastAsia"/>
                <w:lang w:val="en-US" w:eastAsia="zh-CN"/>
              </w:rPr>
              <w:t xml:space="preserve">Clarify that the CPP accuracy requirements are not applicable for PRS resources with comb size 12. </w:t>
            </w:r>
          </w:p>
        </w:tc>
      </w:tr>
      <w:tr w14:paraId="1F886379">
        <w:tblPrEx>
          <w:tblCellMar>
            <w:top w:w="0" w:type="dxa"/>
            <w:left w:w="42" w:type="dxa"/>
            <w:bottom w:w="0" w:type="dxa"/>
            <w:right w:w="42" w:type="dxa"/>
          </w:tblCellMar>
        </w:tblPrEx>
        <w:tc>
          <w:tcPr>
            <w:tcW w:w="2694" w:type="dxa"/>
            <w:gridSpan w:val="2"/>
            <w:tcBorders>
              <w:left w:val="single" w:color="auto" w:sz="4" w:space="0"/>
            </w:tcBorders>
          </w:tcPr>
          <w:p w14:paraId="4D989623">
            <w:pPr>
              <w:pStyle w:val="104"/>
              <w:spacing w:after="0"/>
              <w:rPr>
                <w:b/>
                <w:i/>
                <w:sz w:val="8"/>
                <w:szCs w:val="8"/>
              </w:rPr>
            </w:pPr>
          </w:p>
        </w:tc>
        <w:tc>
          <w:tcPr>
            <w:tcW w:w="6946" w:type="dxa"/>
            <w:gridSpan w:val="9"/>
            <w:tcBorders>
              <w:right w:val="single" w:color="auto" w:sz="4" w:space="0"/>
            </w:tcBorders>
          </w:tcPr>
          <w:p w14:paraId="71C4A204">
            <w:pPr>
              <w:pStyle w:val="104"/>
              <w:spacing w:after="0"/>
              <w:rPr>
                <w:sz w:val="8"/>
                <w:szCs w:val="8"/>
              </w:rPr>
            </w:pPr>
          </w:p>
        </w:tc>
      </w:tr>
      <w:tr w14:paraId="678D7BF9">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4E5CE1B6">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5C4BEB44">
            <w:pPr>
              <w:pStyle w:val="104"/>
              <w:spacing w:after="0"/>
              <w:ind w:left="100"/>
              <w:rPr>
                <w:lang w:eastAsia="zh-CN"/>
              </w:rPr>
            </w:pPr>
            <w:r>
              <w:rPr>
                <w:rFonts w:hint="eastAsia"/>
                <w:lang w:eastAsia="zh-CN"/>
              </w:rPr>
              <w:t xml:space="preserve">Test cases for DL RSCPD/DL RSCP </w:t>
            </w:r>
            <w:r>
              <w:t xml:space="preserve">are </w:t>
            </w:r>
            <w:r>
              <w:rPr>
                <w:rFonts w:hint="eastAsia"/>
                <w:lang w:eastAsia="zh-CN"/>
              </w:rPr>
              <w:t>not fully completed</w:t>
            </w:r>
            <w:r>
              <w:t>.</w:t>
            </w:r>
            <w:r>
              <w:rPr>
                <w:rFonts w:hint="eastAsia"/>
                <w:lang w:eastAsia="zh-CN"/>
              </w:rPr>
              <w:t xml:space="preserve"> </w:t>
            </w:r>
          </w:p>
        </w:tc>
      </w:tr>
      <w:tr w14:paraId="034AF533">
        <w:tblPrEx>
          <w:tblCellMar>
            <w:top w:w="0" w:type="dxa"/>
            <w:left w:w="42" w:type="dxa"/>
            <w:bottom w:w="0" w:type="dxa"/>
            <w:right w:w="42" w:type="dxa"/>
          </w:tblCellMar>
        </w:tblPrEx>
        <w:tc>
          <w:tcPr>
            <w:tcW w:w="2694" w:type="dxa"/>
            <w:gridSpan w:val="2"/>
          </w:tcPr>
          <w:p w14:paraId="39D9EB5B">
            <w:pPr>
              <w:pStyle w:val="104"/>
              <w:spacing w:after="0"/>
              <w:rPr>
                <w:b/>
                <w:i/>
                <w:sz w:val="8"/>
                <w:szCs w:val="8"/>
              </w:rPr>
            </w:pPr>
          </w:p>
        </w:tc>
        <w:tc>
          <w:tcPr>
            <w:tcW w:w="6946" w:type="dxa"/>
            <w:gridSpan w:val="9"/>
          </w:tcPr>
          <w:p w14:paraId="7826CB1C">
            <w:pPr>
              <w:pStyle w:val="104"/>
              <w:spacing w:after="0"/>
              <w:rPr>
                <w:sz w:val="8"/>
                <w:szCs w:val="8"/>
              </w:rPr>
            </w:pPr>
          </w:p>
        </w:tc>
      </w:tr>
      <w:tr w14:paraId="6A17D7AC">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14:paraId="6DAD5B19">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2E8CC96B">
            <w:pPr>
              <w:pStyle w:val="104"/>
              <w:spacing w:after="0"/>
              <w:ind w:left="100"/>
              <w:rPr>
                <w:lang w:eastAsia="zh-CN"/>
              </w:rPr>
            </w:pPr>
            <w:r>
              <w:rPr>
                <w:rFonts w:hint="eastAsia"/>
                <w:lang w:eastAsia="zh-CN"/>
              </w:rPr>
              <w:t xml:space="preserve">10.1.43.2, 10.1.44.2. </w:t>
            </w:r>
          </w:p>
        </w:tc>
      </w:tr>
      <w:tr w14:paraId="56E1E6C3">
        <w:tblPrEx>
          <w:tblCellMar>
            <w:top w:w="0" w:type="dxa"/>
            <w:left w:w="42" w:type="dxa"/>
            <w:bottom w:w="0" w:type="dxa"/>
            <w:right w:w="42" w:type="dxa"/>
          </w:tblCellMar>
        </w:tblPrEx>
        <w:tc>
          <w:tcPr>
            <w:tcW w:w="2694" w:type="dxa"/>
            <w:gridSpan w:val="2"/>
            <w:tcBorders>
              <w:left w:val="single" w:color="auto" w:sz="4" w:space="0"/>
            </w:tcBorders>
          </w:tcPr>
          <w:p w14:paraId="2FB9DE77">
            <w:pPr>
              <w:pStyle w:val="104"/>
              <w:spacing w:after="0"/>
              <w:rPr>
                <w:b/>
                <w:i/>
                <w:sz w:val="8"/>
                <w:szCs w:val="8"/>
              </w:rPr>
            </w:pPr>
          </w:p>
        </w:tc>
        <w:tc>
          <w:tcPr>
            <w:tcW w:w="6946" w:type="dxa"/>
            <w:gridSpan w:val="9"/>
            <w:tcBorders>
              <w:right w:val="single" w:color="auto" w:sz="4" w:space="0"/>
            </w:tcBorders>
          </w:tcPr>
          <w:p w14:paraId="0898542D">
            <w:pPr>
              <w:pStyle w:val="104"/>
              <w:spacing w:after="0"/>
              <w:rPr>
                <w:sz w:val="8"/>
                <w:szCs w:val="8"/>
              </w:rPr>
            </w:pPr>
          </w:p>
        </w:tc>
      </w:tr>
      <w:tr w14:paraId="76F95A8B">
        <w:tblPrEx>
          <w:tblCellMar>
            <w:top w:w="0" w:type="dxa"/>
            <w:left w:w="42" w:type="dxa"/>
            <w:bottom w:w="0" w:type="dxa"/>
            <w:right w:w="42" w:type="dxa"/>
          </w:tblCellMar>
        </w:tblPrEx>
        <w:tc>
          <w:tcPr>
            <w:tcW w:w="2694" w:type="dxa"/>
            <w:gridSpan w:val="2"/>
            <w:tcBorders>
              <w:left w:val="single" w:color="auto" w:sz="4" w:space="0"/>
            </w:tcBorders>
          </w:tcPr>
          <w:p w14:paraId="335EAB52">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1DF3285">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7AA1E7F6">
            <w:pPr>
              <w:pStyle w:val="104"/>
              <w:spacing w:after="0"/>
              <w:jc w:val="center"/>
              <w:rPr>
                <w:b/>
                <w:caps/>
              </w:rPr>
            </w:pPr>
            <w:r>
              <w:rPr>
                <w:b/>
                <w:caps/>
              </w:rPr>
              <w:t>N</w:t>
            </w:r>
          </w:p>
        </w:tc>
        <w:tc>
          <w:tcPr>
            <w:tcW w:w="2977" w:type="dxa"/>
            <w:gridSpan w:val="4"/>
          </w:tcPr>
          <w:p w14:paraId="304CCBCB">
            <w:pPr>
              <w:pStyle w:val="104"/>
              <w:tabs>
                <w:tab w:val="right" w:pos="2893"/>
              </w:tabs>
              <w:spacing w:after="0"/>
            </w:pPr>
          </w:p>
        </w:tc>
        <w:tc>
          <w:tcPr>
            <w:tcW w:w="3401" w:type="dxa"/>
            <w:gridSpan w:val="3"/>
            <w:tcBorders>
              <w:right w:val="single" w:color="auto" w:sz="4" w:space="0"/>
            </w:tcBorders>
            <w:shd w:val="clear" w:color="FFFF00" w:fill="auto"/>
          </w:tcPr>
          <w:p w14:paraId="0D32F54E">
            <w:pPr>
              <w:pStyle w:val="104"/>
              <w:spacing w:after="0"/>
              <w:ind w:left="99"/>
            </w:pPr>
          </w:p>
        </w:tc>
      </w:tr>
      <w:tr w14:paraId="34ACE2EB">
        <w:tblPrEx>
          <w:tblCellMar>
            <w:top w:w="0" w:type="dxa"/>
            <w:left w:w="42" w:type="dxa"/>
            <w:bottom w:w="0" w:type="dxa"/>
            <w:right w:w="42" w:type="dxa"/>
          </w:tblCellMar>
        </w:tblPrEx>
        <w:tc>
          <w:tcPr>
            <w:tcW w:w="2694" w:type="dxa"/>
            <w:gridSpan w:val="2"/>
            <w:tcBorders>
              <w:left w:val="single" w:color="auto" w:sz="4" w:space="0"/>
            </w:tcBorders>
          </w:tcPr>
          <w:p w14:paraId="571382F3">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293993E">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136AA7C2">
            <w:pPr>
              <w:pStyle w:val="104"/>
              <w:spacing w:after="0"/>
              <w:jc w:val="center"/>
              <w:rPr>
                <w:b/>
                <w:caps/>
              </w:rPr>
            </w:pPr>
            <w:r>
              <w:rPr>
                <w:b/>
                <w:caps/>
              </w:rPr>
              <w:t>X</w:t>
            </w:r>
          </w:p>
        </w:tc>
        <w:tc>
          <w:tcPr>
            <w:tcW w:w="2977" w:type="dxa"/>
            <w:gridSpan w:val="4"/>
          </w:tcPr>
          <w:p w14:paraId="7DB274D8">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42398B96">
            <w:pPr>
              <w:pStyle w:val="104"/>
              <w:spacing w:after="0"/>
              <w:ind w:left="99"/>
            </w:pPr>
            <w:r>
              <w:t xml:space="preserve">TS/TR ... CR ... </w:t>
            </w:r>
          </w:p>
        </w:tc>
      </w:tr>
      <w:tr w14:paraId="446DDBAC">
        <w:tblPrEx>
          <w:tblCellMar>
            <w:top w:w="0" w:type="dxa"/>
            <w:left w:w="42" w:type="dxa"/>
            <w:bottom w:w="0" w:type="dxa"/>
            <w:right w:w="42" w:type="dxa"/>
          </w:tblCellMar>
        </w:tblPrEx>
        <w:tc>
          <w:tcPr>
            <w:tcW w:w="2694" w:type="dxa"/>
            <w:gridSpan w:val="2"/>
            <w:tcBorders>
              <w:left w:val="single" w:color="auto" w:sz="4" w:space="0"/>
            </w:tcBorders>
          </w:tcPr>
          <w:p w14:paraId="678A1AA6">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382D44DF">
            <w:pPr>
              <w:pStyle w:val="104"/>
              <w:spacing w:after="0"/>
              <w:jc w:val="center"/>
              <w:rPr>
                <w:b/>
                <w:caps/>
                <w:lang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BB7EE70">
            <w:pPr>
              <w:pStyle w:val="104"/>
              <w:spacing w:after="0"/>
              <w:jc w:val="center"/>
              <w:rPr>
                <w:b/>
                <w:caps/>
                <w:lang w:eastAsia="zh-CN"/>
              </w:rPr>
            </w:pPr>
            <w:r>
              <w:rPr>
                <w:rFonts w:hint="eastAsia"/>
                <w:b/>
                <w:caps/>
                <w:lang w:eastAsia="zh-CN"/>
              </w:rPr>
              <w:t>X</w:t>
            </w:r>
          </w:p>
        </w:tc>
        <w:tc>
          <w:tcPr>
            <w:tcW w:w="2977" w:type="dxa"/>
            <w:gridSpan w:val="4"/>
          </w:tcPr>
          <w:p w14:paraId="1A4306D9">
            <w:pPr>
              <w:pStyle w:val="104"/>
              <w:spacing w:after="0"/>
            </w:pPr>
            <w:r>
              <w:t xml:space="preserve"> Test specifications</w:t>
            </w:r>
          </w:p>
        </w:tc>
        <w:tc>
          <w:tcPr>
            <w:tcW w:w="3401" w:type="dxa"/>
            <w:gridSpan w:val="3"/>
            <w:tcBorders>
              <w:right w:val="single" w:color="auto" w:sz="4" w:space="0"/>
            </w:tcBorders>
            <w:shd w:val="pct30" w:color="FFFF00" w:fill="auto"/>
          </w:tcPr>
          <w:p w14:paraId="186A633D">
            <w:pPr>
              <w:pStyle w:val="104"/>
              <w:spacing w:after="0"/>
              <w:ind w:left="99"/>
            </w:pPr>
            <w:r>
              <w:t xml:space="preserve">TS/TR ... CR ... </w:t>
            </w:r>
          </w:p>
        </w:tc>
      </w:tr>
      <w:tr w14:paraId="55C714D2">
        <w:tblPrEx>
          <w:tblCellMar>
            <w:top w:w="0" w:type="dxa"/>
            <w:left w:w="42" w:type="dxa"/>
            <w:bottom w:w="0" w:type="dxa"/>
            <w:right w:w="42" w:type="dxa"/>
          </w:tblCellMar>
        </w:tblPrEx>
        <w:tc>
          <w:tcPr>
            <w:tcW w:w="2694" w:type="dxa"/>
            <w:gridSpan w:val="2"/>
            <w:tcBorders>
              <w:left w:val="single" w:color="auto" w:sz="4" w:space="0"/>
            </w:tcBorders>
          </w:tcPr>
          <w:p w14:paraId="45913E62">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70131AD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27F92011">
            <w:pPr>
              <w:pStyle w:val="104"/>
              <w:spacing w:after="0"/>
              <w:jc w:val="center"/>
              <w:rPr>
                <w:b/>
                <w:caps/>
              </w:rPr>
            </w:pPr>
            <w:r>
              <w:rPr>
                <w:b/>
                <w:caps/>
              </w:rPr>
              <w:t>X</w:t>
            </w:r>
          </w:p>
        </w:tc>
        <w:tc>
          <w:tcPr>
            <w:tcW w:w="2977" w:type="dxa"/>
            <w:gridSpan w:val="4"/>
          </w:tcPr>
          <w:p w14:paraId="1B4FF921">
            <w:pPr>
              <w:pStyle w:val="104"/>
              <w:spacing w:after="0"/>
            </w:pPr>
            <w:r>
              <w:t xml:space="preserve"> O&amp;M Specifications</w:t>
            </w:r>
          </w:p>
        </w:tc>
        <w:tc>
          <w:tcPr>
            <w:tcW w:w="3401" w:type="dxa"/>
            <w:gridSpan w:val="3"/>
            <w:tcBorders>
              <w:right w:val="single" w:color="auto" w:sz="4" w:space="0"/>
            </w:tcBorders>
            <w:shd w:val="pct30" w:color="FFFF00" w:fill="auto"/>
          </w:tcPr>
          <w:p w14:paraId="66152F5E">
            <w:pPr>
              <w:pStyle w:val="104"/>
              <w:spacing w:after="0"/>
              <w:ind w:left="99"/>
            </w:pPr>
            <w:r>
              <w:t xml:space="preserve">TS/TR ... CR ... </w:t>
            </w:r>
          </w:p>
        </w:tc>
      </w:tr>
      <w:tr w14:paraId="60DF82CC">
        <w:tblPrEx>
          <w:tblCellMar>
            <w:top w:w="0" w:type="dxa"/>
            <w:left w:w="42" w:type="dxa"/>
            <w:bottom w:w="0" w:type="dxa"/>
            <w:right w:w="42" w:type="dxa"/>
          </w:tblCellMar>
        </w:tblPrEx>
        <w:tc>
          <w:tcPr>
            <w:tcW w:w="2694" w:type="dxa"/>
            <w:gridSpan w:val="2"/>
            <w:tcBorders>
              <w:left w:val="single" w:color="auto" w:sz="4" w:space="0"/>
            </w:tcBorders>
          </w:tcPr>
          <w:p w14:paraId="517696CD">
            <w:pPr>
              <w:pStyle w:val="104"/>
              <w:spacing w:after="0"/>
              <w:rPr>
                <w:b/>
                <w:i/>
              </w:rPr>
            </w:pPr>
          </w:p>
        </w:tc>
        <w:tc>
          <w:tcPr>
            <w:tcW w:w="6946" w:type="dxa"/>
            <w:gridSpan w:val="9"/>
            <w:tcBorders>
              <w:right w:val="single" w:color="auto" w:sz="4" w:space="0"/>
            </w:tcBorders>
          </w:tcPr>
          <w:p w14:paraId="4D84207F">
            <w:pPr>
              <w:pStyle w:val="104"/>
              <w:spacing w:after="0"/>
            </w:pPr>
          </w:p>
        </w:tc>
      </w:tr>
      <w:tr w14:paraId="556B87B6">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79A9C411">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00D3B8F7">
            <w:pPr>
              <w:pStyle w:val="104"/>
              <w:spacing w:after="0"/>
              <w:ind w:left="100"/>
              <w:rPr>
                <w:lang w:eastAsia="zh-CN"/>
              </w:rPr>
            </w:pPr>
            <w:r>
              <w:rPr>
                <w:rFonts w:hint="eastAsia"/>
                <w:lang w:eastAsia="zh-CN"/>
              </w:rPr>
              <w:t>NA</w:t>
            </w:r>
          </w:p>
        </w:tc>
      </w:tr>
      <w:tr w14:paraId="45BFE792">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194242DD">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1E0BCCE3">
            <w:pPr>
              <w:pStyle w:val="104"/>
              <w:spacing w:after="0"/>
              <w:ind w:left="100"/>
              <w:rPr>
                <w:sz w:val="8"/>
                <w:szCs w:val="8"/>
              </w:rPr>
            </w:pPr>
          </w:p>
        </w:tc>
      </w:tr>
      <w:tr w14:paraId="6C3DBC81">
        <w:tc>
          <w:tcPr>
            <w:tcW w:w="2694" w:type="dxa"/>
            <w:gridSpan w:val="2"/>
            <w:tcBorders>
              <w:top w:val="single" w:color="auto" w:sz="4" w:space="0"/>
              <w:left w:val="single" w:color="auto" w:sz="4" w:space="0"/>
              <w:bottom w:val="single" w:color="auto" w:sz="4" w:space="0"/>
            </w:tcBorders>
          </w:tcPr>
          <w:p w14:paraId="6E23B456">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6ACA4173">
            <w:pPr>
              <w:pStyle w:val="104"/>
              <w:spacing w:after="0"/>
              <w:ind w:left="100"/>
              <w:rPr>
                <w:rFonts w:hint="default"/>
                <w:lang w:val="en-US" w:eastAsia="zh-CN"/>
              </w:rPr>
            </w:pPr>
            <w:r>
              <w:rPr>
                <w:rFonts w:hint="eastAsia"/>
                <w:lang w:val="en-US" w:eastAsia="zh-CN"/>
              </w:rPr>
              <w:t>R4-2417693.</w:t>
            </w:r>
          </w:p>
        </w:tc>
      </w:tr>
    </w:tbl>
    <w:p w14:paraId="17759814">
      <w:pPr>
        <w:pStyle w:val="104"/>
        <w:spacing w:after="0"/>
        <w:rPr>
          <w:sz w:val="8"/>
          <w:szCs w:val="8"/>
        </w:rPr>
      </w:pPr>
    </w:p>
    <w:p w14:paraId="3017C851">
      <w:pPr>
        <w:sectPr>
          <w:headerReference r:id="rId4" w:type="even"/>
          <w:footnotePr>
            <w:numRestart w:val="eachSect"/>
          </w:footnotePr>
          <w:pgSz w:w="11907" w:h="16840"/>
          <w:pgMar w:top="1418" w:right="1134" w:bottom="1134" w:left="1134" w:header="680" w:footer="567" w:gutter="0"/>
          <w:cols w:space="720" w:num="1"/>
        </w:sectPr>
      </w:pPr>
    </w:p>
    <w:p w14:paraId="0D79121A">
      <w:pPr>
        <w:pStyle w:val="106"/>
        <w:rPr>
          <w:rFonts w:eastAsia="宋体"/>
        </w:rPr>
      </w:pPr>
      <w:r>
        <w:rPr>
          <w:rFonts w:hint="eastAsia"/>
        </w:rPr>
        <w:t>&lt;Start of Change 1&gt;</w:t>
      </w:r>
    </w:p>
    <w:p w14:paraId="54707276">
      <w:pPr>
        <w:pStyle w:val="5"/>
        <w:rPr>
          <w:ins w:id="0" w:author="Iana Siomina" w:date="2024-09-25T20:53:00Z"/>
        </w:rPr>
      </w:pPr>
      <w:ins w:id="1" w:author="Iana Siomina" w:date="2024-09-25T20:53:00Z">
        <w:r>
          <w:rPr/>
          <w:t xml:space="preserve">10.1.43.2 </w:t>
        </w:r>
      </w:ins>
      <w:ins w:id="2" w:author="Iana Siomina" w:date="2024-09-25T20:53:00Z">
        <w:r>
          <w:rPr/>
          <w:tab/>
        </w:r>
      </w:ins>
      <w:ins w:id="3" w:author="Iana Siomina" w:date="2024-09-25T20:53:00Z">
        <w:r>
          <w:rPr/>
          <w:tab/>
        </w:r>
      </w:ins>
      <w:ins w:id="4" w:author="Iana Siomina" w:date="2024-09-25T20:53:00Z">
        <w:r>
          <w:rPr/>
          <w:t>Measurement Accuracy Requirements</w:t>
        </w:r>
      </w:ins>
    </w:p>
    <w:p w14:paraId="78E4097B">
      <w:pPr>
        <w:rPr>
          <w:ins w:id="5" w:author="Iana Siomina" w:date="2024-09-25T20:53:00Z"/>
        </w:rPr>
      </w:pPr>
      <w:ins w:id="6" w:author="Iana Siomina" w:date="2024-09-25T20:53:00Z">
        <w:r>
          <w:rPr>
            <w:lang w:val="en-US"/>
          </w:rPr>
          <w:t xml:space="preserve">The accuracy requirements for DL RSCPD measurement are based on single measurement sample in single PFL and shall be within </w:t>
        </w:r>
      </w:ins>
      <w:ins w:id="7" w:author="Iana Siomina" w:date="2024-09-25T20:53:00Z">
        <w:r>
          <w:rPr/>
          <w:t>±(X+Y) degree</w:t>
        </w:r>
      </w:ins>
      <w:ins w:id="8" w:author="Iana Siomina" w:date="2024-09-25T20:53:00Z">
        <w:r>
          <w:rPr>
            <w:lang w:val="en-US"/>
          </w:rPr>
          <w:t xml:space="preserve">, </w:t>
        </w:r>
      </w:ins>
      <w:ins w:id="9" w:author="Iana Siomina" w:date="2024-09-25T20:53:00Z">
        <w:r>
          <w:rPr/>
          <w:t>provided that the following conditions are met:</w:t>
        </w:r>
      </w:ins>
    </w:p>
    <w:p w14:paraId="5F4CB41C">
      <w:pPr>
        <w:pStyle w:val="98"/>
        <w:numPr>
          <w:ilvl w:val="0"/>
          <w:numId w:val="18"/>
        </w:numPr>
        <w:rPr>
          <w:ins w:id="10" w:author="Iana Siomina" w:date="2024-09-25T20:53:00Z"/>
          <w:rFonts w:cs="v4.2.0"/>
        </w:rPr>
      </w:pPr>
      <w:ins w:id="11" w:author="Iana Siomina" w:date="2024-09-25T20:53:00Z">
        <w:r>
          <w:rPr/>
          <w:t>Conditions defined in clause 7.3 of TS 38.101-1 [18] for reference sensitivity are fulfilled</w:t>
        </w:r>
      </w:ins>
      <w:ins w:id="12" w:author="Iana Siomina" w:date="2024-09-25T20:53:00Z">
        <w:r>
          <w:rPr>
            <w:lang w:val="en-US"/>
          </w:rPr>
          <w:t xml:space="preserve"> for FR1</w:t>
        </w:r>
      </w:ins>
      <w:ins w:id="13" w:author="Iana Siomina" w:date="2024-09-25T20:53:00Z">
        <w:r>
          <w:rPr/>
          <w:t>.</w:t>
        </w:r>
      </w:ins>
    </w:p>
    <w:p w14:paraId="1CA67CC0">
      <w:pPr>
        <w:pStyle w:val="98"/>
        <w:numPr>
          <w:ilvl w:val="0"/>
          <w:numId w:val="18"/>
        </w:numPr>
        <w:rPr>
          <w:ins w:id="14" w:author="Iana Siomina" w:date="2024-09-25T20:53:00Z"/>
          <w:rFonts w:cs="v4.2.0"/>
        </w:rPr>
      </w:pPr>
      <w:ins w:id="15" w:author="Iana Siomina" w:date="2024-09-25T20:53:00Z">
        <w:r>
          <w:rPr/>
          <w:t>Conditions defined in clause 7.3 of TS 38.101-</w:t>
        </w:r>
      </w:ins>
      <w:ins w:id="16" w:author="Iana Siomina" w:date="2024-09-25T20:53:00Z">
        <w:r>
          <w:rPr>
            <w:lang w:val="en-US"/>
          </w:rPr>
          <w:t>2</w:t>
        </w:r>
      </w:ins>
      <w:ins w:id="17" w:author="Iana Siomina" w:date="2024-09-25T20:53:00Z">
        <w:r>
          <w:rPr/>
          <w:t xml:space="preserve"> [1</w:t>
        </w:r>
      </w:ins>
      <w:ins w:id="18" w:author="Iana Siomina" w:date="2024-09-25T20:53:00Z">
        <w:r>
          <w:rPr>
            <w:lang w:val="en-US"/>
          </w:rPr>
          <w:t>9</w:t>
        </w:r>
      </w:ins>
      <w:ins w:id="19" w:author="Iana Siomina" w:date="2024-09-25T20:53:00Z">
        <w:r>
          <w:rPr/>
          <w:t>] for reference sensitivity are fulfilled</w:t>
        </w:r>
      </w:ins>
      <w:ins w:id="20" w:author="Iana Siomina" w:date="2024-09-25T20:53:00Z">
        <w:r>
          <w:rPr>
            <w:lang w:val="en-US"/>
          </w:rPr>
          <w:t xml:space="preserve"> for FR2</w:t>
        </w:r>
      </w:ins>
      <w:ins w:id="21" w:author="Iana Siomina" w:date="2024-09-25T20:53:00Z">
        <w:r>
          <w:rPr/>
          <w:t>.</w:t>
        </w:r>
      </w:ins>
    </w:p>
    <w:p w14:paraId="3A0C9EC7">
      <w:pPr>
        <w:numPr>
          <w:ilvl w:val="0"/>
          <w:numId w:val="18"/>
        </w:numPr>
        <w:rPr>
          <w:ins w:id="22" w:author="Iana Siomina" w:date="2024-10-23T14:07:00Z"/>
        </w:rPr>
      </w:pPr>
      <w:ins w:id="23" w:author="Iana Siomina" w:date="2024-09-25T20:53:00Z">
        <w:r>
          <w:rPr/>
          <w:t>Conditions for DL RS</w:t>
        </w:r>
      </w:ins>
      <w:ins w:id="24" w:author="Iana Siomina" w:date="2024-09-25T20:53:00Z">
        <w:r>
          <w:rPr>
            <w:lang w:val="en-US"/>
          </w:rPr>
          <w:t>CPD</w:t>
        </w:r>
      </w:ins>
      <w:ins w:id="25" w:author="Iana Siomina" w:date="2024-09-25T20:53:00Z">
        <w:r>
          <w:rPr/>
          <w:t xml:space="preserve"> measurements are fulfilled according to Annex B.2.14 for a corresponding Band </w:t>
        </w:r>
      </w:ins>
      <w:ins w:id="26" w:author="Iana Siomina" w:date="2024-09-25T20:53:00Z">
        <w:r>
          <w:rPr>
            <w:rFonts w:cs="v4.2.0"/>
            <w:lang w:eastAsia="ko-KR"/>
          </w:rPr>
          <w:t>for each relevant PRS resource configured for measurement</w:t>
        </w:r>
      </w:ins>
      <w:ins w:id="27" w:author="Iana Siomina" w:date="2024-09-25T20:53:00Z">
        <w:r>
          <w:rPr/>
          <w:t>.</w:t>
        </w:r>
      </w:ins>
    </w:p>
    <w:p w14:paraId="113407A5">
      <w:pPr>
        <w:numPr>
          <w:ilvl w:val="0"/>
          <w:numId w:val="18"/>
        </w:numPr>
        <w:rPr>
          <w:ins w:id="28" w:author="Deep [E///]" w:date="2024-11-21T09:58:02Z"/>
        </w:rPr>
      </w:pPr>
      <w:ins w:id="29" w:author="Iana Siomina" w:date="2024-10-23T14:07:00Z">
        <w:r>
          <w:rPr>
            <w:lang w:val="en-US"/>
          </w:rPr>
          <w:t>The measurements to derive DL RSCPD are performed on PRS resources</w:t>
        </w:r>
      </w:ins>
      <w:ins w:id="30" w:author="Deep [E///]" w:date="2024-11-21T10:10:09Z">
        <w:r>
          <w:rPr>
            <w:rFonts w:hint="default"/>
            <w:lang w:val="sv-SE"/>
          </w:rPr>
          <w:t xml:space="preserve"> </w:t>
        </w:r>
      </w:ins>
      <w:ins w:id="31" w:author="Deep [E///]" w:date="2024-11-21T10:10:10Z">
        <w:r>
          <w:rPr>
            <w:rFonts w:hint="default"/>
            <w:lang w:val="sv-SE" w:eastAsia="en-GB"/>
          </w:rPr>
          <w:t>(other than comb-12)</w:t>
        </w:r>
      </w:ins>
      <w:ins w:id="32" w:author="Iana Siomina" w:date="2024-10-23T14:07:00Z">
        <w:r>
          <w:rPr>
            <w:lang w:val="en-US"/>
          </w:rPr>
          <w:t xml:space="preserve"> within same set of symbols</w:t>
        </w:r>
      </w:ins>
      <w:ins w:id="33" w:author="Iana Siomina" w:date="2024-10-23T14:07:00Z">
        <w:r>
          <w:rPr/>
          <w:t>.</w:t>
        </w:r>
      </w:ins>
    </w:p>
    <w:p w14:paraId="76B71917">
      <w:pPr>
        <w:numPr>
          <w:ilvl w:val="0"/>
          <w:numId w:val="18"/>
        </w:numPr>
        <w:rPr>
          <w:ins w:id="34" w:author="CATT" w:date="2024-11-19T17:54:14Z"/>
          <w:del w:id="35" w:author="Deep [E///]" w:date="2024-11-21T10:10:13Z"/>
        </w:rPr>
      </w:pPr>
    </w:p>
    <w:p w14:paraId="570251F1">
      <w:pPr>
        <w:numPr>
          <w:ilvl w:val="0"/>
          <w:numId w:val="18"/>
        </w:numPr>
        <w:rPr>
          <w:ins w:id="36" w:author="Iana Siomina" w:date="2024-09-25T20:53:00Z"/>
          <w:del w:id="37" w:author="Deep [E///]" w:date="2024-11-21T09:57:48Z"/>
        </w:rPr>
      </w:pPr>
      <w:ins w:id="38" w:author="CATT" w:date="2024-11-19T17:54:15Z">
        <w:del w:id="39" w:author="Deep [E///]" w:date="2024-11-21T09:57:48Z">
          <w:r>
            <w:rPr>
              <w:rFonts w:hint="eastAsia"/>
              <w:lang w:val="en-US" w:eastAsia="zh-CN"/>
            </w:rPr>
            <w:delText>Th</w:delText>
          </w:r>
        </w:del>
      </w:ins>
      <w:ins w:id="40" w:author="CATT" w:date="2024-11-19T17:54:16Z">
        <w:del w:id="41" w:author="Deep [E///]" w:date="2024-11-21T09:57:48Z">
          <w:r>
            <w:rPr>
              <w:rFonts w:hint="eastAsia"/>
              <w:lang w:val="en-US" w:eastAsia="zh-CN"/>
            </w:rPr>
            <w:delText xml:space="preserve">e </w:delText>
          </w:r>
        </w:del>
      </w:ins>
      <w:ins w:id="42" w:author="CATT" w:date="2024-11-19T17:54:17Z">
        <w:del w:id="43" w:author="Deep [E///]" w:date="2024-11-21T09:57:48Z">
          <w:r>
            <w:rPr>
              <w:rFonts w:hint="eastAsia"/>
              <w:lang w:val="en-US" w:eastAsia="zh-CN"/>
            </w:rPr>
            <w:delText>PRS</w:delText>
          </w:r>
        </w:del>
      </w:ins>
      <w:ins w:id="44" w:author="CATT" w:date="2024-11-19T17:54:18Z">
        <w:del w:id="45" w:author="Deep [E///]" w:date="2024-11-21T09:57:48Z">
          <w:r>
            <w:rPr>
              <w:rFonts w:hint="eastAsia"/>
              <w:lang w:val="en-US" w:eastAsia="zh-CN"/>
            </w:rPr>
            <w:delText xml:space="preserve"> </w:delText>
          </w:r>
        </w:del>
      </w:ins>
      <w:ins w:id="46" w:author="CATT" w:date="2024-11-19T17:54:21Z">
        <w:del w:id="47" w:author="Deep [E///]" w:date="2024-11-21T09:57:48Z">
          <w:r>
            <w:rPr>
              <w:rFonts w:hint="eastAsia"/>
              <w:lang w:val="en-US" w:eastAsia="zh-CN"/>
            </w:rPr>
            <w:delText>re</w:delText>
          </w:r>
        </w:del>
      </w:ins>
      <w:ins w:id="48" w:author="CATT" w:date="2024-11-19T17:54:22Z">
        <w:del w:id="49" w:author="Deep [E///]" w:date="2024-11-21T09:57:48Z">
          <w:r>
            <w:rPr>
              <w:rFonts w:hint="eastAsia"/>
              <w:lang w:val="en-US" w:eastAsia="zh-CN"/>
            </w:rPr>
            <w:delText>sources</w:delText>
          </w:r>
        </w:del>
      </w:ins>
      <w:ins w:id="50" w:author="CATT" w:date="2024-11-19T17:54:23Z">
        <w:del w:id="51" w:author="Deep [E///]" w:date="2024-11-21T09:57:48Z">
          <w:r>
            <w:rPr>
              <w:rFonts w:hint="eastAsia"/>
              <w:lang w:val="en-US" w:eastAsia="zh-CN"/>
            </w:rPr>
            <w:delText xml:space="preserve"> f</w:delText>
          </w:r>
        </w:del>
      </w:ins>
      <w:ins w:id="52" w:author="CATT" w:date="2024-11-19T17:54:24Z">
        <w:del w:id="53" w:author="Deep [E///]" w:date="2024-11-21T09:57:48Z">
          <w:r>
            <w:rPr>
              <w:rFonts w:hint="eastAsia"/>
              <w:lang w:val="en-US" w:eastAsia="zh-CN"/>
            </w:rPr>
            <w:delText xml:space="preserve">rom any </w:delText>
          </w:r>
        </w:del>
      </w:ins>
      <w:ins w:id="54" w:author="CATT" w:date="2024-11-19T17:54:25Z">
        <w:del w:id="55" w:author="Deep [E///]" w:date="2024-11-21T09:57:48Z">
          <w:r>
            <w:rPr>
              <w:rFonts w:hint="eastAsia"/>
              <w:lang w:val="en-US" w:eastAsia="zh-CN"/>
            </w:rPr>
            <w:delText>TR</w:delText>
          </w:r>
        </w:del>
      </w:ins>
      <w:ins w:id="56" w:author="CATT" w:date="2024-11-19T17:54:27Z">
        <w:del w:id="57" w:author="Deep [E///]" w:date="2024-11-21T09:57:48Z">
          <w:r>
            <w:rPr>
              <w:rFonts w:hint="eastAsia"/>
              <w:lang w:val="en-US" w:eastAsia="zh-CN"/>
            </w:rPr>
            <w:delText xml:space="preserve">P </w:delText>
          </w:r>
        </w:del>
      </w:ins>
      <w:ins w:id="58" w:author="CATT" w:date="2024-11-19T17:54:30Z">
        <w:del w:id="59" w:author="Deep [E///]" w:date="2024-11-21T09:57:48Z">
          <w:r>
            <w:rPr>
              <w:rFonts w:hint="eastAsia"/>
              <w:lang w:val="en-US" w:eastAsia="zh-CN"/>
            </w:rPr>
            <w:delText xml:space="preserve">to </w:delText>
          </w:r>
        </w:del>
      </w:ins>
      <w:ins w:id="60" w:author="CATT" w:date="2024-11-19T17:54:31Z">
        <w:del w:id="61" w:author="Deep [E///]" w:date="2024-11-21T09:57:48Z">
          <w:r>
            <w:rPr>
              <w:rFonts w:hint="eastAsia"/>
              <w:lang w:val="en-US" w:eastAsia="zh-CN"/>
            </w:rPr>
            <w:delText>deriv</w:delText>
          </w:r>
        </w:del>
      </w:ins>
      <w:ins w:id="62" w:author="CATT" w:date="2024-11-19T17:54:32Z">
        <w:del w:id="63" w:author="Deep [E///]" w:date="2024-11-21T09:57:48Z">
          <w:r>
            <w:rPr>
              <w:rFonts w:hint="eastAsia"/>
              <w:lang w:val="en-US" w:eastAsia="zh-CN"/>
            </w:rPr>
            <w:delText xml:space="preserve">e </w:delText>
          </w:r>
        </w:del>
      </w:ins>
      <w:ins w:id="64" w:author="CATT" w:date="2024-11-19T17:54:35Z">
        <w:del w:id="65" w:author="Deep [E///]" w:date="2024-11-21T09:57:48Z">
          <w:r>
            <w:rPr>
              <w:rFonts w:hint="eastAsia"/>
              <w:lang w:val="en-US" w:eastAsia="zh-CN"/>
            </w:rPr>
            <w:delText xml:space="preserve">DL </w:delText>
          </w:r>
        </w:del>
      </w:ins>
      <w:ins w:id="66" w:author="CATT" w:date="2024-11-19T17:54:36Z">
        <w:del w:id="67" w:author="Deep [E///]" w:date="2024-11-21T09:57:48Z">
          <w:r>
            <w:rPr>
              <w:rFonts w:hint="eastAsia"/>
              <w:lang w:val="en-US" w:eastAsia="zh-CN"/>
            </w:rPr>
            <w:delText>RSCP</w:delText>
          </w:r>
        </w:del>
      </w:ins>
      <w:ins w:id="68" w:author="CATT" w:date="2024-11-19T17:54:37Z">
        <w:del w:id="69" w:author="Deep [E///]" w:date="2024-11-21T09:57:48Z">
          <w:r>
            <w:rPr>
              <w:rFonts w:hint="eastAsia"/>
              <w:lang w:val="en-US" w:eastAsia="zh-CN"/>
            </w:rPr>
            <w:delText>D</w:delText>
          </w:r>
        </w:del>
      </w:ins>
      <w:ins w:id="70" w:author="CATT" w:date="2024-11-19T17:54:38Z">
        <w:del w:id="71" w:author="Deep [E///]" w:date="2024-11-21T09:57:48Z">
          <w:r>
            <w:rPr>
              <w:rFonts w:hint="eastAsia"/>
              <w:lang w:val="en-US" w:eastAsia="zh-CN"/>
            </w:rPr>
            <w:delText xml:space="preserve"> </w:delText>
          </w:r>
        </w:del>
      </w:ins>
      <w:ins w:id="72" w:author="CATT" w:date="2024-11-19T17:54:40Z">
        <w:del w:id="73" w:author="Deep [E///]" w:date="2024-11-21T09:57:48Z">
          <w:r>
            <w:rPr>
              <w:rFonts w:hint="eastAsia"/>
              <w:lang w:val="en-US" w:eastAsia="zh-CN"/>
            </w:rPr>
            <w:delText>is no</w:delText>
          </w:r>
        </w:del>
      </w:ins>
      <w:ins w:id="74" w:author="CATT" w:date="2024-11-19T17:54:41Z">
        <w:del w:id="75" w:author="Deep [E///]" w:date="2024-11-21T09:57:48Z">
          <w:r>
            <w:rPr>
              <w:rFonts w:hint="eastAsia"/>
              <w:lang w:val="en-US" w:eastAsia="zh-CN"/>
            </w:rPr>
            <w:delText>t con</w:delText>
          </w:r>
        </w:del>
      </w:ins>
      <w:ins w:id="76" w:author="CATT" w:date="2024-11-19T17:54:42Z">
        <w:del w:id="77" w:author="Deep [E///]" w:date="2024-11-21T09:57:48Z">
          <w:r>
            <w:rPr>
              <w:rFonts w:hint="eastAsia"/>
              <w:lang w:val="en-US" w:eastAsia="zh-CN"/>
            </w:rPr>
            <w:delText>figur</w:delText>
          </w:r>
        </w:del>
      </w:ins>
      <w:ins w:id="78" w:author="CATT" w:date="2024-11-19T17:54:43Z">
        <w:del w:id="79" w:author="Deep [E///]" w:date="2024-11-21T09:57:48Z">
          <w:r>
            <w:rPr>
              <w:rFonts w:hint="eastAsia"/>
              <w:lang w:val="en-US" w:eastAsia="zh-CN"/>
            </w:rPr>
            <w:delText xml:space="preserve">ed </w:delText>
          </w:r>
        </w:del>
      </w:ins>
      <w:ins w:id="80" w:author="CATT" w:date="2024-11-19T17:54:46Z">
        <w:del w:id="81" w:author="Deep [E///]" w:date="2024-11-21T09:57:48Z">
          <w:r>
            <w:rPr>
              <w:rFonts w:hint="eastAsia"/>
              <w:lang w:val="en-US" w:eastAsia="zh-CN"/>
            </w:rPr>
            <w:delText>wit</w:delText>
          </w:r>
        </w:del>
      </w:ins>
      <w:ins w:id="82" w:author="CATT" w:date="2024-11-19T17:54:47Z">
        <w:del w:id="83" w:author="Deep [E///]" w:date="2024-11-21T09:57:48Z">
          <w:r>
            <w:rPr>
              <w:rFonts w:hint="eastAsia"/>
              <w:lang w:val="en-US" w:eastAsia="zh-CN"/>
            </w:rPr>
            <w:delText xml:space="preserve">h </w:delText>
          </w:r>
        </w:del>
      </w:ins>
      <w:ins w:id="84" w:author="CATT" w:date="2024-11-19T17:54:48Z">
        <w:del w:id="85" w:author="Deep [E///]" w:date="2024-11-21T09:57:48Z">
          <w:r>
            <w:rPr>
              <w:rFonts w:hint="eastAsia"/>
              <w:lang w:val="en-US" w:eastAsia="zh-CN"/>
            </w:rPr>
            <w:delText>comb</w:delText>
          </w:r>
        </w:del>
      </w:ins>
      <w:ins w:id="86" w:author="CATT" w:date="2024-11-19T17:54:49Z">
        <w:del w:id="87" w:author="Deep [E///]" w:date="2024-11-21T09:57:48Z">
          <w:r>
            <w:rPr>
              <w:rFonts w:hint="eastAsia"/>
              <w:lang w:val="en-US" w:eastAsia="zh-CN"/>
            </w:rPr>
            <w:delText xml:space="preserve"> siz</w:delText>
          </w:r>
        </w:del>
      </w:ins>
      <w:ins w:id="88" w:author="CATT" w:date="2024-11-19T17:54:50Z">
        <w:del w:id="89" w:author="Deep [E///]" w:date="2024-11-21T09:57:48Z">
          <w:r>
            <w:rPr>
              <w:rFonts w:hint="eastAsia"/>
              <w:lang w:val="en-US" w:eastAsia="zh-CN"/>
            </w:rPr>
            <w:delText>e 12.</w:delText>
          </w:r>
        </w:del>
      </w:ins>
    </w:p>
    <w:p w14:paraId="14160622">
      <w:pPr>
        <w:rPr>
          <w:ins w:id="90" w:author="Iana Siomina" w:date="2024-09-25T20:53:00Z"/>
          <w:lang w:val="en-US" w:eastAsia="zh-CN"/>
        </w:rPr>
      </w:pPr>
      <w:ins w:id="91" w:author="Iana Siomina" w:date="2024-09-25T20:53:00Z">
        <w:r>
          <w:rPr>
            <w:lang w:val="en-US"/>
          </w:rPr>
          <w:t xml:space="preserve">The requirements in this clause are derived based on AWGN channel and on </w:t>
        </w:r>
      </w:ins>
      <w:ins w:id="92" w:author="Iana Siomina" w:date="2024-09-25T20:53:00Z">
        <w:r>
          <w:rPr>
            <w:rFonts w:hint="eastAsia"/>
            <w:lang w:val="en-US"/>
          </w:rPr>
          <w:t>t</w:t>
        </w:r>
      </w:ins>
      <w:ins w:id="93" w:author="Iana Siomina" w:date="2024-09-25T20:53:00Z">
        <w:r>
          <w:rPr>
            <w:lang w:val="en-US"/>
          </w:rPr>
          <w:t>wo-tap channel defined in 38.101-4 Annex B.2.4</w:t>
        </w:r>
      </w:ins>
      <w:ins w:id="94" w:author="Iana Siomina" w:date="2024-09-25T20:53:00Z">
        <w:r>
          <w:rPr>
            <w:rFonts w:hint="eastAsia"/>
            <w:lang w:val="en-US"/>
          </w:rPr>
          <w:t xml:space="preserve"> </w:t>
        </w:r>
      </w:ins>
      <w:ins w:id="95" w:author="Iana Siomina" w:date="2024-09-25T20:53:00Z">
        <w:r>
          <w:rPr>
            <w:rFonts w:hint="eastAsia" w:eastAsiaTheme="minorEastAsia"/>
            <w:lang w:eastAsia="zh-CN"/>
          </w:rPr>
          <w:t>(</w:t>
        </w:r>
      </w:ins>
      <w:ins w:id="96" w:author="Iana Siomina" w:date="2024-09-25T20:53:00Z">
        <w:r>
          <w:rPr>
            <w:rFonts w:eastAsiaTheme="minorEastAsia"/>
          </w:rPr>
          <w:t>a = 1, τ</w:t>
        </w:r>
      </w:ins>
      <w:ins w:id="97" w:author="Iana Siomina" w:date="2024-09-25T20:53:00Z">
        <w:r>
          <w:rPr>
            <w:rFonts w:eastAsiaTheme="minorEastAsia"/>
            <w:vertAlign w:val="subscript"/>
          </w:rPr>
          <w:t>d</w:t>
        </w:r>
      </w:ins>
      <w:ins w:id="98" w:author="Iana Siomina" w:date="2024-09-25T20:53:00Z">
        <w:r>
          <w:rPr>
            <w:rFonts w:eastAsiaTheme="minorEastAsia"/>
          </w:rPr>
          <w:t>=0.45 µs and f</w:t>
        </w:r>
      </w:ins>
      <w:ins w:id="99" w:author="Iana Siomina" w:date="2024-09-25T20:53:00Z">
        <w:r>
          <w:rPr>
            <w:rFonts w:eastAsiaTheme="minorEastAsia"/>
            <w:vertAlign w:val="subscript"/>
          </w:rPr>
          <w:t>D</w:t>
        </w:r>
      </w:ins>
      <w:ins w:id="100" w:author="Iana Siomina" w:date="2024-09-25T20:53:00Z">
        <w:r>
          <w:rPr>
            <w:rFonts w:eastAsiaTheme="minorEastAsia"/>
          </w:rPr>
          <w:t>=5 Hz</w:t>
        </w:r>
      </w:ins>
      <w:ins w:id="101" w:author="Iana Siomina" w:date="2024-09-25T20:53:00Z">
        <w:r>
          <w:rPr>
            <w:rFonts w:hint="eastAsia" w:eastAsiaTheme="minorEastAsia"/>
            <w:lang w:eastAsia="zh-CN"/>
          </w:rPr>
          <w:t>)</w:t>
        </w:r>
      </w:ins>
      <w:ins w:id="102" w:author="Iana Siomina" w:date="2024-09-25T20:53:00Z">
        <w:r>
          <w:rPr>
            <w:lang w:val="en-US"/>
          </w:rPr>
          <w:t>.</w:t>
        </w:r>
      </w:ins>
    </w:p>
    <w:p w14:paraId="2BF5FAE1">
      <w:pPr>
        <w:rPr>
          <w:ins w:id="103" w:author="Iana Siomina" w:date="2024-09-25T20:53:00Z"/>
          <w:rFonts w:hint="default"/>
          <w:lang w:val="sv-SE"/>
        </w:rPr>
      </w:pPr>
      <w:ins w:id="104" w:author="Iana Siomina" w:date="2024-09-25T20:53:00Z">
        <w:r>
          <w:rPr>
            <w:lang w:val="en-US"/>
          </w:rPr>
          <w:t>X is defined in Table 10.1.43.2-1 for AWGN channel and Table 10.1.43.2-2 for two-tap channel for FR1</w:t>
        </w:r>
      </w:ins>
      <w:ins w:id="105" w:author="Deep [E///]" w:date="2024-11-21T10:01:59Z">
        <w:r>
          <w:rPr>
            <w:rFonts w:hint="default"/>
            <w:lang w:val="sv-SE"/>
          </w:rPr>
          <w:t>,</w:t>
        </w:r>
      </w:ins>
      <w:ins w:id="106" w:author="Iana Siomina" w:date="2024-09-25T20:53:00Z">
        <w:del w:id="107" w:author="Deep [E///]" w:date="2024-11-21T10:00:58Z">
          <w:r>
            <w:rPr>
              <w:rFonts w:hint="default"/>
              <w:lang w:val="en-US"/>
            </w:rPr>
            <w:delText>.</w:delText>
          </w:r>
        </w:del>
      </w:ins>
      <w:ins w:id="108" w:author="Deep [E///]" w:date="2024-11-21T10:00:58Z">
        <w:r>
          <w:rPr>
            <w:rFonts w:hint="default"/>
            <w:lang w:val="sv-SE"/>
          </w:rPr>
          <w:t xml:space="preserve"> an</w:t>
        </w:r>
      </w:ins>
      <w:ins w:id="109" w:author="Deep [E///]" w:date="2024-11-21T10:00:59Z">
        <w:r>
          <w:rPr>
            <w:rFonts w:hint="default"/>
            <w:lang w:val="sv-SE"/>
          </w:rPr>
          <w:t>d is</w:t>
        </w:r>
      </w:ins>
      <w:ins w:id="110" w:author="Deep [E///]" w:date="2024-11-21T09:59:41Z">
        <w:r>
          <w:rPr>
            <w:rFonts w:hint="default"/>
            <w:lang w:val="sv-SE"/>
          </w:rPr>
          <w:t xml:space="preserve"> </w:t>
        </w:r>
      </w:ins>
      <w:ins w:id="111" w:author="Deep [E///]" w:date="2024-11-21T09:59:42Z">
        <w:r>
          <w:rPr>
            <w:rFonts w:hint="default"/>
            <w:lang w:val="sv-SE"/>
          </w:rPr>
          <w:t>derive</w:t>
        </w:r>
      </w:ins>
      <w:ins w:id="112" w:author="Deep [E///]" w:date="2024-11-21T09:59:43Z">
        <w:r>
          <w:rPr>
            <w:rFonts w:hint="default"/>
            <w:lang w:val="sv-SE"/>
          </w:rPr>
          <w:t>d</w:t>
        </w:r>
      </w:ins>
      <w:ins w:id="113" w:author="Deep [E///]" w:date="2024-11-21T09:59:45Z">
        <w:r>
          <w:rPr>
            <w:rFonts w:hint="default"/>
            <w:lang w:val="sv-SE"/>
          </w:rPr>
          <w:t xml:space="preserve"> </w:t>
        </w:r>
      </w:ins>
      <w:ins w:id="114" w:author="Deep [E///]" w:date="2024-11-21T10:00:10Z">
        <w:r>
          <w:rPr>
            <w:rFonts w:hint="default"/>
            <w:lang w:val="sv-SE"/>
          </w:rPr>
          <w:t>a</w:t>
        </w:r>
      </w:ins>
      <w:ins w:id="115" w:author="Deep [E///]" w:date="2024-11-21T10:00:11Z">
        <w:r>
          <w:rPr>
            <w:rFonts w:hint="default"/>
            <w:lang w:val="sv-SE"/>
          </w:rPr>
          <w:t>ssuming</w:t>
        </w:r>
      </w:ins>
      <w:ins w:id="116" w:author="Deep [E///]" w:date="2024-11-21T10:00:12Z">
        <w:r>
          <w:rPr>
            <w:rFonts w:hint="default"/>
            <w:lang w:val="sv-SE"/>
          </w:rPr>
          <w:t xml:space="preserve"> no </w:t>
        </w:r>
      </w:ins>
      <w:ins w:id="117" w:author="Deep [E///]" w:date="2024-11-21T10:00:13Z">
        <w:r>
          <w:rPr>
            <w:rFonts w:hint="default"/>
            <w:lang w:val="sv-SE"/>
          </w:rPr>
          <w:t>ca</w:t>
        </w:r>
      </w:ins>
      <w:ins w:id="118" w:author="Deep [E///]" w:date="2024-11-21T10:00:14Z">
        <w:r>
          <w:rPr>
            <w:rFonts w:hint="default"/>
            <w:lang w:val="sv-SE"/>
          </w:rPr>
          <w:t>rrier</w:t>
        </w:r>
      </w:ins>
      <w:ins w:id="119" w:author="Deep [E///]" w:date="2024-11-21T10:00:15Z">
        <w:r>
          <w:rPr>
            <w:rFonts w:hint="default"/>
            <w:lang w:val="sv-SE"/>
          </w:rPr>
          <w:t xml:space="preserve"> fr</w:t>
        </w:r>
      </w:ins>
      <w:ins w:id="120" w:author="Deep [E///]" w:date="2024-11-21T10:00:16Z">
        <w:r>
          <w:rPr>
            <w:rFonts w:hint="default"/>
            <w:lang w:val="sv-SE"/>
          </w:rPr>
          <w:t>equency o</w:t>
        </w:r>
      </w:ins>
      <w:ins w:id="121" w:author="Deep [E///]" w:date="2024-11-21T10:00:17Z">
        <w:r>
          <w:rPr>
            <w:rFonts w:hint="default"/>
            <w:lang w:val="sv-SE"/>
          </w:rPr>
          <w:t>ffset at</w:t>
        </w:r>
      </w:ins>
      <w:ins w:id="122" w:author="Deep [E///]" w:date="2024-11-21T10:00:18Z">
        <w:r>
          <w:rPr>
            <w:rFonts w:hint="default"/>
            <w:lang w:val="sv-SE"/>
          </w:rPr>
          <w:t xml:space="preserve"> TR</w:t>
        </w:r>
      </w:ins>
      <w:ins w:id="123" w:author="Deep [E///]" w:date="2024-11-21T10:00:19Z">
        <w:r>
          <w:rPr>
            <w:rFonts w:hint="default"/>
            <w:lang w:val="sv-SE"/>
          </w:rPr>
          <w:t>P</w:t>
        </w:r>
      </w:ins>
      <w:ins w:id="124" w:author="Deep [E///]" w:date="2024-11-21T10:00:20Z">
        <w:r>
          <w:rPr>
            <w:rFonts w:hint="default"/>
            <w:lang w:val="sv-SE"/>
          </w:rPr>
          <w:t>.</w:t>
        </w:r>
      </w:ins>
    </w:p>
    <w:p w14:paraId="47E24A70">
      <w:pPr>
        <w:rPr>
          <w:rFonts w:hint="default"/>
          <w:lang w:val="sv-SE"/>
        </w:rPr>
      </w:pPr>
      <w:ins w:id="125" w:author="Iana Siomina" w:date="2024-09-25T20:53:00Z">
        <w:r>
          <w:rPr>
            <w:lang w:val="en-US"/>
          </w:rPr>
          <w:t>X is defined in Table 10.1.43.2-3 for AWGN channel and Table 10.1.43.2-4 for two-tap channel for FR2</w:t>
        </w:r>
      </w:ins>
      <w:ins w:id="126" w:author="Deep [E///]" w:date="2024-11-21T10:02:02Z">
        <w:r>
          <w:rPr>
            <w:rFonts w:hint="default"/>
            <w:lang w:val="sv-SE"/>
          </w:rPr>
          <w:t>,</w:t>
        </w:r>
      </w:ins>
      <w:ins w:id="127" w:author="Iana Siomina" w:date="2024-09-25T20:53:00Z">
        <w:del w:id="128" w:author="Deep [E///]" w:date="2024-11-21T10:00:47Z">
          <w:r>
            <w:rPr>
              <w:rFonts w:hint="default"/>
              <w:lang w:val="en-US"/>
            </w:rPr>
            <w:delText>.</w:delText>
          </w:r>
        </w:del>
      </w:ins>
      <w:ins w:id="129" w:author="Deep [E///]" w:date="2024-11-21T10:00:47Z">
        <w:r>
          <w:rPr>
            <w:rFonts w:hint="default"/>
            <w:lang w:val="sv-SE"/>
          </w:rPr>
          <w:t xml:space="preserve"> </w:t>
        </w:r>
      </w:ins>
      <w:ins w:id="130" w:author="Deep [E///]" w:date="2024-11-21T10:00:48Z">
        <w:r>
          <w:rPr>
            <w:rFonts w:hint="default"/>
            <w:lang w:val="sv-SE"/>
          </w:rPr>
          <w:t>a</w:t>
        </w:r>
      </w:ins>
      <w:ins w:id="131" w:author="Deep [E///]" w:date="2024-11-21T10:00:49Z">
        <w:r>
          <w:rPr>
            <w:rFonts w:hint="default"/>
            <w:lang w:val="sv-SE"/>
          </w:rPr>
          <w:t>nd is</w:t>
        </w:r>
      </w:ins>
      <w:ins w:id="132" w:author="Deep [E///]" w:date="2024-11-21T10:00:28Z">
        <w:r>
          <w:rPr>
            <w:rFonts w:hint="default"/>
            <w:lang w:val="sv-SE"/>
          </w:rPr>
          <w:t xml:space="preserve"> derived assuming no carrier frequency offset at TRP.</w:t>
        </w:r>
      </w:ins>
    </w:p>
    <w:p w14:paraId="046D02CD">
      <w:pPr>
        <w:rPr>
          <w:lang w:val="en-US" w:eastAsia="zh-CN"/>
        </w:rPr>
      </w:pPr>
      <w:ins w:id="133" w:author="Iana Siomina" w:date="2024-10-23T14:07:00Z">
        <w:r>
          <w:rPr>
            <w:lang w:val="en-US"/>
          </w:rPr>
          <w:t xml:space="preserve">Y is </w:t>
        </w:r>
      </w:ins>
      <w:ins w:id="134" w:author="Iana Siomina" w:date="2024-10-23T14:07:00Z">
        <w:del w:id="135" w:author="CATT" w:date="2024-11-19T18:28:09Z">
          <w:r>
            <w:rPr>
              <w:highlight w:val="none"/>
              <w:lang w:val="en-US"/>
            </w:rPr>
            <w:delText>[</w:delText>
          </w:r>
        </w:del>
      </w:ins>
      <w:ins w:id="136" w:author="CATT" w:date="2024-11-19T17:43:57Z">
        <w:r>
          <w:rPr>
            <w:rFonts w:hint="eastAsia"/>
            <w:highlight w:val="none"/>
            <w:lang w:val="en-US" w:eastAsia="zh-CN"/>
          </w:rPr>
          <w:t>14</w:t>
        </w:r>
      </w:ins>
      <w:ins w:id="137" w:author="Iana Siomina" w:date="2024-10-23T14:07:00Z">
        <w:del w:id="138" w:author="CATT" w:date="2024-11-19T17:43:56Z">
          <w:r>
            <w:rPr>
              <w:highlight w:val="none"/>
              <w:lang w:val="en-US"/>
            </w:rPr>
            <w:delText>T</w:delText>
          </w:r>
        </w:del>
      </w:ins>
      <w:ins w:id="139" w:author="Iana Siomina" w:date="2024-10-23T14:07:00Z">
        <w:del w:id="140" w:author="CATT" w:date="2024-11-19T17:43:55Z">
          <w:r>
            <w:rPr>
              <w:highlight w:val="none"/>
              <w:lang w:val="en-US"/>
            </w:rPr>
            <w:delText>BD</w:delText>
          </w:r>
        </w:del>
      </w:ins>
      <w:ins w:id="141" w:author="Iana Siomina" w:date="2024-10-23T14:07:00Z">
        <w:del w:id="142" w:author="CATT" w:date="2024-11-19T18:28:08Z">
          <w:r>
            <w:rPr>
              <w:lang w:val="en-US"/>
            </w:rPr>
            <w:delText>]</w:delText>
          </w:r>
        </w:del>
      </w:ins>
      <w:ins w:id="143" w:author="Iana Siomina" w:date="2024-10-23T14:07:00Z">
        <w:r>
          <w:rPr>
            <w:lang w:val="en-US"/>
          </w:rPr>
          <w:t xml:space="preserve"> degree</w:t>
        </w:r>
      </w:ins>
      <w:ins w:id="144" w:author="CATT" w:date="2024-11-19T18:28:49Z">
        <w:r>
          <w:rPr>
            <w:rFonts w:hint="eastAsia"/>
            <w:lang w:val="en-US" w:eastAsia="zh-CN"/>
          </w:rPr>
          <w:t>s</w:t>
        </w:r>
      </w:ins>
      <w:ins w:id="145" w:author="Iana Siomina" w:date="2024-10-23T14:07:00Z">
        <w:r>
          <w:rPr>
            <w:lang w:val="en-US"/>
          </w:rPr>
          <w:t xml:space="preserve"> for FR1 and </w:t>
        </w:r>
      </w:ins>
      <w:ins w:id="146" w:author="Iana Siomina" w:date="2024-10-23T14:07:00Z">
        <w:del w:id="147" w:author="CATT" w:date="2024-11-19T18:28:11Z">
          <w:r>
            <w:rPr>
              <w:lang w:val="en-US"/>
            </w:rPr>
            <w:delText>[</w:delText>
          </w:r>
        </w:del>
      </w:ins>
      <w:ins w:id="148" w:author="CATT" w:date="2024-11-19T17:44:00Z">
        <w:r>
          <w:rPr>
            <w:rFonts w:hint="eastAsia"/>
            <w:lang w:val="en-US" w:eastAsia="zh-CN"/>
          </w:rPr>
          <w:t>28</w:t>
        </w:r>
      </w:ins>
      <w:ins w:id="149" w:author="Iana Siomina" w:date="2024-10-23T14:07:00Z">
        <w:del w:id="150" w:author="CATT" w:date="2024-11-19T17:44:00Z">
          <w:r>
            <w:rPr>
              <w:lang w:val="en-US"/>
            </w:rPr>
            <w:delText>TBD</w:delText>
          </w:r>
        </w:del>
      </w:ins>
      <w:ins w:id="151" w:author="Iana Siomina" w:date="2024-10-23T14:07:00Z">
        <w:del w:id="152" w:author="CATT" w:date="2024-11-19T18:28:15Z">
          <w:r>
            <w:rPr>
              <w:lang w:val="en-US"/>
            </w:rPr>
            <w:delText>]</w:delText>
          </w:r>
        </w:del>
      </w:ins>
      <w:ins w:id="153" w:author="Iana Siomina" w:date="2024-10-23T14:07:00Z">
        <w:r>
          <w:rPr>
            <w:lang w:val="en-US"/>
          </w:rPr>
          <w:t xml:space="preserve"> degree</w:t>
        </w:r>
      </w:ins>
      <w:ins w:id="154" w:author="CATT" w:date="2024-11-19T18:28:51Z">
        <w:r>
          <w:rPr>
            <w:rFonts w:hint="eastAsia"/>
            <w:lang w:val="en-US" w:eastAsia="zh-CN"/>
          </w:rPr>
          <w:t>s</w:t>
        </w:r>
      </w:ins>
      <w:ins w:id="155" w:author="Iana Siomina" w:date="2024-10-23T14:07:00Z">
        <w:r>
          <w:rPr>
            <w:lang w:val="en-US"/>
          </w:rPr>
          <w:t xml:space="preserve"> for FR2</w:t>
        </w:r>
      </w:ins>
      <w:ins w:id="156" w:author="Deep [E///]" w:date="2024-11-21T09:59:15Z">
        <w:r>
          <w:rPr>
            <w:rFonts w:hint="default"/>
            <w:lang w:val="sv-SE"/>
          </w:rPr>
          <w:t>.</w:t>
        </w:r>
      </w:ins>
      <w:ins w:id="157" w:author="CATT" w:date="2024-11-19T17:46:12Z">
        <w:del w:id="158" w:author="Deep [E///]" w:date="2024-11-21T09:59:20Z">
          <w:r>
            <w:rPr>
              <w:rFonts w:hint="eastAsia"/>
              <w:lang w:val="en-US" w:eastAsia="zh-CN"/>
            </w:rPr>
            <w:delText xml:space="preserve"> </w:delText>
          </w:r>
        </w:del>
      </w:ins>
      <w:ins w:id="159" w:author="CATT" w:date="2024-11-19T17:46:07Z">
        <w:del w:id="160" w:author="Deep [E///]" w:date="2024-11-21T09:59:20Z">
          <w:r>
            <w:rPr>
              <w:rFonts w:hint="eastAsia"/>
              <w:lang w:val="en-US" w:eastAsia="zh-CN"/>
            </w:rPr>
            <w:delText>a</w:delText>
          </w:r>
        </w:del>
      </w:ins>
      <w:ins w:id="161" w:author="CATT" w:date="2024-11-19T17:46:08Z">
        <w:del w:id="162" w:author="Deep [E///]" w:date="2024-11-21T09:59:20Z">
          <w:r>
            <w:rPr>
              <w:rFonts w:hint="eastAsia"/>
              <w:lang w:val="en-US" w:eastAsia="zh-CN"/>
            </w:rPr>
            <w:delText xml:space="preserve">nd </w:delText>
          </w:r>
        </w:del>
      </w:ins>
      <w:ins w:id="163" w:author="CATT" w:date="2024-11-19T17:46:44Z">
        <w:del w:id="164" w:author="Deep [E///]" w:date="2024-11-21T09:59:20Z">
          <w:r>
            <w:rPr>
              <w:rFonts w:hint="eastAsia"/>
              <w:lang w:val="en-US" w:eastAsia="zh-CN"/>
            </w:rPr>
            <w:delText>the</w:delText>
          </w:r>
        </w:del>
      </w:ins>
      <w:ins w:id="165" w:author="CATT" w:date="2024-11-19T17:46:45Z">
        <w:del w:id="166" w:author="Deep [E///]" w:date="2024-11-21T09:59:20Z">
          <w:r>
            <w:rPr>
              <w:rFonts w:hint="eastAsia"/>
              <w:lang w:val="en-US" w:eastAsia="zh-CN"/>
            </w:rPr>
            <w:delText>y do</w:delText>
          </w:r>
        </w:del>
      </w:ins>
      <w:ins w:id="167" w:author="CATT" w:date="2024-11-19T17:46:46Z">
        <w:del w:id="168" w:author="Deep [E///]" w:date="2024-11-21T09:59:20Z">
          <w:r>
            <w:rPr>
              <w:rFonts w:hint="eastAsia"/>
              <w:lang w:val="en-US" w:eastAsia="zh-CN"/>
            </w:rPr>
            <w:delText xml:space="preserve"> not</w:delText>
          </w:r>
        </w:del>
      </w:ins>
      <w:ins w:id="169" w:author="CATT" w:date="2024-11-19T17:46:47Z">
        <w:del w:id="170" w:author="Deep [E///]" w:date="2024-11-21T09:59:20Z">
          <w:r>
            <w:rPr>
              <w:rFonts w:hint="eastAsia"/>
              <w:lang w:val="en-US" w:eastAsia="zh-CN"/>
            </w:rPr>
            <w:delText xml:space="preserve"> c</w:delText>
          </w:r>
        </w:del>
      </w:ins>
      <w:ins w:id="171" w:author="CATT" w:date="2024-11-19T17:46:48Z">
        <w:del w:id="172" w:author="Deep [E///]" w:date="2024-11-21T09:59:20Z">
          <w:r>
            <w:rPr>
              <w:rFonts w:hint="eastAsia"/>
              <w:lang w:val="en-US" w:eastAsia="zh-CN"/>
            </w:rPr>
            <w:delText>onsider t</w:delText>
          </w:r>
        </w:del>
      </w:ins>
      <w:ins w:id="173" w:author="CATT" w:date="2024-11-19T17:46:49Z">
        <w:del w:id="174" w:author="Deep [E///]" w:date="2024-11-21T09:59:20Z">
          <w:r>
            <w:rPr>
              <w:rFonts w:hint="eastAsia"/>
              <w:lang w:val="en-US" w:eastAsia="zh-CN"/>
            </w:rPr>
            <w:delText xml:space="preserve">he </w:delText>
          </w:r>
        </w:del>
      </w:ins>
      <w:ins w:id="175" w:author="CATT" w:date="2024-11-19T17:46:54Z">
        <w:del w:id="176" w:author="Deep [E///]" w:date="2024-11-21T09:59:20Z">
          <w:r>
            <w:rPr>
              <w:rFonts w:hint="eastAsia"/>
              <w:lang w:val="en-US" w:eastAsia="zh-CN"/>
            </w:rPr>
            <w:delText>impacts</w:delText>
          </w:r>
        </w:del>
      </w:ins>
      <w:ins w:id="177" w:author="CATT" w:date="2024-11-19T17:46:55Z">
        <w:del w:id="178" w:author="Deep [E///]" w:date="2024-11-21T09:59:20Z">
          <w:r>
            <w:rPr>
              <w:rFonts w:hint="eastAsia"/>
              <w:lang w:val="en-US" w:eastAsia="zh-CN"/>
            </w:rPr>
            <w:delText xml:space="preserve"> of </w:delText>
          </w:r>
        </w:del>
      </w:ins>
      <w:ins w:id="179" w:author="CATT" w:date="2024-11-19T17:47:09Z">
        <w:del w:id="180" w:author="Deep [E///]" w:date="2024-11-21T09:59:20Z">
          <w:r>
            <w:rPr>
              <w:rFonts w:hint="eastAsia"/>
              <w:lang w:val="en-US" w:eastAsia="zh-CN"/>
            </w:rPr>
            <w:delText>carri</w:delText>
          </w:r>
        </w:del>
      </w:ins>
      <w:ins w:id="181" w:author="CATT" w:date="2024-11-19T17:47:10Z">
        <w:del w:id="182" w:author="Deep [E///]" w:date="2024-11-21T09:59:20Z">
          <w:r>
            <w:rPr>
              <w:rFonts w:hint="eastAsia"/>
              <w:lang w:val="en-US" w:eastAsia="zh-CN"/>
            </w:rPr>
            <w:delText>er phase</w:delText>
          </w:r>
        </w:del>
      </w:ins>
      <w:ins w:id="183" w:author="CATT" w:date="2024-11-19T17:47:11Z">
        <w:del w:id="184" w:author="Deep [E///]" w:date="2024-11-21T09:59:20Z">
          <w:r>
            <w:rPr>
              <w:rFonts w:hint="eastAsia"/>
              <w:lang w:val="en-US" w:eastAsia="zh-CN"/>
            </w:rPr>
            <w:delText xml:space="preserve"> off</w:delText>
          </w:r>
        </w:del>
      </w:ins>
      <w:ins w:id="185" w:author="CATT" w:date="2024-11-19T17:47:12Z">
        <w:del w:id="186" w:author="Deep [E///]" w:date="2024-11-21T09:59:20Z">
          <w:r>
            <w:rPr>
              <w:rFonts w:hint="eastAsia"/>
              <w:lang w:val="en-US" w:eastAsia="zh-CN"/>
            </w:rPr>
            <w:delText xml:space="preserve">set </w:delText>
          </w:r>
        </w:del>
      </w:ins>
      <w:ins w:id="187" w:author="CATT" w:date="2024-11-19T17:47:13Z">
        <w:del w:id="188" w:author="Deep [E///]" w:date="2024-11-21T09:59:20Z">
          <w:r>
            <w:rPr>
              <w:rFonts w:hint="eastAsia"/>
              <w:lang w:val="en-US" w:eastAsia="zh-CN"/>
            </w:rPr>
            <w:delText>cau</w:delText>
          </w:r>
        </w:del>
      </w:ins>
      <w:ins w:id="189" w:author="CATT" w:date="2024-11-19T17:47:14Z">
        <w:del w:id="190" w:author="Deep [E///]" w:date="2024-11-21T09:59:20Z">
          <w:r>
            <w:rPr>
              <w:rFonts w:hint="eastAsia"/>
              <w:lang w:val="en-US" w:eastAsia="zh-CN"/>
            </w:rPr>
            <w:delText xml:space="preserve">sed </w:delText>
          </w:r>
        </w:del>
      </w:ins>
      <w:ins w:id="191" w:author="CATT" w:date="2024-11-19T17:47:15Z">
        <w:del w:id="192" w:author="Deep [E///]" w:date="2024-11-21T09:59:20Z">
          <w:r>
            <w:rPr>
              <w:rFonts w:hint="eastAsia"/>
              <w:lang w:val="en-US" w:eastAsia="zh-CN"/>
            </w:rPr>
            <w:delText xml:space="preserve">by </w:delText>
          </w:r>
        </w:del>
      </w:ins>
      <w:ins w:id="193" w:author="CATT" w:date="2024-11-19T17:47:16Z">
        <w:del w:id="194" w:author="Deep [E///]" w:date="2024-11-21T09:59:20Z">
          <w:r>
            <w:rPr>
              <w:rFonts w:hint="eastAsia"/>
              <w:lang w:val="en-US" w:eastAsia="zh-CN"/>
            </w:rPr>
            <w:delText>TR</w:delText>
          </w:r>
        </w:del>
      </w:ins>
      <w:ins w:id="195" w:author="CATT" w:date="2024-11-19T17:47:17Z">
        <w:del w:id="196" w:author="Deep [E///]" w:date="2024-11-21T09:59:20Z">
          <w:r>
            <w:rPr>
              <w:rFonts w:hint="eastAsia"/>
              <w:lang w:val="en-US" w:eastAsia="zh-CN"/>
            </w:rPr>
            <w:delText>P</w:delText>
          </w:r>
        </w:del>
      </w:ins>
      <w:ins w:id="197" w:author="CATT" w:date="2024-11-19T17:48:18Z">
        <w:del w:id="198" w:author="Deep [E///]" w:date="2024-11-21T09:59:20Z">
          <w:r>
            <w:rPr>
              <w:rFonts w:hint="eastAsia"/>
              <w:lang w:val="en-US" w:eastAsia="zh-CN"/>
            </w:rPr>
            <w:delText>s</w:delText>
          </w:r>
        </w:del>
      </w:ins>
      <w:ins w:id="199" w:author="CATT" w:date="2024-11-19T17:48:19Z">
        <w:del w:id="200" w:author="Deep [E///]" w:date="2024-11-21T09:59:20Z">
          <w:r>
            <w:rPr>
              <w:rFonts w:hint="default"/>
              <w:lang w:val="en-US" w:eastAsia="zh-CN"/>
            </w:rPr>
            <w:delText>’</w:delText>
          </w:r>
        </w:del>
      </w:ins>
      <w:ins w:id="201" w:author="CATT" w:date="2024-11-19T17:47:17Z">
        <w:del w:id="202" w:author="Deep [E///]" w:date="2024-11-21T09:59:20Z">
          <w:r>
            <w:rPr>
              <w:rFonts w:hint="eastAsia"/>
              <w:lang w:val="en-US" w:eastAsia="zh-CN"/>
            </w:rPr>
            <w:delText xml:space="preserve"> tr</w:delText>
          </w:r>
        </w:del>
      </w:ins>
      <w:ins w:id="203" w:author="CATT" w:date="2024-11-19T17:47:18Z">
        <w:del w:id="204" w:author="Deep [E///]" w:date="2024-11-21T09:59:20Z">
          <w:r>
            <w:rPr>
              <w:rFonts w:hint="eastAsia"/>
              <w:lang w:val="en-US" w:eastAsia="zh-CN"/>
            </w:rPr>
            <w:delText>ansmiss</w:delText>
          </w:r>
        </w:del>
      </w:ins>
      <w:ins w:id="205" w:author="CATT" w:date="2024-11-19T17:47:19Z">
        <w:del w:id="206" w:author="Deep [E///]" w:date="2024-11-21T09:59:20Z">
          <w:r>
            <w:rPr>
              <w:rFonts w:hint="eastAsia"/>
              <w:lang w:val="en-US" w:eastAsia="zh-CN"/>
            </w:rPr>
            <w:delText>ions</w:delText>
          </w:r>
        </w:del>
      </w:ins>
      <w:ins w:id="207" w:author="Iana Siomina" w:date="2024-10-23T14:07:00Z">
        <w:del w:id="208" w:author="Deep [E///]" w:date="2024-11-21T09:59:20Z">
          <w:r>
            <w:rPr>
              <w:lang w:val="en-US"/>
            </w:rPr>
            <w:delText>.</w:delText>
          </w:r>
        </w:del>
      </w:ins>
    </w:p>
    <w:p w14:paraId="7AD39CAB">
      <w:pPr>
        <w:pStyle w:val="78"/>
        <w:rPr>
          <w:ins w:id="209" w:author="Iana Siomina" w:date="2024-09-25T20:53:00Z"/>
        </w:rPr>
      </w:pPr>
      <w:ins w:id="210" w:author="Iana Siomina" w:date="2024-09-25T20:53:00Z">
        <w:r>
          <w:rPr/>
          <w:t xml:space="preserve">Table 10.1.43.2-1: DL RSCPD absolute accuracy in FR1 for AWGN channel </w:t>
        </w:r>
      </w:ins>
    </w:p>
    <w:tbl>
      <w:tblPr>
        <w:tblStyle w:val="59"/>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
      <w:tr w14:paraId="42876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1" w:author="Iana Siomina" w:date="2024-09-25T20:53:00Z"/>
        </w:trPr>
        <w:tc>
          <w:tcPr>
            <w:tcW w:w="1043" w:type="dxa"/>
            <w:vMerge w:val="restart"/>
            <w:vAlign w:val="center"/>
          </w:tcPr>
          <w:p w14:paraId="232E48F4">
            <w:pPr>
              <w:pStyle w:val="74"/>
              <w:rPr>
                <w:ins w:id="212" w:author="Iana Siomina" w:date="2024-09-25T20:53:00Z"/>
              </w:rPr>
            </w:pPr>
            <w:ins w:id="213" w:author="Iana Siomina" w:date="2024-09-25T20:53:00Z">
              <w:r>
                <w:rPr/>
                <w:t>Accuracy</w:t>
              </w:r>
            </w:ins>
          </w:p>
          <w:p w14:paraId="41B183CB">
            <w:pPr>
              <w:pStyle w:val="74"/>
              <w:rPr>
                <w:ins w:id="214" w:author="Iana Siomina" w:date="2024-09-25T20:53:00Z"/>
                <w:sz w:val="15"/>
                <w:szCs w:val="16"/>
              </w:rPr>
            </w:pPr>
            <w:ins w:id="215" w:author="Iana Siomina" w:date="2024-09-25T20:53:00Z">
              <w:r>
                <w:rPr>
                  <w:sz w:val="11"/>
                  <w:szCs w:val="13"/>
                </w:rPr>
                <w:t>(</w:t>
              </w:r>
            </w:ins>
            <w:ins w:id="216" w:author="Iana Siomina" w:date="2024-09-25T20:53:00Z">
              <w:r>
                <w:rPr>
                  <w:sz w:val="15"/>
                  <w:szCs w:val="16"/>
                </w:rPr>
                <w:t>PRS Ês/Iot)</w:t>
              </w:r>
            </w:ins>
            <w:ins w:id="217" w:author="Iana Siomina" w:date="2024-09-25T20:53:00Z">
              <w:r>
                <w:rPr>
                  <w:sz w:val="15"/>
                  <w:szCs w:val="16"/>
                  <w:vertAlign w:val="subscript"/>
                </w:rPr>
                <w:t xml:space="preserve">ref </w:t>
              </w:r>
            </w:ins>
            <w:ins w:id="218" w:author="Iana Siomina" w:date="2024-09-25T20:53:00Z">
              <w:r>
                <w:rPr>
                  <w:sz w:val="15"/>
                  <w:szCs w:val="16"/>
                </w:rPr>
                <w:t xml:space="preserve">≥ </w:t>
              </w:r>
            </w:ins>
            <w:ins w:id="219" w:author="Iana Siomina" w:date="2024-09-25T20:53:00Z">
              <w:r>
                <w:rPr>
                  <w:sz w:val="15"/>
                  <w:szCs w:val="16"/>
                  <w:lang w:val="en-US"/>
                </w:rPr>
                <w:t xml:space="preserve">  </w:t>
              </w:r>
            </w:ins>
            <w:ins w:id="220" w:author="Iana Siomina" w:date="2024-09-25T20:53:00Z">
              <w:r>
                <w:rPr>
                  <w:sz w:val="15"/>
                  <w:szCs w:val="16"/>
                </w:rPr>
                <w:t>-6dB</w:t>
              </w:r>
            </w:ins>
          </w:p>
          <w:p w14:paraId="5219E3B4">
            <w:pPr>
              <w:pStyle w:val="74"/>
              <w:rPr>
                <w:ins w:id="221" w:author="Iana Siomina" w:date="2024-09-25T20:53:00Z"/>
                <w:sz w:val="15"/>
                <w:szCs w:val="16"/>
              </w:rPr>
            </w:pPr>
          </w:p>
          <w:p w14:paraId="46414BE1">
            <w:pPr>
              <w:pStyle w:val="74"/>
              <w:rPr>
                <w:ins w:id="222" w:author="Iana Siomina" w:date="2024-09-25T20:53:00Z"/>
                <w:sz w:val="15"/>
                <w:szCs w:val="16"/>
                <w:lang w:val="sv-SE"/>
              </w:rPr>
            </w:pPr>
            <w:ins w:id="223" w:author="Iana Siomina" w:date="2024-09-25T20:53:00Z">
              <w:r>
                <w:rPr>
                  <w:sz w:val="15"/>
                  <w:szCs w:val="16"/>
                </w:rPr>
                <w:t xml:space="preserve"> </w:t>
              </w:r>
            </w:ins>
            <w:ins w:id="224" w:author="Iana Siomina" w:date="2024-09-25T20:53:00Z">
              <w:r>
                <w:rPr>
                  <w:sz w:val="15"/>
                  <w:szCs w:val="16"/>
                  <w:lang w:val="sv-SE"/>
                </w:rPr>
                <w:t>(PRS Ês/Iot)</w:t>
              </w:r>
            </w:ins>
            <w:ins w:id="225" w:author="Iana Siomina" w:date="2024-09-25T20:53:00Z">
              <w:r>
                <w:rPr>
                  <w:i/>
                  <w:sz w:val="15"/>
                  <w:szCs w:val="16"/>
                  <w:vertAlign w:val="subscript"/>
                  <w:lang w:val="sv-SE"/>
                </w:rPr>
                <w:t>i</w:t>
              </w:r>
            </w:ins>
            <w:ins w:id="226" w:author="Iana Siomina" w:date="2024-09-25T20:53:00Z">
              <w:r>
                <w:rPr>
                  <w:sz w:val="15"/>
                  <w:szCs w:val="16"/>
                  <w:lang w:val="sv-SE"/>
                </w:rPr>
                <w:t xml:space="preserve"> ≥ </w:t>
              </w:r>
            </w:ins>
          </w:p>
          <w:p w14:paraId="5208C842">
            <w:pPr>
              <w:pStyle w:val="74"/>
              <w:rPr>
                <w:ins w:id="227" w:author="Iana Siomina" w:date="2024-09-25T20:53:00Z"/>
                <w:lang w:val="sv-SE"/>
              </w:rPr>
            </w:pPr>
            <w:ins w:id="228" w:author="Iana Siomina" w:date="2024-09-25T20:53:00Z">
              <w:r>
                <w:rPr>
                  <w:sz w:val="15"/>
                  <w:szCs w:val="16"/>
                  <w:lang w:val="sv-SE"/>
                </w:rPr>
                <w:t>-13dB</w:t>
              </w:r>
            </w:ins>
          </w:p>
        </w:tc>
        <w:tc>
          <w:tcPr>
            <w:tcW w:w="1079" w:type="dxa"/>
            <w:vMerge w:val="restart"/>
            <w:vAlign w:val="center"/>
          </w:tcPr>
          <w:p w14:paraId="35F77DCB">
            <w:pPr>
              <w:pStyle w:val="74"/>
              <w:rPr>
                <w:ins w:id="229" w:author="Iana Siomina" w:date="2024-09-25T20:53:00Z"/>
              </w:rPr>
            </w:pPr>
            <w:ins w:id="230" w:author="Iana Siomina" w:date="2024-09-25T20:53:00Z">
              <w:r>
                <w:rPr/>
                <w:t>Accuracy</w:t>
              </w:r>
            </w:ins>
          </w:p>
          <w:p w14:paraId="72A1AB36">
            <w:pPr>
              <w:pStyle w:val="74"/>
              <w:rPr>
                <w:ins w:id="231" w:author="Iana Siomina" w:date="2024-09-25T20:53:00Z"/>
                <w:sz w:val="15"/>
                <w:szCs w:val="16"/>
              </w:rPr>
            </w:pPr>
            <w:ins w:id="232" w:author="Iana Siomina" w:date="2024-09-25T20:53:00Z">
              <w:r>
                <w:rPr>
                  <w:sz w:val="11"/>
                  <w:szCs w:val="13"/>
                </w:rPr>
                <w:t>(</w:t>
              </w:r>
            </w:ins>
            <w:ins w:id="233" w:author="Iana Siomina" w:date="2024-09-25T20:53:00Z">
              <w:r>
                <w:rPr>
                  <w:sz w:val="15"/>
                  <w:szCs w:val="16"/>
                </w:rPr>
                <w:t>PRS Ês/Iot)</w:t>
              </w:r>
            </w:ins>
            <w:ins w:id="234" w:author="Iana Siomina" w:date="2024-09-25T20:53:00Z">
              <w:r>
                <w:rPr>
                  <w:sz w:val="15"/>
                  <w:szCs w:val="16"/>
                  <w:vertAlign w:val="subscript"/>
                </w:rPr>
                <w:t xml:space="preserve">ref </w:t>
              </w:r>
            </w:ins>
            <w:ins w:id="235" w:author="Iana Siomina" w:date="2024-09-25T20:53:00Z">
              <w:r>
                <w:rPr>
                  <w:sz w:val="15"/>
                  <w:szCs w:val="16"/>
                </w:rPr>
                <w:t xml:space="preserve">≥ </w:t>
              </w:r>
            </w:ins>
            <w:ins w:id="236" w:author="Iana Siomina" w:date="2024-09-25T20:53:00Z">
              <w:r>
                <w:rPr>
                  <w:sz w:val="15"/>
                  <w:szCs w:val="16"/>
                  <w:lang w:val="en-US"/>
                </w:rPr>
                <w:t xml:space="preserve">   </w:t>
              </w:r>
            </w:ins>
            <w:ins w:id="237" w:author="Iana Siomina" w:date="2024-09-25T20:53:00Z">
              <w:r>
                <w:rPr>
                  <w:sz w:val="15"/>
                  <w:szCs w:val="16"/>
                </w:rPr>
                <w:t>-</w:t>
              </w:r>
            </w:ins>
            <w:ins w:id="238" w:author="Iana Siomina" w:date="2024-09-25T20:53:00Z">
              <w:r>
                <w:rPr>
                  <w:sz w:val="15"/>
                  <w:szCs w:val="16"/>
                  <w:lang w:val="en-US"/>
                </w:rPr>
                <w:t>3</w:t>
              </w:r>
            </w:ins>
            <w:ins w:id="239" w:author="Iana Siomina" w:date="2024-09-25T20:53:00Z">
              <w:r>
                <w:rPr>
                  <w:sz w:val="15"/>
                  <w:szCs w:val="16"/>
                </w:rPr>
                <w:t>dB</w:t>
              </w:r>
            </w:ins>
          </w:p>
          <w:p w14:paraId="3F3227FC">
            <w:pPr>
              <w:pStyle w:val="74"/>
              <w:rPr>
                <w:ins w:id="240" w:author="Iana Siomina" w:date="2024-09-25T20:53:00Z"/>
                <w:sz w:val="15"/>
                <w:szCs w:val="16"/>
              </w:rPr>
            </w:pPr>
          </w:p>
          <w:p w14:paraId="0234C1A5">
            <w:pPr>
              <w:pStyle w:val="74"/>
              <w:rPr>
                <w:ins w:id="241" w:author="Iana Siomina" w:date="2024-09-25T20:53:00Z"/>
                <w:sz w:val="15"/>
                <w:szCs w:val="16"/>
                <w:lang w:val="sv-SE"/>
              </w:rPr>
            </w:pPr>
            <w:ins w:id="242" w:author="Iana Siomina" w:date="2024-09-25T20:53:00Z">
              <w:r>
                <w:rPr>
                  <w:sz w:val="15"/>
                  <w:szCs w:val="16"/>
                </w:rPr>
                <w:t xml:space="preserve"> </w:t>
              </w:r>
            </w:ins>
            <w:ins w:id="243" w:author="Iana Siomina" w:date="2024-09-25T20:53:00Z">
              <w:r>
                <w:rPr>
                  <w:sz w:val="15"/>
                  <w:szCs w:val="16"/>
                  <w:lang w:val="sv-SE"/>
                </w:rPr>
                <w:t>(PRS Ês/Iot)</w:t>
              </w:r>
            </w:ins>
            <w:ins w:id="244" w:author="Iana Siomina" w:date="2024-09-25T20:53:00Z">
              <w:r>
                <w:rPr>
                  <w:i/>
                  <w:sz w:val="15"/>
                  <w:szCs w:val="16"/>
                  <w:vertAlign w:val="subscript"/>
                  <w:lang w:val="sv-SE"/>
                </w:rPr>
                <w:t>i</w:t>
              </w:r>
            </w:ins>
            <w:ins w:id="245" w:author="Iana Siomina" w:date="2024-09-25T20:53:00Z">
              <w:r>
                <w:rPr>
                  <w:sz w:val="15"/>
                  <w:szCs w:val="16"/>
                  <w:lang w:val="sv-SE"/>
                </w:rPr>
                <w:t xml:space="preserve"> ≥ </w:t>
              </w:r>
            </w:ins>
          </w:p>
          <w:p w14:paraId="3CF59B47">
            <w:pPr>
              <w:pStyle w:val="74"/>
              <w:rPr>
                <w:ins w:id="246" w:author="Iana Siomina" w:date="2024-09-25T20:53:00Z"/>
                <w:sz w:val="15"/>
                <w:szCs w:val="16"/>
                <w:lang w:val="sv-SE"/>
              </w:rPr>
            </w:pPr>
            <w:ins w:id="247" w:author="Iana Siomina" w:date="2024-09-25T20:53:00Z">
              <w:r>
                <w:rPr>
                  <w:sz w:val="15"/>
                  <w:szCs w:val="16"/>
                  <w:lang w:val="sv-SE"/>
                </w:rPr>
                <w:t>-6dB</w:t>
              </w:r>
            </w:ins>
          </w:p>
        </w:tc>
        <w:tc>
          <w:tcPr>
            <w:tcW w:w="7942" w:type="dxa"/>
            <w:gridSpan w:val="6"/>
            <w:vAlign w:val="center"/>
          </w:tcPr>
          <w:p w14:paraId="3552BF73">
            <w:pPr>
              <w:pStyle w:val="74"/>
              <w:rPr>
                <w:ins w:id="248" w:author="Iana Siomina" w:date="2024-09-25T20:53:00Z"/>
              </w:rPr>
            </w:pPr>
            <w:ins w:id="249" w:author="Iana Siomina" w:date="2024-09-25T20:53:00Z">
              <w:r>
                <w:rPr/>
                <w:t>Conditions</w:t>
              </w:r>
            </w:ins>
          </w:p>
        </w:tc>
      </w:tr>
      <w:tr w14:paraId="393D2B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50" w:author="Iana Siomina" w:date="2024-09-25T20:53:00Z"/>
        </w:trPr>
        <w:tc>
          <w:tcPr>
            <w:tcW w:w="1043" w:type="dxa"/>
            <w:vMerge w:val="continue"/>
            <w:vAlign w:val="center"/>
          </w:tcPr>
          <w:p w14:paraId="5ED27D9C">
            <w:pPr>
              <w:pStyle w:val="74"/>
              <w:rPr>
                <w:ins w:id="251" w:author="Iana Siomina" w:date="2024-09-25T20:53:00Z"/>
              </w:rPr>
            </w:pPr>
          </w:p>
        </w:tc>
        <w:tc>
          <w:tcPr>
            <w:tcW w:w="1079" w:type="dxa"/>
            <w:vMerge w:val="continue"/>
            <w:vAlign w:val="center"/>
          </w:tcPr>
          <w:p w14:paraId="4C29A383">
            <w:pPr>
              <w:pStyle w:val="74"/>
              <w:rPr>
                <w:ins w:id="252" w:author="Iana Siomina" w:date="2024-09-25T20:53:00Z"/>
              </w:rPr>
            </w:pPr>
          </w:p>
        </w:tc>
        <w:tc>
          <w:tcPr>
            <w:tcW w:w="992" w:type="dxa"/>
            <w:vMerge w:val="restart"/>
            <w:vAlign w:val="center"/>
          </w:tcPr>
          <w:p w14:paraId="7472AA42">
            <w:pPr>
              <w:pStyle w:val="74"/>
              <w:rPr>
                <w:ins w:id="253" w:author="Iana Siomina" w:date="2024-09-25T20:53:00Z"/>
                <w:lang w:eastAsia="zh-CN"/>
              </w:rPr>
            </w:pPr>
            <w:ins w:id="254" w:author="Iana Siomina" w:date="2024-09-25T20:53:00Z">
              <w:r>
                <w:rPr/>
                <w:t>PRS SCS</w:t>
              </w:r>
            </w:ins>
          </w:p>
        </w:tc>
        <w:tc>
          <w:tcPr>
            <w:tcW w:w="1134" w:type="dxa"/>
            <w:vMerge w:val="restart"/>
            <w:vAlign w:val="center"/>
          </w:tcPr>
          <w:p w14:paraId="6DFAA5BA">
            <w:pPr>
              <w:pStyle w:val="74"/>
              <w:rPr>
                <w:ins w:id="255" w:author="Iana Siomina" w:date="2024-09-25T20:53:00Z"/>
                <w:lang w:eastAsia="zh-CN"/>
              </w:rPr>
            </w:pPr>
            <w:ins w:id="256" w:author="Iana Siomina" w:date="2024-09-25T20:53:00Z">
              <w:r>
                <w:rPr>
                  <w:lang w:eastAsia="zh-CN"/>
                </w:rPr>
                <w:t>PRS bandwidth</w:t>
              </w:r>
            </w:ins>
          </w:p>
          <w:p w14:paraId="43B4C53C">
            <w:pPr>
              <w:pStyle w:val="74"/>
              <w:rPr>
                <w:ins w:id="257" w:author="Iana Siomina" w:date="2024-09-25T20:53:00Z"/>
              </w:rPr>
            </w:pPr>
            <w:ins w:id="258" w:author="Iana Siomina" w:date="2024-09-25T20:53:00Z">
              <w:r>
                <w:rPr>
                  <w:vertAlign w:val="superscript"/>
                </w:rPr>
                <w:t>Note 1</w:t>
              </w:r>
            </w:ins>
          </w:p>
        </w:tc>
        <w:tc>
          <w:tcPr>
            <w:tcW w:w="1367" w:type="dxa"/>
            <w:vMerge w:val="restart"/>
            <w:vAlign w:val="center"/>
          </w:tcPr>
          <w:p w14:paraId="08FF6199">
            <w:pPr>
              <w:pStyle w:val="74"/>
              <w:rPr>
                <w:ins w:id="259" w:author="Iana Siomina" w:date="2024-09-25T20:53:00Z"/>
                <w:lang w:eastAsia="zh-CN"/>
              </w:rPr>
            </w:pPr>
            <w:ins w:id="260" w:author="Iana Siomina" w:date="2024-09-25T20:53:00Z">
              <w:r>
                <w:rPr>
                  <w:lang w:eastAsia="zh-CN"/>
                </w:rPr>
                <w:t>PRS resource repetition (</w:t>
              </w:r>
            </w:ins>
            <m:oMath>
              <m:sSubSup>
                <m:sSubSupPr>
                  <m:ctrlPr>
                    <w:ins w:id="261" w:author="Iana Siomina" w:date="2024-09-25T20:53:00Z">
                      <w:rPr>
                        <w:rFonts w:ascii="Cambria Math" w:hAnsi="Cambria Math"/>
                        <w:bCs/>
                        <w:i/>
                        <w:iCs/>
                        <w:lang w:val="en-US" w:eastAsia="zh-CN"/>
                      </w:rPr>
                    </w:ins>
                  </m:ctrlPr>
                </m:sSubSupPr>
                <m:e>
                  <w:ins w:id="262" w:author="Iana Siomina" w:date="2024-09-25T20:53:00Z">
                    <m:r>
                      <m:rPr>
                        <m:sty m:val="b"/>
                      </m:rPr>
                      <w:rPr>
                        <w:rFonts w:ascii="Cambria Math" w:hAnsi="Cambria Math"/>
                        <w:lang w:eastAsia="zh-CN"/>
                      </w:rPr>
                      <m:t>T</m:t>
                    </m:r>
                  </w:ins>
                  <m:ctrlPr>
                    <w:ins w:id="263" w:author="Iana Siomina" w:date="2024-09-25T20:53:00Z">
                      <w:rPr>
                        <w:rFonts w:ascii="Cambria Math" w:hAnsi="Cambria Math"/>
                        <w:bCs/>
                        <w:i/>
                        <w:iCs/>
                        <w:lang w:val="en-US" w:eastAsia="zh-CN"/>
                      </w:rPr>
                    </w:ins>
                  </m:ctrlPr>
                </m:e>
                <m:sub>
                  <w:ins w:id="264" w:author="Iana Siomina" w:date="2024-09-25T20:53:00Z">
                    <m:r>
                      <m:rPr>
                        <m:nor/>
                        <m:sty m:val="p"/>
                      </m:rPr>
                      <w:rPr>
                        <w:b w:val="0"/>
                        <w:bCs/>
                        <w:i w:val="0"/>
                        <w:lang w:eastAsia="zh-CN"/>
                      </w:rPr>
                      <m:t>rep</m:t>
                    </m:r>
                  </w:ins>
                  <m:ctrlPr>
                    <w:ins w:id="265" w:author="Iana Siomina" w:date="2024-09-25T20:53:00Z">
                      <w:rPr>
                        <w:rFonts w:ascii="Cambria Math" w:hAnsi="Cambria Math"/>
                        <w:bCs/>
                        <w:i/>
                        <w:iCs/>
                        <w:lang w:val="en-US" w:eastAsia="zh-CN"/>
                      </w:rPr>
                    </w:ins>
                  </m:ctrlPr>
                </m:sub>
                <m:sup>
                  <w:ins w:id="266" w:author="Iana Siomina" w:date="2024-09-25T20:53:00Z">
                    <m:r>
                      <m:rPr>
                        <m:nor/>
                        <m:sty m:val="p"/>
                      </m:rPr>
                      <w:rPr>
                        <w:b w:val="0"/>
                        <w:bCs/>
                        <w:i w:val="0"/>
                        <w:lang w:eastAsia="zh-CN"/>
                      </w:rPr>
                      <m:t>PRS</m:t>
                    </m:r>
                  </w:ins>
                  <m:ctrlPr>
                    <w:ins w:id="267" w:author="Iana Siomina" w:date="2024-09-25T20:53:00Z">
                      <w:rPr>
                        <w:rFonts w:ascii="Cambria Math" w:hAnsi="Cambria Math"/>
                        <w:bCs/>
                        <w:i/>
                        <w:iCs/>
                        <w:lang w:val="en-US" w:eastAsia="zh-CN"/>
                      </w:rPr>
                    </w:ins>
                  </m:ctrlPr>
                </m:sup>
              </m:sSubSup>
              <w:ins w:id="268" w:author="Iana Siomina" w:date="2024-09-25T20:53:00Z">
                <m:r>
                  <m:rPr>
                    <m:sty m:val="b"/>
                  </m:rPr>
                  <w:rPr>
                    <w:rFonts w:ascii="Cambria Math" w:hAnsi="Cambria Math"/>
                    <w:lang w:eastAsia="zh-CN"/>
                  </w:rPr>
                  <m:t>∗</m:t>
                </m:r>
              </w:ins>
              <m:sSub>
                <m:sSubPr>
                  <m:ctrlPr>
                    <w:ins w:id="269" w:author="Iana Siomina" w:date="2024-09-25T20:53:00Z">
                      <w:rPr>
                        <w:rFonts w:ascii="Cambria Math" w:hAnsi="Cambria Math"/>
                        <w:bCs/>
                        <w:i/>
                        <w:iCs/>
                        <w:lang w:val="en-US" w:eastAsia="zh-CN"/>
                      </w:rPr>
                    </w:ins>
                  </m:ctrlPr>
                </m:sSubPr>
                <m:e>
                  <w:ins w:id="270" w:author="Iana Siomina" w:date="2024-09-25T20:53:00Z">
                    <m:r>
                      <m:rPr>
                        <m:sty m:val="b"/>
                      </m:rPr>
                      <w:rPr>
                        <w:rFonts w:ascii="Cambria Math" w:hAnsi="Cambria Math"/>
                        <w:lang w:eastAsia="zh-CN"/>
                      </w:rPr>
                      <m:t>L</m:t>
                    </m:r>
                  </w:ins>
                  <m:ctrlPr>
                    <w:ins w:id="271" w:author="Iana Siomina" w:date="2024-09-25T20:53:00Z">
                      <w:rPr>
                        <w:rFonts w:ascii="Cambria Math" w:hAnsi="Cambria Math"/>
                        <w:bCs/>
                        <w:i/>
                        <w:iCs/>
                        <w:lang w:val="en-US" w:eastAsia="zh-CN"/>
                      </w:rPr>
                    </w:ins>
                  </m:ctrlPr>
                </m:e>
                <m:sub>
                  <w:ins w:id="272" w:author="Iana Siomina" w:date="2024-09-25T20:53:00Z">
                    <m:r>
                      <m:rPr>
                        <m:nor/>
                        <m:sty m:val="p"/>
                      </m:rPr>
                      <w:rPr>
                        <w:b w:val="0"/>
                        <w:bCs/>
                        <w:i w:val="0"/>
                        <w:lang w:eastAsia="zh-CN"/>
                      </w:rPr>
                      <m:t>PRS</m:t>
                    </m:r>
                  </w:ins>
                  <m:ctrlPr>
                    <w:ins w:id="273" w:author="Iana Siomina" w:date="2024-09-25T20:53:00Z">
                      <w:rPr>
                        <w:rFonts w:ascii="Cambria Math" w:hAnsi="Cambria Math"/>
                        <w:bCs/>
                        <w:i/>
                        <w:iCs/>
                        <w:lang w:val="en-US" w:eastAsia="zh-CN"/>
                      </w:rPr>
                    </w:ins>
                  </m:ctrlPr>
                </m:sub>
              </m:sSub>
              <w:ins w:id="274" w:author="Iana Siomina" w:date="2024-09-25T20:53:00Z">
                <m:r>
                  <m:rPr>
                    <m:sty m:val="b"/>
                  </m:rPr>
                  <w:rPr>
                    <w:rFonts w:ascii="Cambria Math" w:hAnsi="Cambria Math"/>
                    <w:lang w:eastAsia="zh-CN"/>
                  </w:rPr>
                  <m:t>/</m:t>
                </m:r>
              </w:ins>
              <m:sSubSup>
                <m:sSubSupPr>
                  <m:ctrlPr>
                    <w:ins w:id="275" w:author="Iana Siomina" w:date="2024-09-25T20:53:00Z">
                      <w:rPr>
                        <w:rFonts w:ascii="Cambria Math" w:hAnsi="Cambria Math"/>
                        <w:bCs/>
                        <w:i/>
                        <w:iCs/>
                        <w:lang w:val="en-US" w:eastAsia="zh-CN"/>
                      </w:rPr>
                    </w:ins>
                  </m:ctrlPr>
                </m:sSubSupPr>
                <m:e>
                  <w:ins w:id="276" w:author="Iana Siomina" w:date="2024-09-25T20:53:00Z">
                    <m:r>
                      <m:rPr>
                        <m:sty m:val="b"/>
                      </m:rPr>
                      <w:rPr>
                        <w:rFonts w:ascii="Cambria Math" w:hAnsi="Cambria Math"/>
                        <w:lang w:eastAsia="zh-CN"/>
                      </w:rPr>
                      <m:t>K</m:t>
                    </m:r>
                  </w:ins>
                  <m:ctrlPr>
                    <w:ins w:id="277" w:author="Iana Siomina" w:date="2024-09-25T20:53:00Z">
                      <w:rPr>
                        <w:rFonts w:ascii="Cambria Math" w:hAnsi="Cambria Math"/>
                        <w:bCs/>
                        <w:i/>
                        <w:iCs/>
                        <w:lang w:val="en-US" w:eastAsia="zh-CN"/>
                      </w:rPr>
                    </w:ins>
                  </m:ctrlPr>
                </m:e>
                <m:sub>
                  <w:ins w:id="278" w:author="Iana Siomina" w:date="2024-09-25T20:53:00Z">
                    <m:r>
                      <m:rPr>
                        <m:nor/>
                        <m:sty m:val="p"/>
                      </m:rPr>
                      <w:rPr>
                        <w:b w:val="0"/>
                        <w:bCs/>
                        <w:i w:val="0"/>
                        <w:lang w:eastAsia="zh-CN"/>
                      </w:rPr>
                      <m:t>comb</m:t>
                    </m:r>
                  </w:ins>
                  <m:ctrlPr>
                    <w:ins w:id="279" w:author="Iana Siomina" w:date="2024-09-25T20:53:00Z">
                      <w:rPr>
                        <w:rFonts w:ascii="Cambria Math" w:hAnsi="Cambria Math"/>
                        <w:bCs/>
                        <w:i/>
                        <w:iCs/>
                        <w:lang w:val="en-US" w:eastAsia="zh-CN"/>
                      </w:rPr>
                    </w:ins>
                  </m:ctrlPr>
                </m:sub>
                <m:sup>
                  <w:ins w:id="280" w:author="Iana Siomina" w:date="2024-09-25T20:53:00Z">
                    <m:r>
                      <m:rPr>
                        <m:nor/>
                        <m:sty m:val="p"/>
                      </m:rPr>
                      <w:rPr>
                        <w:b w:val="0"/>
                        <w:bCs/>
                        <w:i w:val="0"/>
                        <w:lang w:eastAsia="zh-CN"/>
                      </w:rPr>
                      <m:t>PRS</m:t>
                    </m:r>
                  </w:ins>
                  <m:ctrlPr>
                    <w:ins w:id="281" w:author="Iana Siomina" w:date="2024-09-25T20:53:00Z">
                      <w:rPr>
                        <w:rFonts w:ascii="Cambria Math" w:hAnsi="Cambria Math"/>
                        <w:bCs/>
                        <w:i/>
                        <w:iCs/>
                        <w:lang w:val="en-US" w:eastAsia="zh-CN"/>
                      </w:rPr>
                    </w:ins>
                  </m:ctrlPr>
                </m:sup>
              </m:sSubSup>
            </m:oMath>
            <w:ins w:id="282" w:author="Iana Siomina" w:date="2024-09-25T20:53:00Z">
              <w:r>
                <w:rPr>
                  <w:lang w:eastAsia="zh-CN"/>
                </w:rPr>
                <w:t>)</w:t>
              </w:r>
            </w:ins>
          </w:p>
          <w:p w14:paraId="484FD30B">
            <w:pPr>
              <w:pStyle w:val="74"/>
              <w:rPr>
                <w:ins w:id="283" w:author="Iana Siomina" w:date="2024-09-25T20:53:00Z"/>
                <w:lang w:eastAsia="zh-CN"/>
              </w:rPr>
            </w:pPr>
            <w:ins w:id="284" w:author="Iana Siomina" w:date="2024-09-25T20:53:00Z">
              <w:r>
                <w:rPr>
                  <w:vertAlign w:val="superscript"/>
                </w:rPr>
                <w:t>Note 2</w:t>
              </w:r>
            </w:ins>
          </w:p>
        </w:tc>
        <w:tc>
          <w:tcPr>
            <w:tcW w:w="4449" w:type="dxa"/>
            <w:gridSpan w:val="3"/>
            <w:vAlign w:val="center"/>
          </w:tcPr>
          <w:p w14:paraId="39602A22">
            <w:pPr>
              <w:pStyle w:val="74"/>
              <w:rPr>
                <w:ins w:id="285" w:author="Iana Siomina" w:date="2024-09-25T20:53:00Z"/>
              </w:rPr>
            </w:pPr>
            <w:ins w:id="286" w:author="Iana Siomina" w:date="2024-09-25T20:53:00Z">
              <w:r>
                <w:rPr/>
                <w:t>Io</w:t>
              </w:r>
            </w:ins>
            <w:ins w:id="287" w:author="Iana Siomina" w:date="2024-09-25T20:53:00Z">
              <w:r>
                <w:rPr>
                  <w:vertAlign w:val="superscript"/>
                  <w:lang w:eastAsia="zh-CN"/>
                </w:rPr>
                <w:t xml:space="preserve"> Note 3</w:t>
              </w:r>
            </w:ins>
            <w:ins w:id="288" w:author="Iana Siomina" w:date="2024-09-25T20:53:00Z">
              <w:r>
                <w:rPr/>
                <w:t xml:space="preserve"> range</w:t>
              </w:r>
            </w:ins>
          </w:p>
        </w:tc>
      </w:tr>
      <w:tr w14:paraId="6FD3A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89" w:author="Iana Siomina" w:date="2024-09-25T20:53:00Z"/>
        </w:trPr>
        <w:tc>
          <w:tcPr>
            <w:tcW w:w="1043" w:type="dxa"/>
            <w:vMerge w:val="continue"/>
            <w:vAlign w:val="center"/>
          </w:tcPr>
          <w:p w14:paraId="7AC33C15">
            <w:pPr>
              <w:pStyle w:val="74"/>
              <w:rPr>
                <w:ins w:id="290" w:author="Iana Siomina" w:date="2024-09-25T20:53:00Z"/>
              </w:rPr>
            </w:pPr>
          </w:p>
        </w:tc>
        <w:tc>
          <w:tcPr>
            <w:tcW w:w="1079" w:type="dxa"/>
            <w:vMerge w:val="continue"/>
            <w:vAlign w:val="center"/>
          </w:tcPr>
          <w:p w14:paraId="2EE4F6B4">
            <w:pPr>
              <w:pStyle w:val="74"/>
              <w:rPr>
                <w:ins w:id="291" w:author="Iana Siomina" w:date="2024-09-25T20:53:00Z"/>
              </w:rPr>
            </w:pPr>
          </w:p>
        </w:tc>
        <w:tc>
          <w:tcPr>
            <w:tcW w:w="992" w:type="dxa"/>
            <w:vMerge w:val="continue"/>
            <w:vAlign w:val="center"/>
          </w:tcPr>
          <w:p w14:paraId="20D921A6">
            <w:pPr>
              <w:pStyle w:val="74"/>
              <w:rPr>
                <w:ins w:id="292" w:author="Iana Siomina" w:date="2024-09-25T20:53:00Z"/>
                <w:lang w:eastAsia="zh-CN"/>
              </w:rPr>
            </w:pPr>
          </w:p>
        </w:tc>
        <w:tc>
          <w:tcPr>
            <w:tcW w:w="1134" w:type="dxa"/>
            <w:vMerge w:val="continue"/>
            <w:vAlign w:val="center"/>
          </w:tcPr>
          <w:p w14:paraId="44EC9101">
            <w:pPr>
              <w:pStyle w:val="74"/>
              <w:rPr>
                <w:ins w:id="293" w:author="Iana Siomina" w:date="2024-09-25T20:53:00Z"/>
              </w:rPr>
            </w:pPr>
          </w:p>
        </w:tc>
        <w:tc>
          <w:tcPr>
            <w:tcW w:w="1367" w:type="dxa"/>
            <w:vMerge w:val="continue"/>
            <w:vAlign w:val="center"/>
          </w:tcPr>
          <w:p w14:paraId="4283B9F1">
            <w:pPr>
              <w:pStyle w:val="74"/>
              <w:rPr>
                <w:ins w:id="294" w:author="Iana Siomina" w:date="2024-09-25T20:53:00Z"/>
                <w:lang w:eastAsia="zh-CN"/>
              </w:rPr>
            </w:pPr>
          </w:p>
        </w:tc>
        <w:tc>
          <w:tcPr>
            <w:tcW w:w="2040" w:type="dxa"/>
            <w:vAlign w:val="center"/>
          </w:tcPr>
          <w:p w14:paraId="52811F94">
            <w:pPr>
              <w:pStyle w:val="74"/>
              <w:rPr>
                <w:ins w:id="295" w:author="Iana Siomina" w:date="2024-09-25T20:53:00Z"/>
              </w:rPr>
            </w:pPr>
            <w:ins w:id="296" w:author="Iana Siomina" w:date="2024-09-25T20:53:00Z">
              <w:r>
                <w:rPr/>
                <w:t>NR operating band groups</w:t>
              </w:r>
            </w:ins>
            <w:ins w:id="297" w:author="Iana Siomina" w:date="2024-09-25T20:53:00Z">
              <w:r>
                <w:rPr>
                  <w:vertAlign w:val="superscript"/>
                </w:rPr>
                <w:t xml:space="preserve"> Note 4</w:t>
              </w:r>
            </w:ins>
          </w:p>
        </w:tc>
        <w:tc>
          <w:tcPr>
            <w:tcW w:w="1134" w:type="dxa"/>
            <w:vAlign w:val="center"/>
          </w:tcPr>
          <w:p w14:paraId="3EA5401D">
            <w:pPr>
              <w:pStyle w:val="74"/>
              <w:rPr>
                <w:ins w:id="298" w:author="Iana Siomina" w:date="2024-09-25T20:53:00Z"/>
              </w:rPr>
            </w:pPr>
            <w:ins w:id="299" w:author="Iana Siomina" w:date="2024-09-25T20:53:00Z">
              <w:r>
                <w:rPr/>
                <w:t xml:space="preserve">Minimum Io </w:t>
              </w:r>
            </w:ins>
          </w:p>
        </w:tc>
        <w:tc>
          <w:tcPr>
            <w:tcW w:w="1275" w:type="dxa"/>
            <w:vAlign w:val="center"/>
          </w:tcPr>
          <w:p w14:paraId="64998016">
            <w:pPr>
              <w:pStyle w:val="74"/>
              <w:rPr>
                <w:ins w:id="300" w:author="Iana Siomina" w:date="2024-09-25T20:53:00Z"/>
              </w:rPr>
            </w:pPr>
            <w:ins w:id="301" w:author="Iana Siomina" w:date="2024-09-25T20:53:00Z">
              <w:r>
                <w:rPr/>
                <w:t>Maximum Io</w:t>
              </w:r>
            </w:ins>
          </w:p>
        </w:tc>
      </w:tr>
      <w:tr w14:paraId="55D8F4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2" w:author="Iana Siomina" w:date="2024-09-25T20:53:00Z"/>
        </w:trPr>
        <w:tc>
          <w:tcPr>
            <w:tcW w:w="1043" w:type="dxa"/>
            <w:vAlign w:val="center"/>
          </w:tcPr>
          <w:p w14:paraId="25B5EC3E">
            <w:pPr>
              <w:pStyle w:val="74"/>
              <w:rPr>
                <w:ins w:id="303" w:author="Iana Siomina" w:date="2024-09-25T20:53:00Z"/>
              </w:rPr>
            </w:pPr>
            <w:ins w:id="304" w:author="Iana Siomina" w:date="2024-09-25T20:53:00Z">
              <w:r>
                <w:rPr/>
                <w:t>degree</w:t>
              </w:r>
            </w:ins>
            <w:ins w:id="305" w:author="Iana Siomina" w:date="2024-09-25T20:53:00Z">
              <w:r>
                <w:rPr>
                  <w:vertAlign w:val="superscript"/>
                  <w:lang w:eastAsia="zh-CN"/>
                </w:rPr>
                <w:t xml:space="preserve"> </w:t>
              </w:r>
            </w:ins>
          </w:p>
        </w:tc>
        <w:tc>
          <w:tcPr>
            <w:tcW w:w="1079" w:type="dxa"/>
            <w:vAlign w:val="center"/>
          </w:tcPr>
          <w:p w14:paraId="4F34CC95">
            <w:pPr>
              <w:pStyle w:val="74"/>
              <w:rPr>
                <w:ins w:id="306" w:author="Iana Siomina" w:date="2024-09-25T20:53:00Z"/>
              </w:rPr>
            </w:pPr>
            <w:ins w:id="307" w:author="Iana Siomina" w:date="2024-09-25T20:53:00Z">
              <w:r>
                <w:rPr/>
                <w:t>degree</w:t>
              </w:r>
            </w:ins>
          </w:p>
        </w:tc>
        <w:tc>
          <w:tcPr>
            <w:tcW w:w="992" w:type="dxa"/>
            <w:vAlign w:val="center"/>
          </w:tcPr>
          <w:p w14:paraId="3799439A">
            <w:pPr>
              <w:pStyle w:val="74"/>
              <w:rPr>
                <w:ins w:id="308" w:author="Iana Siomina" w:date="2024-09-25T20:53:00Z"/>
                <w:lang w:eastAsia="zh-CN"/>
              </w:rPr>
            </w:pPr>
            <w:ins w:id="309" w:author="Iana Siomina" w:date="2024-09-25T20:53:00Z">
              <w:r>
                <w:rPr>
                  <w:lang w:eastAsia="zh-CN"/>
                </w:rPr>
                <w:t>kHz</w:t>
              </w:r>
            </w:ins>
          </w:p>
        </w:tc>
        <w:tc>
          <w:tcPr>
            <w:tcW w:w="1134" w:type="dxa"/>
            <w:vAlign w:val="center"/>
          </w:tcPr>
          <w:p w14:paraId="0DC32BC3">
            <w:pPr>
              <w:pStyle w:val="74"/>
              <w:rPr>
                <w:ins w:id="310" w:author="Iana Siomina" w:date="2024-09-25T20:53:00Z"/>
              </w:rPr>
            </w:pPr>
            <w:ins w:id="311" w:author="Iana Siomina" w:date="2024-11-03T01:20:00Z">
              <w:r>
                <w:rPr/>
                <w:t>P</w:t>
              </w:r>
            </w:ins>
            <w:ins w:id="312" w:author="Iana Siomina" w:date="2024-09-25T20:53:00Z">
              <w:r>
                <w:rPr/>
                <w:t>RB</w:t>
              </w:r>
            </w:ins>
          </w:p>
        </w:tc>
        <w:tc>
          <w:tcPr>
            <w:tcW w:w="1367" w:type="dxa"/>
            <w:vAlign w:val="center"/>
          </w:tcPr>
          <w:p w14:paraId="13728FE4">
            <w:pPr>
              <w:pStyle w:val="74"/>
              <w:rPr>
                <w:ins w:id="313" w:author="Iana Siomina" w:date="2024-09-25T20:53:00Z"/>
              </w:rPr>
            </w:pPr>
          </w:p>
        </w:tc>
        <w:tc>
          <w:tcPr>
            <w:tcW w:w="2040" w:type="dxa"/>
            <w:vAlign w:val="center"/>
          </w:tcPr>
          <w:p w14:paraId="2D06CC36">
            <w:pPr>
              <w:pStyle w:val="74"/>
              <w:rPr>
                <w:ins w:id="314" w:author="Iana Siomina" w:date="2024-09-25T20:53:00Z"/>
              </w:rPr>
            </w:pPr>
          </w:p>
        </w:tc>
        <w:tc>
          <w:tcPr>
            <w:tcW w:w="1134" w:type="dxa"/>
            <w:vAlign w:val="center"/>
          </w:tcPr>
          <w:p w14:paraId="78D4F7CC">
            <w:pPr>
              <w:pStyle w:val="74"/>
              <w:rPr>
                <w:ins w:id="315" w:author="Iana Siomina" w:date="2024-09-25T20:53:00Z"/>
              </w:rPr>
            </w:pPr>
            <w:ins w:id="316" w:author="Iana Siomina" w:date="2024-09-25T20:53:00Z">
              <w:r>
                <w:rPr/>
                <w:t>dBm/SCS</w:t>
              </w:r>
            </w:ins>
            <w:ins w:id="317" w:author="Iana Siomina" w:date="2024-09-25T20:53:00Z">
              <w:r>
                <w:rPr>
                  <w:vertAlign w:val="superscript"/>
                  <w:lang w:eastAsia="zh-CN"/>
                </w:rPr>
                <w:t xml:space="preserve"> </w:t>
              </w:r>
            </w:ins>
          </w:p>
        </w:tc>
        <w:tc>
          <w:tcPr>
            <w:tcW w:w="1275" w:type="dxa"/>
            <w:vAlign w:val="center"/>
          </w:tcPr>
          <w:p w14:paraId="1D33588E">
            <w:pPr>
              <w:pStyle w:val="74"/>
              <w:rPr>
                <w:ins w:id="318" w:author="Iana Siomina" w:date="2024-09-25T20:53:00Z"/>
              </w:rPr>
            </w:pPr>
            <w:ins w:id="319" w:author="Iana Siomina" w:date="2024-09-25T20:53:00Z">
              <w:r>
                <w:rPr/>
                <w:t>dBm/BW</w:t>
              </w:r>
            </w:ins>
            <w:ins w:id="320" w:author="Iana Siomina" w:date="2024-09-25T20:53:00Z">
              <w:r>
                <w:rPr>
                  <w:vertAlign w:val="subscript"/>
                </w:rPr>
                <w:t>Channel</w:t>
              </w:r>
            </w:ins>
          </w:p>
        </w:tc>
      </w:tr>
      <w:tr w14:paraId="4F831B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1" w:author="Iana Siomina" w:date="2024-09-25T20:53:00Z"/>
        </w:trPr>
        <w:tc>
          <w:tcPr>
            <w:tcW w:w="1043" w:type="dxa"/>
            <w:vMerge w:val="restart"/>
            <w:tcBorders>
              <w:top w:val="single" w:color="auto" w:sz="4" w:space="0"/>
              <w:left w:val="single" w:color="auto" w:sz="4" w:space="0"/>
              <w:right w:val="single" w:color="auto" w:sz="4" w:space="0"/>
            </w:tcBorders>
            <w:vAlign w:val="center"/>
          </w:tcPr>
          <w:p w14:paraId="7F253C27">
            <w:pPr>
              <w:pStyle w:val="75"/>
              <w:rPr>
                <w:ins w:id="322" w:author="Iana Siomina" w:date="2024-09-25T20:53:00Z"/>
                <w:highlight w:val="none"/>
                <w:lang w:eastAsia="zh-CN"/>
                <w:rPrChange w:id="323" w:author="CATT" w:date="2024-11-19T17:58:34Z">
                  <w:rPr>
                    <w:ins w:id="324" w:author="Iana Siomina" w:date="2024-09-25T20:53:00Z"/>
                    <w:highlight w:val="magenta"/>
                    <w:lang w:eastAsia="zh-CN"/>
                  </w:rPr>
                </w:rPrChange>
              </w:rPr>
            </w:pPr>
            <w:ins w:id="325" w:author="Iana Siomina" w:date="2024-09-25T20:53:00Z">
              <w:del w:id="326" w:author="CATT" w:date="2024-11-19T17:59:55Z">
                <w:r>
                  <w:rPr>
                    <w:highlight w:val="none"/>
                    <w:lang w:eastAsia="zh-CN"/>
                    <w:rPrChange w:id="327" w:author="CATT" w:date="2024-11-19T17:58:34Z">
                      <w:rPr>
                        <w:highlight w:val="magenta"/>
                        <w:lang w:eastAsia="zh-CN"/>
                      </w:rPr>
                    </w:rPrChange>
                  </w:rPr>
                  <w:delText>[</w:delText>
                </w:r>
              </w:del>
            </w:ins>
            <w:ins w:id="328" w:author="Iana Siomina" w:date="2024-09-25T20:53:00Z">
              <w:r>
                <w:rPr>
                  <w:highlight w:val="none"/>
                  <w:lang w:val="sv-SE" w:eastAsia="zh-CN"/>
                  <w:rPrChange w:id="329" w:author="CATT" w:date="2024-11-19T17:58:34Z">
                    <w:rPr>
                      <w:highlight w:val="magenta"/>
                      <w:lang w:val="sv-SE" w:eastAsia="zh-CN"/>
                    </w:rPr>
                  </w:rPrChange>
                </w:rPr>
                <w:t>1</w:t>
              </w:r>
            </w:ins>
            <w:ins w:id="330" w:author="Iana Siomina" w:date="2024-10-23T14:08:00Z">
              <w:r>
                <w:rPr>
                  <w:highlight w:val="none"/>
                  <w:lang w:val="sv-SE" w:eastAsia="zh-CN"/>
                  <w:rPrChange w:id="331" w:author="CATT" w:date="2024-11-19T17:58:34Z">
                    <w:rPr>
                      <w:highlight w:val="magenta"/>
                      <w:lang w:val="sv-SE" w:eastAsia="zh-CN"/>
                    </w:rPr>
                  </w:rPrChange>
                </w:rPr>
                <w:t>6</w:t>
              </w:r>
            </w:ins>
            <w:ins w:id="332" w:author="Iana Siomina" w:date="2024-09-25T20:53:00Z">
              <w:del w:id="333" w:author="CATT" w:date="2024-11-19T17:59:54Z">
                <w:r>
                  <w:rPr>
                    <w:highlight w:val="none"/>
                    <w:lang w:eastAsia="zh-CN"/>
                    <w:rPrChange w:id="334" w:author="CATT" w:date="2024-11-19T17:58:34Z">
                      <w:rPr>
                        <w:highlight w:val="magenta"/>
                        <w:lang w:eastAsia="zh-CN"/>
                      </w:rPr>
                    </w:rPrChange>
                  </w:rPr>
                  <w:delText>]</w:delText>
                </w:r>
              </w:del>
            </w:ins>
          </w:p>
        </w:tc>
        <w:tc>
          <w:tcPr>
            <w:tcW w:w="1079" w:type="dxa"/>
            <w:vMerge w:val="restart"/>
            <w:vAlign w:val="center"/>
          </w:tcPr>
          <w:p w14:paraId="5281A678">
            <w:pPr>
              <w:pStyle w:val="75"/>
              <w:rPr>
                <w:ins w:id="335" w:author="Iana Siomina" w:date="2024-09-25T20:53:00Z"/>
                <w:highlight w:val="none"/>
                <w:lang w:val="sv-SE" w:eastAsia="zh-CN"/>
                <w:rPrChange w:id="336" w:author="CATT" w:date="2024-11-19T17:58:34Z">
                  <w:rPr>
                    <w:ins w:id="337" w:author="Iana Siomina" w:date="2024-09-25T20:53:00Z"/>
                    <w:highlight w:val="magenta"/>
                    <w:lang w:val="sv-SE" w:eastAsia="zh-CN"/>
                  </w:rPr>
                </w:rPrChange>
              </w:rPr>
            </w:pPr>
            <w:ins w:id="338" w:author="Iana Siomina" w:date="2024-09-25T20:53:00Z">
              <w:del w:id="339" w:author="CATT" w:date="2024-11-19T18:02:13Z">
                <w:r>
                  <w:rPr>
                    <w:highlight w:val="none"/>
                    <w:lang w:val="sv-SE" w:eastAsia="zh-CN"/>
                    <w:rPrChange w:id="340" w:author="CATT" w:date="2024-11-19T17:58:34Z">
                      <w:rPr>
                        <w:highlight w:val="magenta"/>
                        <w:lang w:val="sv-SE" w:eastAsia="zh-CN"/>
                      </w:rPr>
                    </w:rPrChange>
                  </w:rPr>
                  <w:delText>[</w:delText>
                </w:r>
              </w:del>
            </w:ins>
            <w:ins w:id="341" w:author="Iana Siomina" w:date="2024-10-23T14:08:00Z">
              <w:r>
                <w:rPr>
                  <w:highlight w:val="none"/>
                  <w:lang w:val="sv-SE" w:eastAsia="zh-CN"/>
                  <w:rPrChange w:id="342" w:author="CATT" w:date="2024-11-19T17:58:34Z">
                    <w:rPr>
                      <w:highlight w:val="magenta"/>
                      <w:lang w:val="sv-SE" w:eastAsia="zh-CN"/>
                    </w:rPr>
                  </w:rPrChange>
                </w:rPr>
                <w:t>3</w:t>
              </w:r>
            </w:ins>
            <w:ins w:id="343" w:author="Iana Siomina" w:date="2024-09-25T20:53:00Z">
              <w:del w:id="344" w:author="CATT" w:date="2024-11-19T18:02:13Z">
                <w:r>
                  <w:rPr>
                    <w:highlight w:val="none"/>
                    <w:lang w:val="sv-SE" w:eastAsia="zh-CN"/>
                    <w:rPrChange w:id="345" w:author="CATT" w:date="2024-11-19T17:58:34Z">
                      <w:rPr>
                        <w:highlight w:val="magenta"/>
                        <w:lang w:val="sv-SE" w:eastAsia="zh-CN"/>
                      </w:rPr>
                    </w:rPrChange>
                  </w:rPr>
                  <w:delText>]</w:delText>
                </w:r>
              </w:del>
            </w:ins>
          </w:p>
        </w:tc>
        <w:tc>
          <w:tcPr>
            <w:tcW w:w="992" w:type="dxa"/>
            <w:vMerge w:val="restart"/>
            <w:vAlign w:val="center"/>
          </w:tcPr>
          <w:p w14:paraId="52DC1EA3">
            <w:pPr>
              <w:pStyle w:val="75"/>
              <w:rPr>
                <w:ins w:id="346" w:author="Iana Siomina" w:date="2024-09-25T20:53:00Z"/>
                <w:lang w:val="sv-SE" w:eastAsia="zh-CN"/>
              </w:rPr>
            </w:pPr>
            <w:ins w:id="347" w:author="Iana Siomina" w:date="2024-09-25T20:53:00Z">
              <w:r>
                <w:rPr>
                  <w:lang w:val="sv-SE" w:eastAsia="zh-CN"/>
                </w:rPr>
                <w:t>15</w:t>
              </w:r>
            </w:ins>
          </w:p>
        </w:tc>
        <w:tc>
          <w:tcPr>
            <w:tcW w:w="1134" w:type="dxa"/>
            <w:vMerge w:val="restart"/>
            <w:vAlign w:val="center"/>
          </w:tcPr>
          <w:p w14:paraId="61903345">
            <w:pPr>
              <w:pStyle w:val="75"/>
              <w:rPr>
                <w:ins w:id="348" w:author="Iana Siomina" w:date="2024-09-25T20:53:00Z"/>
              </w:rPr>
            </w:pPr>
            <w:ins w:id="349" w:author="Iana Siomina" w:date="2024-09-25T20:53:00Z">
              <w:r>
                <w:rPr/>
                <w:t>≥ 24</w:t>
              </w:r>
            </w:ins>
          </w:p>
        </w:tc>
        <w:tc>
          <w:tcPr>
            <w:tcW w:w="1367" w:type="dxa"/>
            <w:vMerge w:val="restart"/>
            <w:vAlign w:val="center"/>
          </w:tcPr>
          <w:p w14:paraId="740BD905">
            <w:pPr>
              <w:pStyle w:val="75"/>
              <w:rPr>
                <w:ins w:id="350" w:author="Iana Siomina" w:date="2024-09-25T20:53:00Z"/>
              </w:rPr>
            </w:pPr>
            <w:ins w:id="351"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059197CC">
            <w:pPr>
              <w:pStyle w:val="75"/>
              <w:rPr>
                <w:ins w:id="352" w:author="Iana Siomina" w:date="2024-09-25T20:53:00Z"/>
                <w:szCs w:val="18"/>
              </w:rPr>
            </w:pPr>
            <w:ins w:id="353" w:author="Iana Siomina" w:date="2024-09-25T20:53:00Z">
              <w:r>
                <w:rPr>
                  <w:szCs w:val="18"/>
                </w:rPr>
                <w:t>NR_FDD_FR1_A, NR_TDD_FR1_A,</w:t>
              </w:r>
            </w:ins>
          </w:p>
          <w:p w14:paraId="3D790DB4">
            <w:pPr>
              <w:pStyle w:val="75"/>
              <w:rPr>
                <w:ins w:id="354" w:author="Iana Siomina" w:date="2024-09-25T20:53:00Z"/>
              </w:rPr>
            </w:pPr>
            <w:ins w:id="355"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680F8CC1">
            <w:pPr>
              <w:pStyle w:val="75"/>
              <w:rPr>
                <w:ins w:id="356" w:author="Iana Siomina" w:date="2024-09-25T20:53:00Z"/>
              </w:rPr>
            </w:pPr>
            <w:ins w:id="357" w:author="Iana Siomina" w:date="2024-09-25T20:53:00Z">
              <w:r>
                <w:rPr/>
                <w:t>-127</w:t>
              </w:r>
            </w:ins>
          </w:p>
        </w:tc>
        <w:tc>
          <w:tcPr>
            <w:tcW w:w="1275" w:type="dxa"/>
            <w:vAlign w:val="center"/>
          </w:tcPr>
          <w:p w14:paraId="3797A433">
            <w:pPr>
              <w:pStyle w:val="75"/>
              <w:rPr>
                <w:ins w:id="358" w:author="Iana Siomina" w:date="2024-09-25T20:53:00Z"/>
                <w:lang w:eastAsia="zh-CN"/>
              </w:rPr>
            </w:pPr>
            <w:ins w:id="359" w:author="Iana Siomina" w:date="2024-09-25T20:53:00Z">
              <w:r>
                <w:rPr>
                  <w:lang w:eastAsia="zh-CN"/>
                </w:rPr>
                <w:t>-50</w:t>
              </w:r>
            </w:ins>
          </w:p>
        </w:tc>
      </w:tr>
      <w:tr w14:paraId="3B9D4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60" w:author="Iana Siomina" w:date="2024-09-25T20:53:00Z"/>
        </w:trPr>
        <w:tc>
          <w:tcPr>
            <w:tcW w:w="1043" w:type="dxa"/>
            <w:vMerge w:val="continue"/>
            <w:tcBorders>
              <w:left w:val="single" w:color="auto" w:sz="4" w:space="0"/>
              <w:right w:val="single" w:color="auto" w:sz="4" w:space="0"/>
            </w:tcBorders>
            <w:vAlign w:val="center"/>
          </w:tcPr>
          <w:p w14:paraId="73C0422B">
            <w:pPr>
              <w:pStyle w:val="75"/>
              <w:rPr>
                <w:ins w:id="361" w:author="Iana Siomina" w:date="2024-09-25T20:53:00Z"/>
                <w:highlight w:val="none"/>
                <w:lang w:eastAsia="zh-CN"/>
                <w:rPrChange w:id="362" w:author="CATT" w:date="2024-11-19T17:58:34Z">
                  <w:rPr>
                    <w:ins w:id="363" w:author="Iana Siomina" w:date="2024-09-25T20:53:00Z"/>
                    <w:highlight w:val="magenta"/>
                    <w:lang w:eastAsia="zh-CN"/>
                  </w:rPr>
                </w:rPrChange>
              </w:rPr>
            </w:pPr>
          </w:p>
        </w:tc>
        <w:tc>
          <w:tcPr>
            <w:tcW w:w="1079" w:type="dxa"/>
            <w:vMerge w:val="continue"/>
            <w:vAlign w:val="center"/>
          </w:tcPr>
          <w:p w14:paraId="31B76B73">
            <w:pPr>
              <w:pStyle w:val="75"/>
              <w:rPr>
                <w:ins w:id="364" w:author="Iana Siomina" w:date="2024-09-25T20:53:00Z"/>
                <w:highlight w:val="none"/>
                <w:lang w:eastAsia="zh-CN"/>
                <w:rPrChange w:id="365" w:author="CATT" w:date="2024-11-19T17:58:34Z">
                  <w:rPr>
                    <w:ins w:id="366" w:author="Iana Siomina" w:date="2024-09-25T20:53:00Z"/>
                    <w:highlight w:val="magenta"/>
                    <w:lang w:eastAsia="zh-CN"/>
                  </w:rPr>
                </w:rPrChange>
              </w:rPr>
            </w:pPr>
          </w:p>
        </w:tc>
        <w:tc>
          <w:tcPr>
            <w:tcW w:w="992" w:type="dxa"/>
            <w:vMerge w:val="continue"/>
            <w:vAlign w:val="center"/>
          </w:tcPr>
          <w:p w14:paraId="64A1F01E">
            <w:pPr>
              <w:pStyle w:val="75"/>
              <w:rPr>
                <w:ins w:id="367" w:author="Iana Siomina" w:date="2024-09-25T20:53:00Z"/>
                <w:lang w:val="sv-SE" w:eastAsia="zh-CN"/>
              </w:rPr>
            </w:pPr>
          </w:p>
        </w:tc>
        <w:tc>
          <w:tcPr>
            <w:tcW w:w="1134" w:type="dxa"/>
            <w:vMerge w:val="continue"/>
            <w:vAlign w:val="center"/>
          </w:tcPr>
          <w:p w14:paraId="3385AAD5">
            <w:pPr>
              <w:pStyle w:val="75"/>
              <w:rPr>
                <w:ins w:id="368" w:author="Iana Siomina" w:date="2024-09-25T20:53:00Z"/>
              </w:rPr>
            </w:pPr>
          </w:p>
        </w:tc>
        <w:tc>
          <w:tcPr>
            <w:tcW w:w="1367" w:type="dxa"/>
            <w:vMerge w:val="continue"/>
            <w:vAlign w:val="center"/>
          </w:tcPr>
          <w:p w14:paraId="29F7717E">
            <w:pPr>
              <w:pStyle w:val="75"/>
              <w:rPr>
                <w:ins w:id="36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14C9A686">
            <w:pPr>
              <w:pStyle w:val="75"/>
              <w:rPr>
                <w:ins w:id="370" w:author="Iana Siomina" w:date="2024-09-25T20:53:00Z"/>
              </w:rPr>
            </w:pPr>
            <w:ins w:id="371"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17061B8E">
            <w:pPr>
              <w:pStyle w:val="75"/>
              <w:rPr>
                <w:ins w:id="372" w:author="Iana Siomina" w:date="2024-09-25T20:53:00Z"/>
              </w:rPr>
            </w:pPr>
            <w:ins w:id="373" w:author="Iana Siomina" w:date="2024-09-25T20:53:00Z">
              <w:r>
                <w:rPr/>
                <w:t>-126.5</w:t>
              </w:r>
            </w:ins>
          </w:p>
        </w:tc>
        <w:tc>
          <w:tcPr>
            <w:tcW w:w="1275" w:type="dxa"/>
          </w:tcPr>
          <w:p w14:paraId="605BC4E4">
            <w:pPr>
              <w:pStyle w:val="75"/>
              <w:rPr>
                <w:ins w:id="374" w:author="Iana Siomina" w:date="2024-09-25T20:53:00Z"/>
              </w:rPr>
            </w:pPr>
            <w:ins w:id="375" w:author="Iana Siomina" w:date="2024-09-25T20:53:00Z">
              <w:r>
                <w:rPr>
                  <w:lang w:eastAsia="zh-CN"/>
                </w:rPr>
                <w:t>-50</w:t>
              </w:r>
            </w:ins>
          </w:p>
        </w:tc>
      </w:tr>
      <w:tr w14:paraId="5BC51D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6" w:author="Iana Siomina" w:date="2024-09-25T20:53:00Z"/>
        </w:trPr>
        <w:tc>
          <w:tcPr>
            <w:tcW w:w="1043" w:type="dxa"/>
            <w:vMerge w:val="continue"/>
            <w:tcBorders>
              <w:left w:val="single" w:color="auto" w:sz="4" w:space="0"/>
              <w:right w:val="single" w:color="auto" w:sz="4" w:space="0"/>
            </w:tcBorders>
            <w:vAlign w:val="center"/>
          </w:tcPr>
          <w:p w14:paraId="1B0978FC">
            <w:pPr>
              <w:pStyle w:val="75"/>
              <w:rPr>
                <w:ins w:id="377" w:author="Iana Siomina" w:date="2024-09-25T20:53:00Z"/>
                <w:highlight w:val="none"/>
                <w:lang w:eastAsia="zh-CN"/>
                <w:rPrChange w:id="378" w:author="CATT" w:date="2024-11-19T17:58:34Z">
                  <w:rPr>
                    <w:ins w:id="379" w:author="Iana Siomina" w:date="2024-09-25T20:53:00Z"/>
                    <w:highlight w:val="magenta"/>
                    <w:lang w:eastAsia="zh-CN"/>
                  </w:rPr>
                </w:rPrChange>
              </w:rPr>
            </w:pPr>
          </w:p>
        </w:tc>
        <w:tc>
          <w:tcPr>
            <w:tcW w:w="1079" w:type="dxa"/>
            <w:vMerge w:val="continue"/>
            <w:vAlign w:val="center"/>
          </w:tcPr>
          <w:p w14:paraId="55730FEC">
            <w:pPr>
              <w:pStyle w:val="75"/>
              <w:rPr>
                <w:ins w:id="380" w:author="Iana Siomina" w:date="2024-09-25T20:53:00Z"/>
                <w:highlight w:val="none"/>
                <w:lang w:eastAsia="zh-CN"/>
                <w:rPrChange w:id="381" w:author="CATT" w:date="2024-11-19T17:58:34Z">
                  <w:rPr>
                    <w:ins w:id="382" w:author="Iana Siomina" w:date="2024-09-25T20:53:00Z"/>
                    <w:highlight w:val="magenta"/>
                    <w:lang w:eastAsia="zh-CN"/>
                  </w:rPr>
                </w:rPrChange>
              </w:rPr>
            </w:pPr>
          </w:p>
        </w:tc>
        <w:tc>
          <w:tcPr>
            <w:tcW w:w="992" w:type="dxa"/>
            <w:vMerge w:val="continue"/>
            <w:vAlign w:val="center"/>
          </w:tcPr>
          <w:p w14:paraId="3A36A94D">
            <w:pPr>
              <w:pStyle w:val="75"/>
              <w:rPr>
                <w:ins w:id="383" w:author="Iana Siomina" w:date="2024-09-25T20:53:00Z"/>
                <w:lang w:val="sv-SE" w:eastAsia="zh-CN"/>
              </w:rPr>
            </w:pPr>
          </w:p>
        </w:tc>
        <w:tc>
          <w:tcPr>
            <w:tcW w:w="1134" w:type="dxa"/>
            <w:vMerge w:val="continue"/>
            <w:vAlign w:val="center"/>
          </w:tcPr>
          <w:p w14:paraId="5E09BD45">
            <w:pPr>
              <w:pStyle w:val="75"/>
              <w:rPr>
                <w:ins w:id="384" w:author="Iana Siomina" w:date="2024-09-25T20:53:00Z"/>
              </w:rPr>
            </w:pPr>
          </w:p>
        </w:tc>
        <w:tc>
          <w:tcPr>
            <w:tcW w:w="1367" w:type="dxa"/>
            <w:vMerge w:val="continue"/>
            <w:vAlign w:val="center"/>
          </w:tcPr>
          <w:p w14:paraId="36AEF927">
            <w:pPr>
              <w:pStyle w:val="75"/>
              <w:rPr>
                <w:ins w:id="385"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1991506">
            <w:pPr>
              <w:pStyle w:val="75"/>
              <w:rPr>
                <w:ins w:id="386" w:author="Iana Siomina" w:date="2024-09-25T20:53:00Z"/>
              </w:rPr>
            </w:pPr>
            <w:ins w:id="387"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18C86870">
            <w:pPr>
              <w:pStyle w:val="75"/>
              <w:rPr>
                <w:ins w:id="388" w:author="Iana Siomina" w:date="2024-09-25T20:53:00Z"/>
              </w:rPr>
            </w:pPr>
            <w:ins w:id="389" w:author="Iana Siomina" w:date="2024-09-25T20:53:00Z">
              <w:r>
                <w:rPr/>
                <w:t>-126</w:t>
              </w:r>
            </w:ins>
          </w:p>
        </w:tc>
        <w:tc>
          <w:tcPr>
            <w:tcW w:w="1275" w:type="dxa"/>
          </w:tcPr>
          <w:p w14:paraId="5B5B61D5">
            <w:pPr>
              <w:pStyle w:val="75"/>
              <w:rPr>
                <w:ins w:id="390" w:author="Iana Siomina" w:date="2024-09-25T20:53:00Z"/>
              </w:rPr>
            </w:pPr>
            <w:ins w:id="391" w:author="Iana Siomina" w:date="2024-09-25T20:53:00Z">
              <w:r>
                <w:rPr>
                  <w:lang w:eastAsia="zh-CN"/>
                </w:rPr>
                <w:t>-50</w:t>
              </w:r>
            </w:ins>
          </w:p>
        </w:tc>
      </w:tr>
      <w:tr w14:paraId="1C701C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2" w:author="Iana Siomina" w:date="2024-09-25T20:53:00Z"/>
        </w:trPr>
        <w:tc>
          <w:tcPr>
            <w:tcW w:w="1043" w:type="dxa"/>
            <w:vMerge w:val="continue"/>
            <w:tcBorders>
              <w:left w:val="single" w:color="auto" w:sz="4" w:space="0"/>
              <w:right w:val="single" w:color="auto" w:sz="4" w:space="0"/>
            </w:tcBorders>
            <w:vAlign w:val="center"/>
          </w:tcPr>
          <w:p w14:paraId="3411E08E">
            <w:pPr>
              <w:pStyle w:val="75"/>
              <w:rPr>
                <w:ins w:id="393" w:author="Iana Siomina" w:date="2024-09-25T20:53:00Z"/>
                <w:highlight w:val="none"/>
                <w:lang w:eastAsia="zh-CN"/>
                <w:rPrChange w:id="394" w:author="CATT" w:date="2024-11-19T17:58:34Z">
                  <w:rPr>
                    <w:ins w:id="395" w:author="Iana Siomina" w:date="2024-09-25T20:53:00Z"/>
                    <w:highlight w:val="magenta"/>
                    <w:lang w:eastAsia="zh-CN"/>
                  </w:rPr>
                </w:rPrChange>
              </w:rPr>
            </w:pPr>
          </w:p>
        </w:tc>
        <w:tc>
          <w:tcPr>
            <w:tcW w:w="1079" w:type="dxa"/>
            <w:vMerge w:val="continue"/>
            <w:vAlign w:val="center"/>
          </w:tcPr>
          <w:p w14:paraId="2CE070B8">
            <w:pPr>
              <w:pStyle w:val="75"/>
              <w:rPr>
                <w:ins w:id="396" w:author="Iana Siomina" w:date="2024-09-25T20:53:00Z"/>
                <w:highlight w:val="none"/>
                <w:lang w:eastAsia="zh-CN"/>
                <w:rPrChange w:id="397" w:author="CATT" w:date="2024-11-19T17:58:34Z">
                  <w:rPr>
                    <w:ins w:id="398" w:author="Iana Siomina" w:date="2024-09-25T20:53:00Z"/>
                    <w:highlight w:val="magenta"/>
                    <w:lang w:eastAsia="zh-CN"/>
                  </w:rPr>
                </w:rPrChange>
              </w:rPr>
            </w:pPr>
          </w:p>
        </w:tc>
        <w:tc>
          <w:tcPr>
            <w:tcW w:w="992" w:type="dxa"/>
            <w:vMerge w:val="continue"/>
            <w:vAlign w:val="center"/>
          </w:tcPr>
          <w:p w14:paraId="3951011C">
            <w:pPr>
              <w:pStyle w:val="75"/>
              <w:rPr>
                <w:ins w:id="399" w:author="Iana Siomina" w:date="2024-09-25T20:53:00Z"/>
                <w:lang w:val="sv-SE" w:eastAsia="zh-CN"/>
              </w:rPr>
            </w:pPr>
          </w:p>
        </w:tc>
        <w:tc>
          <w:tcPr>
            <w:tcW w:w="1134" w:type="dxa"/>
            <w:vMerge w:val="continue"/>
            <w:vAlign w:val="center"/>
          </w:tcPr>
          <w:p w14:paraId="73A466D6">
            <w:pPr>
              <w:pStyle w:val="75"/>
              <w:rPr>
                <w:ins w:id="400" w:author="Iana Siomina" w:date="2024-09-25T20:53:00Z"/>
              </w:rPr>
            </w:pPr>
          </w:p>
        </w:tc>
        <w:tc>
          <w:tcPr>
            <w:tcW w:w="1367" w:type="dxa"/>
            <w:vMerge w:val="continue"/>
            <w:vAlign w:val="center"/>
          </w:tcPr>
          <w:p w14:paraId="050A0D84">
            <w:pPr>
              <w:pStyle w:val="75"/>
              <w:rPr>
                <w:ins w:id="40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DB53879">
            <w:pPr>
              <w:pStyle w:val="75"/>
              <w:rPr>
                <w:ins w:id="402" w:author="Iana Siomina" w:date="2024-09-25T20:53:00Z"/>
                <w:lang w:val="sv-SE"/>
              </w:rPr>
            </w:pPr>
            <w:ins w:id="403"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5C446AA6">
            <w:pPr>
              <w:pStyle w:val="75"/>
              <w:rPr>
                <w:ins w:id="404" w:author="Iana Siomina" w:date="2024-09-25T20:53:00Z"/>
              </w:rPr>
            </w:pPr>
            <w:ins w:id="405" w:author="Iana Siomina" w:date="2024-09-25T20:53:00Z">
              <w:r>
                <w:rPr/>
                <w:t>-125.5</w:t>
              </w:r>
            </w:ins>
          </w:p>
        </w:tc>
        <w:tc>
          <w:tcPr>
            <w:tcW w:w="1275" w:type="dxa"/>
          </w:tcPr>
          <w:p w14:paraId="47BC4356">
            <w:pPr>
              <w:pStyle w:val="75"/>
              <w:rPr>
                <w:ins w:id="406" w:author="Iana Siomina" w:date="2024-09-25T20:53:00Z"/>
              </w:rPr>
            </w:pPr>
            <w:ins w:id="407" w:author="Iana Siomina" w:date="2024-09-25T20:53:00Z">
              <w:r>
                <w:rPr>
                  <w:lang w:eastAsia="zh-CN"/>
                </w:rPr>
                <w:t>-50</w:t>
              </w:r>
            </w:ins>
          </w:p>
        </w:tc>
      </w:tr>
      <w:tr w14:paraId="64712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 w:author="Iana Siomina" w:date="2024-09-25T20:53:00Z"/>
        </w:trPr>
        <w:tc>
          <w:tcPr>
            <w:tcW w:w="1043" w:type="dxa"/>
            <w:vMerge w:val="continue"/>
            <w:tcBorders>
              <w:left w:val="single" w:color="auto" w:sz="4" w:space="0"/>
              <w:right w:val="single" w:color="auto" w:sz="4" w:space="0"/>
            </w:tcBorders>
            <w:vAlign w:val="center"/>
          </w:tcPr>
          <w:p w14:paraId="1409CC6E">
            <w:pPr>
              <w:pStyle w:val="75"/>
              <w:rPr>
                <w:ins w:id="409" w:author="Iana Siomina" w:date="2024-09-25T20:53:00Z"/>
                <w:highlight w:val="none"/>
                <w:lang w:eastAsia="zh-CN"/>
                <w:rPrChange w:id="410" w:author="CATT" w:date="2024-11-19T17:58:34Z">
                  <w:rPr>
                    <w:ins w:id="411" w:author="Iana Siomina" w:date="2024-09-25T20:53:00Z"/>
                    <w:highlight w:val="magenta"/>
                    <w:lang w:eastAsia="zh-CN"/>
                  </w:rPr>
                </w:rPrChange>
              </w:rPr>
            </w:pPr>
          </w:p>
        </w:tc>
        <w:tc>
          <w:tcPr>
            <w:tcW w:w="1079" w:type="dxa"/>
            <w:vMerge w:val="continue"/>
            <w:vAlign w:val="center"/>
          </w:tcPr>
          <w:p w14:paraId="56F463CA">
            <w:pPr>
              <w:pStyle w:val="75"/>
              <w:rPr>
                <w:ins w:id="412" w:author="Iana Siomina" w:date="2024-09-25T20:53:00Z"/>
                <w:highlight w:val="none"/>
                <w:lang w:eastAsia="zh-CN"/>
                <w:rPrChange w:id="413" w:author="CATT" w:date="2024-11-19T17:58:34Z">
                  <w:rPr>
                    <w:ins w:id="414" w:author="Iana Siomina" w:date="2024-09-25T20:53:00Z"/>
                    <w:highlight w:val="magenta"/>
                    <w:lang w:eastAsia="zh-CN"/>
                  </w:rPr>
                </w:rPrChange>
              </w:rPr>
            </w:pPr>
          </w:p>
        </w:tc>
        <w:tc>
          <w:tcPr>
            <w:tcW w:w="992" w:type="dxa"/>
            <w:vMerge w:val="continue"/>
            <w:vAlign w:val="center"/>
          </w:tcPr>
          <w:p w14:paraId="78A50F53">
            <w:pPr>
              <w:pStyle w:val="75"/>
              <w:rPr>
                <w:ins w:id="415" w:author="Iana Siomina" w:date="2024-09-25T20:53:00Z"/>
                <w:lang w:val="sv-SE" w:eastAsia="zh-CN"/>
              </w:rPr>
            </w:pPr>
          </w:p>
        </w:tc>
        <w:tc>
          <w:tcPr>
            <w:tcW w:w="1134" w:type="dxa"/>
            <w:vMerge w:val="continue"/>
            <w:vAlign w:val="center"/>
          </w:tcPr>
          <w:p w14:paraId="6F49E646">
            <w:pPr>
              <w:pStyle w:val="75"/>
              <w:rPr>
                <w:ins w:id="416" w:author="Iana Siomina" w:date="2024-09-25T20:53:00Z"/>
              </w:rPr>
            </w:pPr>
          </w:p>
        </w:tc>
        <w:tc>
          <w:tcPr>
            <w:tcW w:w="1367" w:type="dxa"/>
            <w:vMerge w:val="continue"/>
            <w:vAlign w:val="center"/>
          </w:tcPr>
          <w:p w14:paraId="011406D7">
            <w:pPr>
              <w:pStyle w:val="75"/>
              <w:rPr>
                <w:ins w:id="41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8571FDF">
            <w:pPr>
              <w:pStyle w:val="75"/>
              <w:rPr>
                <w:ins w:id="418" w:author="Iana Siomina" w:date="2024-09-25T20:53:00Z"/>
                <w:lang w:val="sv-SE"/>
              </w:rPr>
            </w:pPr>
            <w:ins w:id="419"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416EAFF0">
            <w:pPr>
              <w:pStyle w:val="75"/>
              <w:rPr>
                <w:ins w:id="420" w:author="Iana Siomina" w:date="2024-09-25T20:53:00Z"/>
              </w:rPr>
            </w:pPr>
            <w:ins w:id="421" w:author="Iana Siomina" w:date="2024-09-25T20:53:00Z">
              <w:r>
                <w:rPr/>
                <w:t>-125</w:t>
              </w:r>
            </w:ins>
          </w:p>
        </w:tc>
        <w:tc>
          <w:tcPr>
            <w:tcW w:w="1275" w:type="dxa"/>
          </w:tcPr>
          <w:p w14:paraId="4E606E37">
            <w:pPr>
              <w:pStyle w:val="75"/>
              <w:rPr>
                <w:ins w:id="422" w:author="Iana Siomina" w:date="2024-09-25T20:53:00Z"/>
              </w:rPr>
            </w:pPr>
            <w:ins w:id="423" w:author="Iana Siomina" w:date="2024-09-25T20:53:00Z">
              <w:r>
                <w:rPr>
                  <w:lang w:eastAsia="zh-CN"/>
                </w:rPr>
                <w:t>-50</w:t>
              </w:r>
            </w:ins>
          </w:p>
        </w:tc>
      </w:tr>
      <w:tr w14:paraId="3CDA8F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4" w:author="Iana Siomina" w:date="2024-09-25T20:53:00Z"/>
        </w:trPr>
        <w:tc>
          <w:tcPr>
            <w:tcW w:w="1043" w:type="dxa"/>
            <w:vMerge w:val="continue"/>
            <w:tcBorders>
              <w:left w:val="single" w:color="auto" w:sz="4" w:space="0"/>
              <w:right w:val="single" w:color="auto" w:sz="4" w:space="0"/>
            </w:tcBorders>
            <w:vAlign w:val="center"/>
          </w:tcPr>
          <w:p w14:paraId="62FD8280">
            <w:pPr>
              <w:pStyle w:val="75"/>
              <w:rPr>
                <w:ins w:id="425" w:author="Iana Siomina" w:date="2024-09-25T20:53:00Z"/>
                <w:highlight w:val="none"/>
                <w:lang w:eastAsia="zh-CN"/>
                <w:rPrChange w:id="426" w:author="CATT" w:date="2024-11-19T17:58:34Z">
                  <w:rPr>
                    <w:ins w:id="427" w:author="Iana Siomina" w:date="2024-09-25T20:53:00Z"/>
                    <w:highlight w:val="magenta"/>
                    <w:lang w:eastAsia="zh-CN"/>
                  </w:rPr>
                </w:rPrChange>
              </w:rPr>
            </w:pPr>
          </w:p>
        </w:tc>
        <w:tc>
          <w:tcPr>
            <w:tcW w:w="1079" w:type="dxa"/>
            <w:vMerge w:val="continue"/>
            <w:vAlign w:val="center"/>
          </w:tcPr>
          <w:p w14:paraId="32844350">
            <w:pPr>
              <w:pStyle w:val="75"/>
              <w:rPr>
                <w:ins w:id="428" w:author="Iana Siomina" w:date="2024-09-25T20:53:00Z"/>
                <w:highlight w:val="none"/>
                <w:lang w:eastAsia="zh-CN"/>
                <w:rPrChange w:id="429" w:author="CATT" w:date="2024-11-19T17:58:34Z">
                  <w:rPr>
                    <w:ins w:id="430" w:author="Iana Siomina" w:date="2024-09-25T20:53:00Z"/>
                    <w:highlight w:val="magenta"/>
                    <w:lang w:eastAsia="zh-CN"/>
                  </w:rPr>
                </w:rPrChange>
              </w:rPr>
            </w:pPr>
          </w:p>
        </w:tc>
        <w:tc>
          <w:tcPr>
            <w:tcW w:w="992" w:type="dxa"/>
            <w:vMerge w:val="continue"/>
            <w:vAlign w:val="center"/>
          </w:tcPr>
          <w:p w14:paraId="17173399">
            <w:pPr>
              <w:pStyle w:val="75"/>
              <w:rPr>
                <w:ins w:id="431" w:author="Iana Siomina" w:date="2024-09-25T20:53:00Z"/>
                <w:lang w:val="sv-SE" w:eastAsia="zh-CN"/>
              </w:rPr>
            </w:pPr>
          </w:p>
        </w:tc>
        <w:tc>
          <w:tcPr>
            <w:tcW w:w="1134" w:type="dxa"/>
            <w:vMerge w:val="continue"/>
            <w:vAlign w:val="center"/>
          </w:tcPr>
          <w:p w14:paraId="70233EC2">
            <w:pPr>
              <w:pStyle w:val="75"/>
              <w:rPr>
                <w:ins w:id="432" w:author="Iana Siomina" w:date="2024-09-25T20:53:00Z"/>
              </w:rPr>
            </w:pPr>
          </w:p>
        </w:tc>
        <w:tc>
          <w:tcPr>
            <w:tcW w:w="1367" w:type="dxa"/>
            <w:vMerge w:val="continue"/>
            <w:vAlign w:val="center"/>
          </w:tcPr>
          <w:p w14:paraId="132B91F0">
            <w:pPr>
              <w:pStyle w:val="75"/>
              <w:rPr>
                <w:ins w:id="43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98A689A">
            <w:pPr>
              <w:pStyle w:val="75"/>
              <w:rPr>
                <w:ins w:id="434" w:author="Iana Siomina" w:date="2024-09-25T20:53:00Z"/>
              </w:rPr>
            </w:pPr>
            <w:ins w:id="435"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1DDB8934">
            <w:pPr>
              <w:pStyle w:val="75"/>
              <w:rPr>
                <w:ins w:id="436" w:author="Iana Siomina" w:date="2024-09-25T20:53:00Z"/>
              </w:rPr>
            </w:pPr>
            <w:ins w:id="437" w:author="Iana Siomina" w:date="2024-09-25T20:53:00Z">
              <w:r>
                <w:rPr/>
                <w:t>-124.5</w:t>
              </w:r>
            </w:ins>
          </w:p>
        </w:tc>
        <w:tc>
          <w:tcPr>
            <w:tcW w:w="1275" w:type="dxa"/>
          </w:tcPr>
          <w:p w14:paraId="0A2B5EA5">
            <w:pPr>
              <w:pStyle w:val="75"/>
              <w:rPr>
                <w:ins w:id="438" w:author="Iana Siomina" w:date="2024-09-25T20:53:00Z"/>
              </w:rPr>
            </w:pPr>
            <w:ins w:id="439" w:author="Iana Siomina" w:date="2024-09-25T20:53:00Z">
              <w:r>
                <w:rPr>
                  <w:lang w:eastAsia="zh-CN"/>
                </w:rPr>
                <w:t>-50</w:t>
              </w:r>
            </w:ins>
          </w:p>
        </w:tc>
      </w:tr>
      <w:tr w14:paraId="508CF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40" w:author="Iana Siomina" w:date="2024-09-25T20:53:00Z"/>
        </w:trPr>
        <w:tc>
          <w:tcPr>
            <w:tcW w:w="1043" w:type="dxa"/>
            <w:vMerge w:val="continue"/>
            <w:tcBorders>
              <w:left w:val="single" w:color="auto" w:sz="4" w:space="0"/>
              <w:right w:val="single" w:color="auto" w:sz="4" w:space="0"/>
            </w:tcBorders>
            <w:vAlign w:val="center"/>
          </w:tcPr>
          <w:p w14:paraId="27C967E2">
            <w:pPr>
              <w:pStyle w:val="75"/>
              <w:rPr>
                <w:ins w:id="441" w:author="Iana Siomina" w:date="2024-09-25T20:53:00Z"/>
                <w:highlight w:val="none"/>
                <w:lang w:eastAsia="zh-CN"/>
                <w:rPrChange w:id="442" w:author="CATT" w:date="2024-11-19T17:58:34Z">
                  <w:rPr>
                    <w:ins w:id="443" w:author="Iana Siomina" w:date="2024-09-25T20:53:00Z"/>
                    <w:highlight w:val="magenta"/>
                    <w:lang w:eastAsia="zh-CN"/>
                  </w:rPr>
                </w:rPrChange>
              </w:rPr>
            </w:pPr>
          </w:p>
        </w:tc>
        <w:tc>
          <w:tcPr>
            <w:tcW w:w="1079" w:type="dxa"/>
            <w:vMerge w:val="continue"/>
            <w:vAlign w:val="center"/>
          </w:tcPr>
          <w:p w14:paraId="74A3063D">
            <w:pPr>
              <w:pStyle w:val="75"/>
              <w:rPr>
                <w:ins w:id="444" w:author="Iana Siomina" w:date="2024-09-25T20:53:00Z"/>
                <w:highlight w:val="none"/>
                <w:lang w:eastAsia="zh-CN"/>
                <w:rPrChange w:id="445" w:author="CATT" w:date="2024-11-19T17:58:34Z">
                  <w:rPr>
                    <w:ins w:id="446" w:author="Iana Siomina" w:date="2024-09-25T20:53:00Z"/>
                    <w:highlight w:val="magenta"/>
                    <w:lang w:eastAsia="zh-CN"/>
                  </w:rPr>
                </w:rPrChange>
              </w:rPr>
            </w:pPr>
          </w:p>
        </w:tc>
        <w:tc>
          <w:tcPr>
            <w:tcW w:w="992" w:type="dxa"/>
            <w:vMerge w:val="continue"/>
            <w:vAlign w:val="center"/>
          </w:tcPr>
          <w:p w14:paraId="2D335AC2">
            <w:pPr>
              <w:pStyle w:val="75"/>
              <w:rPr>
                <w:ins w:id="447" w:author="Iana Siomina" w:date="2024-09-25T20:53:00Z"/>
                <w:lang w:val="sv-SE" w:eastAsia="zh-CN"/>
              </w:rPr>
            </w:pPr>
          </w:p>
        </w:tc>
        <w:tc>
          <w:tcPr>
            <w:tcW w:w="1134" w:type="dxa"/>
            <w:vMerge w:val="continue"/>
            <w:vAlign w:val="center"/>
          </w:tcPr>
          <w:p w14:paraId="262D7D0D">
            <w:pPr>
              <w:pStyle w:val="75"/>
              <w:rPr>
                <w:ins w:id="448" w:author="Iana Siomina" w:date="2024-09-25T20:53:00Z"/>
              </w:rPr>
            </w:pPr>
          </w:p>
        </w:tc>
        <w:tc>
          <w:tcPr>
            <w:tcW w:w="1367" w:type="dxa"/>
            <w:vMerge w:val="continue"/>
            <w:vAlign w:val="center"/>
          </w:tcPr>
          <w:p w14:paraId="3A231485">
            <w:pPr>
              <w:pStyle w:val="75"/>
              <w:rPr>
                <w:ins w:id="44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ED70004">
            <w:pPr>
              <w:pStyle w:val="75"/>
              <w:rPr>
                <w:ins w:id="450" w:author="Iana Siomina" w:date="2024-09-25T20:53:00Z"/>
                <w:lang w:val="sv-SE"/>
              </w:rPr>
            </w:pPr>
            <w:ins w:id="451" w:author="Iana Siomina" w:date="2024-09-25T20:53:00Z">
              <w:r>
                <w:rPr>
                  <w:lang w:val="sv-SE" w:eastAsia="zh-CN"/>
                </w:rPr>
                <w:t>NR</w:t>
              </w:r>
            </w:ins>
            <w:ins w:id="452" w:author="Iana Siomina" w:date="2024-09-25T20:53:00Z">
              <w:r>
                <w:rPr>
                  <w:lang w:val="sv-SE"/>
                </w:rPr>
                <w:t>_</w:t>
              </w:r>
            </w:ins>
            <w:ins w:id="453" w:author="Iana Siomina" w:date="2024-09-25T20:53:00Z">
              <w:r>
                <w:rPr>
                  <w:lang w:val="sv-SE" w:eastAsia="zh-CN"/>
                </w:rPr>
                <w:t>FDD_FR1_G</w:t>
              </w:r>
            </w:ins>
            <w:ins w:id="454" w:author="Iana Siomina" w:date="2024-09-25T20:53:00Z">
              <w:r>
                <w:rPr>
                  <w:rFonts w:hint="eastAsia"/>
                  <w:lang w:val="sv-SE" w:eastAsia="zh-CN"/>
                </w:rPr>
                <w:t xml:space="preserve">, </w:t>
              </w:r>
            </w:ins>
            <w:ins w:id="455" w:author="Iana Siomina" w:date="2024-09-25T20:53:00Z">
              <w:r>
                <w:rPr>
                  <w:lang w:val="sv-SE" w:eastAsia="zh-CN"/>
                </w:rPr>
                <w:t>NR</w:t>
              </w:r>
            </w:ins>
            <w:ins w:id="456" w:author="Iana Siomina" w:date="2024-09-25T20:53:00Z">
              <w:r>
                <w:rPr>
                  <w:lang w:val="sv-SE"/>
                </w:rPr>
                <w:t>_</w:t>
              </w:r>
            </w:ins>
            <w:ins w:id="457" w:author="Iana Siomina" w:date="2024-09-25T20:53:00Z">
              <w:r>
                <w:rPr>
                  <w:rFonts w:hint="eastAsia"/>
                  <w:lang w:val="sv-SE" w:eastAsia="zh-CN"/>
                </w:rPr>
                <w:t>T</w:t>
              </w:r>
            </w:ins>
            <w:ins w:id="458"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49288127">
            <w:pPr>
              <w:pStyle w:val="75"/>
              <w:rPr>
                <w:ins w:id="459" w:author="Iana Siomina" w:date="2024-09-25T20:53:00Z"/>
              </w:rPr>
            </w:pPr>
            <w:ins w:id="460" w:author="Iana Siomina" w:date="2024-09-25T20:53:00Z">
              <w:r>
                <w:rPr/>
                <w:t>-124</w:t>
              </w:r>
            </w:ins>
          </w:p>
        </w:tc>
        <w:tc>
          <w:tcPr>
            <w:tcW w:w="1275" w:type="dxa"/>
          </w:tcPr>
          <w:p w14:paraId="31EF9DFE">
            <w:pPr>
              <w:pStyle w:val="75"/>
              <w:rPr>
                <w:ins w:id="461" w:author="Iana Siomina" w:date="2024-09-25T20:53:00Z"/>
              </w:rPr>
            </w:pPr>
            <w:ins w:id="462" w:author="Iana Siomina" w:date="2024-09-25T20:53:00Z">
              <w:r>
                <w:rPr>
                  <w:lang w:eastAsia="zh-CN"/>
                </w:rPr>
                <w:t>-50</w:t>
              </w:r>
            </w:ins>
          </w:p>
        </w:tc>
      </w:tr>
      <w:tr w14:paraId="54C2EF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3" w:author="Iana Siomina" w:date="2024-09-25T20:53:00Z"/>
        </w:trPr>
        <w:tc>
          <w:tcPr>
            <w:tcW w:w="1043" w:type="dxa"/>
            <w:vMerge w:val="continue"/>
            <w:tcBorders>
              <w:left w:val="single" w:color="auto" w:sz="4" w:space="0"/>
              <w:right w:val="single" w:color="auto" w:sz="4" w:space="0"/>
            </w:tcBorders>
            <w:vAlign w:val="center"/>
          </w:tcPr>
          <w:p w14:paraId="4B010994">
            <w:pPr>
              <w:pStyle w:val="75"/>
              <w:rPr>
                <w:ins w:id="464" w:author="Iana Siomina" w:date="2024-09-25T20:53:00Z"/>
                <w:highlight w:val="none"/>
                <w:lang w:eastAsia="zh-CN"/>
                <w:rPrChange w:id="465" w:author="CATT" w:date="2024-11-19T17:58:34Z">
                  <w:rPr>
                    <w:ins w:id="466" w:author="Iana Siomina" w:date="2024-09-25T20:53:00Z"/>
                    <w:highlight w:val="magenta"/>
                    <w:lang w:eastAsia="zh-CN"/>
                  </w:rPr>
                </w:rPrChange>
              </w:rPr>
            </w:pPr>
          </w:p>
        </w:tc>
        <w:tc>
          <w:tcPr>
            <w:tcW w:w="1079" w:type="dxa"/>
            <w:vMerge w:val="continue"/>
            <w:vAlign w:val="center"/>
          </w:tcPr>
          <w:p w14:paraId="01D93F32">
            <w:pPr>
              <w:pStyle w:val="75"/>
              <w:rPr>
                <w:ins w:id="467" w:author="Iana Siomina" w:date="2024-09-25T20:53:00Z"/>
                <w:highlight w:val="none"/>
                <w:lang w:eastAsia="zh-CN"/>
                <w:rPrChange w:id="468" w:author="CATT" w:date="2024-11-19T17:58:34Z">
                  <w:rPr>
                    <w:ins w:id="469" w:author="Iana Siomina" w:date="2024-09-25T20:53:00Z"/>
                    <w:highlight w:val="magenta"/>
                    <w:lang w:eastAsia="zh-CN"/>
                  </w:rPr>
                </w:rPrChange>
              </w:rPr>
            </w:pPr>
          </w:p>
        </w:tc>
        <w:tc>
          <w:tcPr>
            <w:tcW w:w="992" w:type="dxa"/>
            <w:vMerge w:val="continue"/>
            <w:vAlign w:val="center"/>
          </w:tcPr>
          <w:p w14:paraId="065A1F22">
            <w:pPr>
              <w:pStyle w:val="75"/>
              <w:rPr>
                <w:ins w:id="470" w:author="Iana Siomina" w:date="2024-09-25T20:53:00Z"/>
                <w:lang w:val="sv-SE" w:eastAsia="zh-CN"/>
              </w:rPr>
            </w:pPr>
          </w:p>
        </w:tc>
        <w:tc>
          <w:tcPr>
            <w:tcW w:w="1134" w:type="dxa"/>
            <w:vMerge w:val="continue"/>
            <w:tcBorders>
              <w:bottom w:val="nil"/>
            </w:tcBorders>
            <w:vAlign w:val="center"/>
          </w:tcPr>
          <w:p w14:paraId="4A691725">
            <w:pPr>
              <w:pStyle w:val="75"/>
              <w:rPr>
                <w:ins w:id="471" w:author="Iana Siomina" w:date="2024-09-25T20:53:00Z"/>
              </w:rPr>
            </w:pPr>
          </w:p>
        </w:tc>
        <w:tc>
          <w:tcPr>
            <w:tcW w:w="1367" w:type="dxa"/>
            <w:vMerge w:val="continue"/>
            <w:tcBorders>
              <w:bottom w:val="nil"/>
            </w:tcBorders>
            <w:vAlign w:val="center"/>
          </w:tcPr>
          <w:p w14:paraId="3CA9D554">
            <w:pPr>
              <w:pStyle w:val="75"/>
              <w:rPr>
                <w:ins w:id="47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5A69BB79">
            <w:pPr>
              <w:pStyle w:val="75"/>
              <w:rPr>
                <w:ins w:id="473" w:author="Iana Siomina" w:date="2024-09-25T20:53:00Z"/>
              </w:rPr>
            </w:pPr>
            <w:ins w:id="474" w:author="Iana Siomina" w:date="2024-09-25T20:53:00Z">
              <w:r>
                <w:rPr>
                  <w:lang w:eastAsia="zh-CN"/>
                </w:rPr>
                <w:t>NR</w:t>
              </w:r>
            </w:ins>
            <w:ins w:id="475" w:author="Iana Siomina" w:date="2024-09-25T20:53:00Z">
              <w:r>
                <w:rPr/>
                <w:t>_</w:t>
              </w:r>
            </w:ins>
            <w:ins w:id="476"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254A077F">
            <w:pPr>
              <w:pStyle w:val="75"/>
              <w:rPr>
                <w:ins w:id="477" w:author="Iana Siomina" w:date="2024-09-25T20:53:00Z"/>
              </w:rPr>
            </w:pPr>
            <w:ins w:id="478" w:author="Iana Siomina" w:date="2024-09-25T20:53:00Z">
              <w:r>
                <w:rPr/>
                <w:t>-123.5</w:t>
              </w:r>
            </w:ins>
          </w:p>
        </w:tc>
        <w:tc>
          <w:tcPr>
            <w:tcW w:w="1275" w:type="dxa"/>
          </w:tcPr>
          <w:p w14:paraId="240E5440">
            <w:pPr>
              <w:pStyle w:val="75"/>
              <w:rPr>
                <w:ins w:id="479" w:author="Iana Siomina" w:date="2024-09-25T20:53:00Z"/>
              </w:rPr>
            </w:pPr>
            <w:ins w:id="480" w:author="Iana Siomina" w:date="2024-09-25T20:53:00Z">
              <w:r>
                <w:rPr>
                  <w:lang w:eastAsia="zh-CN"/>
                </w:rPr>
                <w:t>-50</w:t>
              </w:r>
            </w:ins>
          </w:p>
        </w:tc>
      </w:tr>
      <w:tr w14:paraId="3A3E8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1" w:author="Iana Siomina" w:date="2024-09-25T20:53:00Z"/>
        </w:trPr>
        <w:tc>
          <w:tcPr>
            <w:tcW w:w="1043" w:type="dxa"/>
            <w:vMerge w:val="continue"/>
            <w:tcBorders>
              <w:left w:val="single" w:color="auto" w:sz="4" w:space="0"/>
              <w:bottom w:val="single" w:color="auto" w:sz="4" w:space="0"/>
              <w:right w:val="single" w:color="auto" w:sz="4" w:space="0"/>
            </w:tcBorders>
            <w:vAlign w:val="center"/>
          </w:tcPr>
          <w:p w14:paraId="555E2F3E">
            <w:pPr>
              <w:pStyle w:val="75"/>
              <w:rPr>
                <w:ins w:id="482" w:author="Iana Siomina" w:date="2024-09-25T20:53:00Z"/>
                <w:highlight w:val="none"/>
                <w:lang w:eastAsia="zh-CN"/>
                <w:rPrChange w:id="483" w:author="CATT" w:date="2024-11-19T17:58:34Z">
                  <w:rPr>
                    <w:ins w:id="484" w:author="Iana Siomina" w:date="2024-09-25T20:53:00Z"/>
                    <w:highlight w:val="magenta"/>
                    <w:lang w:eastAsia="zh-CN"/>
                  </w:rPr>
                </w:rPrChange>
              </w:rPr>
            </w:pPr>
          </w:p>
        </w:tc>
        <w:tc>
          <w:tcPr>
            <w:tcW w:w="1079" w:type="dxa"/>
            <w:vMerge w:val="continue"/>
            <w:vAlign w:val="center"/>
          </w:tcPr>
          <w:p w14:paraId="19474993">
            <w:pPr>
              <w:pStyle w:val="75"/>
              <w:rPr>
                <w:ins w:id="485" w:author="Iana Siomina" w:date="2024-09-25T20:53:00Z"/>
                <w:highlight w:val="none"/>
                <w:lang w:eastAsia="zh-CN"/>
                <w:rPrChange w:id="486" w:author="CATT" w:date="2024-11-19T17:58:34Z">
                  <w:rPr>
                    <w:ins w:id="487" w:author="Iana Siomina" w:date="2024-09-25T20:53:00Z"/>
                    <w:highlight w:val="magenta"/>
                    <w:lang w:eastAsia="zh-CN"/>
                  </w:rPr>
                </w:rPrChange>
              </w:rPr>
            </w:pPr>
          </w:p>
        </w:tc>
        <w:tc>
          <w:tcPr>
            <w:tcW w:w="992" w:type="dxa"/>
            <w:vMerge w:val="continue"/>
            <w:vAlign w:val="center"/>
          </w:tcPr>
          <w:p w14:paraId="5EDE3D07">
            <w:pPr>
              <w:pStyle w:val="75"/>
              <w:rPr>
                <w:ins w:id="488" w:author="Iana Siomina" w:date="2024-09-25T20:53:00Z"/>
                <w:lang w:val="sv-SE" w:eastAsia="zh-CN"/>
              </w:rPr>
            </w:pPr>
          </w:p>
        </w:tc>
        <w:tc>
          <w:tcPr>
            <w:tcW w:w="1134" w:type="dxa"/>
            <w:tcBorders>
              <w:top w:val="nil"/>
            </w:tcBorders>
            <w:vAlign w:val="center"/>
          </w:tcPr>
          <w:p w14:paraId="0ED83154">
            <w:pPr>
              <w:pStyle w:val="75"/>
              <w:rPr>
                <w:ins w:id="489" w:author="Iana Siomina" w:date="2024-09-25T20:53:00Z"/>
              </w:rPr>
            </w:pPr>
          </w:p>
        </w:tc>
        <w:tc>
          <w:tcPr>
            <w:tcW w:w="1367" w:type="dxa"/>
            <w:tcBorders>
              <w:top w:val="nil"/>
            </w:tcBorders>
            <w:vAlign w:val="center"/>
          </w:tcPr>
          <w:p w14:paraId="16E919B1">
            <w:pPr>
              <w:pStyle w:val="75"/>
              <w:rPr>
                <w:ins w:id="49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78B5B4B">
            <w:pPr>
              <w:pStyle w:val="75"/>
              <w:rPr>
                <w:ins w:id="491" w:author="Iana Siomina" w:date="2024-09-25T20:53:00Z"/>
                <w:lang w:eastAsia="zh-CN"/>
              </w:rPr>
            </w:pPr>
            <w:ins w:id="492" w:author="Iana Siomina" w:date="2024-09-25T20:53:00Z">
              <w:r>
                <w:rPr>
                  <w:lang w:eastAsia="zh-CN"/>
                </w:rPr>
                <w:t>NR</w:t>
              </w:r>
            </w:ins>
            <w:ins w:id="493" w:author="Iana Siomina" w:date="2024-09-25T20:53:00Z">
              <w:r>
                <w:rPr/>
                <w:t>_</w:t>
              </w:r>
            </w:ins>
            <w:ins w:id="494" w:author="Iana Siomina" w:date="2024-09-25T20:53:00Z">
              <w:r>
                <w:rPr>
                  <w:lang w:eastAsia="zh-CN"/>
                </w:rPr>
                <w:t>FDD_FR1_</w:t>
              </w:r>
            </w:ins>
            <w:ins w:id="495"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83A045F">
            <w:pPr>
              <w:pStyle w:val="75"/>
              <w:rPr>
                <w:ins w:id="496" w:author="Iana Siomina" w:date="2024-09-25T20:53:00Z"/>
              </w:rPr>
            </w:pPr>
            <w:ins w:id="497" w:author="Iana Siomina" w:date="2024-09-25T20:53:00Z">
              <w:r>
                <w:rPr>
                  <w:rFonts w:hint="eastAsia"/>
                  <w:lang w:val="en-US" w:eastAsia="zh-CN"/>
                </w:rPr>
                <w:t>-120.5</w:t>
              </w:r>
            </w:ins>
          </w:p>
        </w:tc>
        <w:tc>
          <w:tcPr>
            <w:tcW w:w="1275" w:type="dxa"/>
          </w:tcPr>
          <w:p w14:paraId="34C665DD">
            <w:pPr>
              <w:pStyle w:val="75"/>
              <w:rPr>
                <w:ins w:id="498" w:author="Iana Siomina" w:date="2024-09-25T20:53:00Z"/>
                <w:lang w:eastAsia="zh-CN"/>
              </w:rPr>
            </w:pPr>
            <w:ins w:id="499" w:author="Iana Siomina" w:date="2024-09-25T20:53:00Z">
              <w:r>
                <w:rPr>
                  <w:rFonts w:hint="eastAsia"/>
                  <w:lang w:val="en-US" w:eastAsia="zh-CN"/>
                </w:rPr>
                <w:t>-50</w:t>
              </w:r>
            </w:ins>
          </w:p>
        </w:tc>
      </w:tr>
      <w:tr w14:paraId="602725C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0D0E2ECA">
            <w:pPr>
              <w:pStyle w:val="75"/>
              <w:rPr>
                <w:ins w:id="501" w:author="Iana Siomina" w:date="2024-09-25T20:53:00Z"/>
                <w:highlight w:val="none"/>
                <w:rPrChange w:id="502" w:author="CATT" w:date="2024-11-19T17:58:34Z">
                  <w:rPr>
                    <w:ins w:id="503" w:author="Iana Siomina" w:date="2024-09-25T20:53:00Z"/>
                    <w:highlight w:val="magenta"/>
                  </w:rPr>
                </w:rPrChange>
              </w:rPr>
            </w:pPr>
            <w:ins w:id="504" w:author="Iana Siomina" w:date="2024-09-25T20:53:00Z">
              <w:del w:id="505" w:author="CATT" w:date="2024-11-19T18:00:11Z">
                <w:r>
                  <w:rPr>
                    <w:highlight w:val="none"/>
                    <w:lang w:eastAsia="zh-CN"/>
                    <w:rPrChange w:id="506" w:author="CATT" w:date="2024-11-19T17:58:34Z">
                      <w:rPr>
                        <w:highlight w:val="magenta"/>
                        <w:lang w:eastAsia="zh-CN"/>
                      </w:rPr>
                    </w:rPrChange>
                  </w:rPr>
                  <w:delText>[</w:delText>
                </w:r>
              </w:del>
            </w:ins>
            <w:ins w:id="507" w:author="Iana Siomina" w:date="2024-09-25T20:53:00Z">
              <w:r>
                <w:rPr>
                  <w:highlight w:val="none"/>
                  <w:lang w:val="sv-SE" w:eastAsia="zh-CN"/>
                  <w:rPrChange w:id="508" w:author="CATT" w:date="2024-11-19T17:58:34Z">
                    <w:rPr>
                      <w:highlight w:val="magenta"/>
                      <w:lang w:val="sv-SE" w:eastAsia="zh-CN"/>
                    </w:rPr>
                  </w:rPrChange>
                </w:rPr>
                <w:t>11</w:t>
              </w:r>
            </w:ins>
            <w:ins w:id="509" w:author="Iana Siomina" w:date="2024-09-25T20:53:00Z">
              <w:del w:id="510" w:author="CATT" w:date="2024-11-19T18:00:10Z">
                <w:r>
                  <w:rPr>
                    <w:highlight w:val="none"/>
                    <w:lang w:eastAsia="zh-CN"/>
                    <w:rPrChange w:id="511" w:author="CATT" w:date="2024-11-19T17:58:34Z">
                      <w:rPr>
                        <w:highlight w:val="magenta"/>
                        <w:lang w:eastAsia="zh-CN"/>
                      </w:rPr>
                    </w:rPrChange>
                  </w:rPr>
                  <w:delText>]</w:delText>
                </w:r>
              </w:del>
            </w:ins>
          </w:p>
        </w:tc>
        <w:tc>
          <w:tcPr>
            <w:tcW w:w="1079" w:type="dxa"/>
          </w:tcPr>
          <w:p w14:paraId="7425AC9C">
            <w:pPr>
              <w:pStyle w:val="75"/>
              <w:rPr>
                <w:ins w:id="512" w:author="Iana Siomina" w:date="2024-09-25T20:53:00Z"/>
                <w:highlight w:val="none"/>
                <w:lang w:val="sv-SE" w:eastAsia="zh-CN"/>
                <w:rPrChange w:id="513" w:author="CATT" w:date="2024-11-19T17:58:34Z">
                  <w:rPr>
                    <w:ins w:id="514" w:author="Iana Siomina" w:date="2024-09-25T20:53:00Z"/>
                    <w:highlight w:val="magenta"/>
                    <w:lang w:val="sv-SE" w:eastAsia="zh-CN"/>
                  </w:rPr>
                </w:rPrChange>
              </w:rPr>
            </w:pPr>
            <w:ins w:id="515" w:author="Iana Siomina" w:date="2024-09-25T20:53:00Z">
              <w:del w:id="516" w:author="CATT" w:date="2024-11-19T18:02:15Z">
                <w:r>
                  <w:rPr>
                    <w:highlight w:val="none"/>
                    <w:lang w:val="sv-SE" w:eastAsia="zh-CN"/>
                    <w:rPrChange w:id="517" w:author="CATT" w:date="2024-11-19T17:58:34Z">
                      <w:rPr>
                        <w:highlight w:val="magenta"/>
                        <w:lang w:val="sv-SE" w:eastAsia="zh-CN"/>
                      </w:rPr>
                    </w:rPrChange>
                  </w:rPr>
                  <w:delText>[</w:delText>
                </w:r>
              </w:del>
            </w:ins>
            <w:ins w:id="518" w:author="Iana Siomina" w:date="2024-09-25T20:53:00Z">
              <w:r>
                <w:rPr>
                  <w:highlight w:val="none"/>
                  <w:lang w:val="sv-SE" w:eastAsia="zh-CN"/>
                  <w:rPrChange w:id="519" w:author="CATT" w:date="2024-11-19T17:58:34Z">
                    <w:rPr>
                      <w:highlight w:val="magenta"/>
                      <w:lang w:val="sv-SE" w:eastAsia="zh-CN"/>
                    </w:rPr>
                  </w:rPrChange>
                </w:rPr>
                <w:t>5</w:t>
              </w:r>
            </w:ins>
            <w:ins w:id="520" w:author="Iana Siomina" w:date="2024-09-25T20:53:00Z">
              <w:del w:id="521" w:author="CATT" w:date="2024-11-19T18:02:16Z">
                <w:r>
                  <w:rPr>
                    <w:highlight w:val="none"/>
                    <w:lang w:val="sv-SE" w:eastAsia="zh-CN"/>
                    <w:rPrChange w:id="522" w:author="CATT" w:date="2024-11-19T17:58:34Z">
                      <w:rPr>
                        <w:highlight w:val="magenta"/>
                        <w:lang w:val="sv-SE" w:eastAsia="zh-CN"/>
                      </w:rPr>
                    </w:rPrChange>
                  </w:rPr>
                  <w:delText>]</w:delText>
                </w:r>
              </w:del>
            </w:ins>
          </w:p>
        </w:tc>
        <w:tc>
          <w:tcPr>
            <w:tcW w:w="992" w:type="dxa"/>
            <w:vMerge w:val="continue"/>
            <w:vAlign w:val="center"/>
          </w:tcPr>
          <w:p w14:paraId="645BC379">
            <w:pPr>
              <w:pStyle w:val="75"/>
              <w:rPr>
                <w:ins w:id="523" w:author="Iana Siomina" w:date="2024-09-25T20:53:00Z"/>
                <w:lang w:val="sv-SE" w:eastAsia="zh-CN"/>
              </w:rPr>
            </w:pPr>
          </w:p>
        </w:tc>
        <w:tc>
          <w:tcPr>
            <w:tcW w:w="1134" w:type="dxa"/>
            <w:vAlign w:val="center"/>
          </w:tcPr>
          <w:p w14:paraId="2F66DAE4">
            <w:pPr>
              <w:pStyle w:val="75"/>
              <w:rPr>
                <w:ins w:id="524" w:author="Iana Siomina" w:date="2024-09-25T20:53:00Z"/>
              </w:rPr>
            </w:pPr>
            <w:ins w:id="525" w:author="Iana Siomina" w:date="2024-09-25T20:53:00Z">
              <w:r>
                <w:rPr/>
                <w:t>≥ 52</w:t>
              </w:r>
            </w:ins>
          </w:p>
        </w:tc>
        <w:tc>
          <w:tcPr>
            <w:tcW w:w="1367" w:type="dxa"/>
            <w:vAlign w:val="center"/>
          </w:tcPr>
          <w:p w14:paraId="17E81FD1">
            <w:pPr>
              <w:pStyle w:val="75"/>
              <w:rPr>
                <w:ins w:id="526" w:author="Iana Siomina" w:date="2024-09-25T20:53:00Z"/>
              </w:rPr>
            </w:pPr>
            <w:ins w:id="527" w:author="Iana Siomina" w:date="2024-09-25T20:53:00Z">
              <w:r>
                <w:rPr/>
                <w:t>≥ 1</w:t>
              </w:r>
            </w:ins>
          </w:p>
        </w:tc>
        <w:tc>
          <w:tcPr>
            <w:tcW w:w="2040" w:type="dxa"/>
            <w:vAlign w:val="center"/>
          </w:tcPr>
          <w:p w14:paraId="3F19573D">
            <w:pPr>
              <w:pStyle w:val="75"/>
              <w:rPr>
                <w:ins w:id="528" w:author="Iana Siomina" w:date="2024-09-25T20:53:00Z"/>
              </w:rPr>
            </w:pPr>
            <w:ins w:id="529" w:author="Iana Siomina" w:date="2024-09-25T20:53:00Z">
              <w:r>
                <w:rPr/>
                <w:t>Note 5</w:t>
              </w:r>
            </w:ins>
          </w:p>
        </w:tc>
        <w:tc>
          <w:tcPr>
            <w:tcW w:w="1134" w:type="dxa"/>
            <w:vAlign w:val="center"/>
          </w:tcPr>
          <w:p w14:paraId="4A348F7C">
            <w:pPr>
              <w:pStyle w:val="75"/>
              <w:rPr>
                <w:ins w:id="530" w:author="Iana Siomina" w:date="2024-09-25T20:53:00Z"/>
              </w:rPr>
            </w:pPr>
            <w:ins w:id="531" w:author="Iana Siomina" w:date="2024-09-25T20:53:00Z">
              <w:r>
                <w:rPr/>
                <w:t>Note 5</w:t>
              </w:r>
            </w:ins>
          </w:p>
        </w:tc>
        <w:tc>
          <w:tcPr>
            <w:tcW w:w="1275" w:type="dxa"/>
            <w:vAlign w:val="center"/>
          </w:tcPr>
          <w:p w14:paraId="5D715718">
            <w:pPr>
              <w:pStyle w:val="75"/>
              <w:rPr>
                <w:ins w:id="532" w:author="Iana Siomina" w:date="2024-09-25T20:53:00Z"/>
              </w:rPr>
            </w:pPr>
            <w:ins w:id="533" w:author="Iana Siomina" w:date="2024-09-25T20:53:00Z">
              <w:r>
                <w:rPr/>
                <w:t>Note 5</w:t>
              </w:r>
            </w:ins>
          </w:p>
        </w:tc>
      </w:tr>
      <w:tr w14:paraId="26F4D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34"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58E06ED9">
            <w:pPr>
              <w:pStyle w:val="75"/>
              <w:rPr>
                <w:ins w:id="535" w:author="Iana Siomina" w:date="2024-09-25T20:53:00Z"/>
                <w:highlight w:val="none"/>
                <w:lang w:eastAsia="zh-CN"/>
                <w:rPrChange w:id="536" w:author="CATT" w:date="2024-11-19T17:58:34Z">
                  <w:rPr>
                    <w:ins w:id="537" w:author="Iana Siomina" w:date="2024-09-25T20:53:00Z"/>
                    <w:highlight w:val="magenta"/>
                    <w:lang w:eastAsia="zh-CN"/>
                  </w:rPr>
                </w:rPrChange>
              </w:rPr>
            </w:pPr>
            <w:ins w:id="538" w:author="Iana Siomina" w:date="2024-09-25T20:53:00Z">
              <w:del w:id="539" w:author="CATT" w:date="2024-11-19T18:00:13Z">
                <w:r>
                  <w:rPr>
                    <w:highlight w:val="none"/>
                    <w:lang w:eastAsia="zh-CN"/>
                    <w:rPrChange w:id="540" w:author="CATT" w:date="2024-11-19T17:58:34Z">
                      <w:rPr>
                        <w:highlight w:val="magenta"/>
                        <w:lang w:eastAsia="zh-CN"/>
                      </w:rPr>
                    </w:rPrChange>
                  </w:rPr>
                  <w:delText>[</w:delText>
                </w:r>
              </w:del>
            </w:ins>
            <w:ins w:id="541" w:author="Iana Siomina" w:date="2024-10-23T14:08:00Z">
              <w:r>
                <w:rPr>
                  <w:highlight w:val="none"/>
                  <w:lang w:val="sv-SE" w:eastAsia="zh-CN"/>
                  <w:rPrChange w:id="542" w:author="CATT" w:date="2024-11-19T17:58:34Z">
                    <w:rPr>
                      <w:highlight w:val="magenta"/>
                      <w:lang w:val="sv-SE" w:eastAsia="zh-CN"/>
                    </w:rPr>
                  </w:rPrChange>
                </w:rPr>
                <w:t>8</w:t>
              </w:r>
            </w:ins>
            <w:ins w:id="543" w:author="Iana Siomina" w:date="2024-09-25T20:53:00Z">
              <w:del w:id="544" w:author="CATT" w:date="2024-11-19T18:00:12Z">
                <w:r>
                  <w:rPr>
                    <w:highlight w:val="none"/>
                    <w:lang w:eastAsia="zh-CN"/>
                    <w:rPrChange w:id="545" w:author="CATT" w:date="2024-11-19T17:58:34Z">
                      <w:rPr>
                        <w:highlight w:val="magenta"/>
                        <w:lang w:eastAsia="zh-CN"/>
                      </w:rPr>
                    </w:rPrChange>
                  </w:rPr>
                  <w:delText>]</w:delText>
                </w:r>
              </w:del>
            </w:ins>
          </w:p>
        </w:tc>
        <w:tc>
          <w:tcPr>
            <w:tcW w:w="1079" w:type="dxa"/>
          </w:tcPr>
          <w:p w14:paraId="35095FD6">
            <w:pPr>
              <w:pStyle w:val="75"/>
              <w:rPr>
                <w:ins w:id="546" w:author="Iana Siomina" w:date="2024-09-25T20:53:00Z"/>
                <w:highlight w:val="none"/>
                <w:lang w:val="sv-SE" w:eastAsia="zh-CN"/>
                <w:rPrChange w:id="547" w:author="CATT" w:date="2024-11-19T17:58:34Z">
                  <w:rPr>
                    <w:ins w:id="548" w:author="Iana Siomina" w:date="2024-09-25T20:53:00Z"/>
                    <w:highlight w:val="magenta"/>
                    <w:lang w:val="sv-SE" w:eastAsia="zh-CN"/>
                  </w:rPr>
                </w:rPrChange>
              </w:rPr>
            </w:pPr>
            <w:ins w:id="549" w:author="Iana Siomina" w:date="2024-09-25T20:53:00Z">
              <w:del w:id="550" w:author="CATT" w:date="2024-11-19T18:02:19Z">
                <w:r>
                  <w:rPr>
                    <w:highlight w:val="none"/>
                    <w:lang w:val="sv-SE" w:eastAsia="zh-CN"/>
                    <w:rPrChange w:id="551" w:author="CATT" w:date="2024-11-19T17:58:34Z">
                      <w:rPr>
                        <w:highlight w:val="magenta"/>
                        <w:lang w:val="sv-SE" w:eastAsia="zh-CN"/>
                      </w:rPr>
                    </w:rPrChange>
                  </w:rPr>
                  <w:delText>[</w:delText>
                </w:r>
              </w:del>
            </w:ins>
            <w:ins w:id="552" w:author="Iana Siomina" w:date="2024-10-23T14:08:00Z">
              <w:r>
                <w:rPr>
                  <w:highlight w:val="none"/>
                  <w:lang w:val="sv-SE" w:eastAsia="zh-CN"/>
                  <w:rPrChange w:id="553" w:author="CATT" w:date="2024-11-19T17:58:34Z">
                    <w:rPr>
                      <w:highlight w:val="magenta"/>
                      <w:lang w:val="sv-SE" w:eastAsia="zh-CN"/>
                    </w:rPr>
                  </w:rPrChange>
                </w:rPr>
                <w:t>4</w:t>
              </w:r>
            </w:ins>
            <w:ins w:id="554" w:author="Iana Siomina" w:date="2024-09-25T20:53:00Z">
              <w:del w:id="555" w:author="CATT" w:date="2024-11-19T18:02:18Z">
                <w:r>
                  <w:rPr>
                    <w:highlight w:val="none"/>
                    <w:lang w:val="sv-SE" w:eastAsia="zh-CN"/>
                    <w:rPrChange w:id="556" w:author="CATT" w:date="2024-11-19T17:58:34Z">
                      <w:rPr>
                        <w:highlight w:val="magenta"/>
                        <w:lang w:val="sv-SE" w:eastAsia="zh-CN"/>
                      </w:rPr>
                    </w:rPrChange>
                  </w:rPr>
                  <w:delText>]</w:delText>
                </w:r>
              </w:del>
            </w:ins>
          </w:p>
        </w:tc>
        <w:tc>
          <w:tcPr>
            <w:tcW w:w="992" w:type="dxa"/>
            <w:vMerge w:val="continue"/>
            <w:vAlign w:val="center"/>
          </w:tcPr>
          <w:p w14:paraId="43AE68E3">
            <w:pPr>
              <w:pStyle w:val="75"/>
              <w:rPr>
                <w:ins w:id="557" w:author="Iana Siomina" w:date="2024-09-25T20:53:00Z"/>
                <w:lang w:val="sv-SE" w:eastAsia="zh-CN"/>
              </w:rPr>
            </w:pPr>
          </w:p>
        </w:tc>
        <w:tc>
          <w:tcPr>
            <w:tcW w:w="1134" w:type="dxa"/>
            <w:vAlign w:val="center"/>
          </w:tcPr>
          <w:p w14:paraId="14FAA5A2">
            <w:pPr>
              <w:pStyle w:val="75"/>
              <w:rPr>
                <w:ins w:id="558" w:author="Iana Siomina" w:date="2024-09-25T20:53:00Z"/>
              </w:rPr>
            </w:pPr>
            <w:ins w:id="559" w:author="Iana Siomina" w:date="2024-09-25T20:53:00Z">
              <w:r>
                <w:rPr/>
                <w:t>≥ 104</w:t>
              </w:r>
            </w:ins>
          </w:p>
        </w:tc>
        <w:tc>
          <w:tcPr>
            <w:tcW w:w="1367" w:type="dxa"/>
            <w:vAlign w:val="center"/>
          </w:tcPr>
          <w:p w14:paraId="6EB0F12B">
            <w:pPr>
              <w:pStyle w:val="75"/>
              <w:rPr>
                <w:ins w:id="560" w:author="Iana Siomina" w:date="2024-09-25T20:53:00Z"/>
              </w:rPr>
            </w:pPr>
            <w:ins w:id="561" w:author="Iana Siomina" w:date="2024-09-25T20:53:00Z">
              <w:r>
                <w:rPr/>
                <w:t>≥ 1</w:t>
              </w:r>
            </w:ins>
          </w:p>
        </w:tc>
        <w:tc>
          <w:tcPr>
            <w:tcW w:w="2040" w:type="dxa"/>
            <w:vAlign w:val="center"/>
          </w:tcPr>
          <w:p w14:paraId="1520FD1A">
            <w:pPr>
              <w:pStyle w:val="75"/>
              <w:rPr>
                <w:ins w:id="562" w:author="Iana Siomina" w:date="2024-09-25T20:53:00Z"/>
              </w:rPr>
            </w:pPr>
            <w:ins w:id="563" w:author="Iana Siomina" w:date="2024-09-25T20:53:00Z">
              <w:r>
                <w:rPr/>
                <w:t>Note 5</w:t>
              </w:r>
            </w:ins>
          </w:p>
        </w:tc>
        <w:tc>
          <w:tcPr>
            <w:tcW w:w="1134" w:type="dxa"/>
            <w:vAlign w:val="center"/>
          </w:tcPr>
          <w:p w14:paraId="2D9A994D">
            <w:pPr>
              <w:pStyle w:val="75"/>
              <w:rPr>
                <w:ins w:id="564" w:author="Iana Siomina" w:date="2024-09-25T20:53:00Z"/>
              </w:rPr>
            </w:pPr>
            <w:ins w:id="565" w:author="Iana Siomina" w:date="2024-09-25T20:53:00Z">
              <w:r>
                <w:rPr/>
                <w:t>Note 5</w:t>
              </w:r>
            </w:ins>
          </w:p>
        </w:tc>
        <w:tc>
          <w:tcPr>
            <w:tcW w:w="1275" w:type="dxa"/>
            <w:vAlign w:val="center"/>
          </w:tcPr>
          <w:p w14:paraId="1EF7E40F">
            <w:pPr>
              <w:pStyle w:val="75"/>
              <w:rPr>
                <w:ins w:id="566" w:author="Iana Siomina" w:date="2024-09-25T20:53:00Z"/>
              </w:rPr>
            </w:pPr>
            <w:ins w:id="567" w:author="Iana Siomina" w:date="2024-09-25T20:53:00Z">
              <w:r>
                <w:rPr/>
                <w:t>Note 5</w:t>
              </w:r>
            </w:ins>
          </w:p>
        </w:tc>
      </w:tr>
      <w:tr w14:paraId="7ABE3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68" w:author="Iana Siomina" w:date="2024-09-25T20:53:00Z"/>
        </w:trPr>
        <w:tc>
          <w:tcPr>
            <w:tcW w:w="1043" w:type="dxa"/>
            <w:vMerge w:val="restart"/>
            <w:vAlign w:val="center"/>
          </w:tcPr>
          <w:p w14:paraId="1A37E47A">
            <w:pPr>
              <w:pStyle w:val="75"/>
              <w:rPr>
                <w:ins w:id="569" w:author="Iana Siomina" w:date="2024-09-25T20:53:00Z"/>
                <w:highlight w:val="none"/>
                <w:lang w:eastAsia="zh-CN"/>
                <w:rPrChange w:id="570" w:author="CATT" w:date="2024-11-19T17:58:34Z">
                  <w:rPr>
                    <w:ins w:id="571" w:author="Iana Siomina" w:date="2024-09-25T20:53:00Z"/>
                    <w:highlight w:val="magenta"/>
                    <w:lang w:eastAsia="zh-CN"/>
                  </w:rPr>
                </w:rPrChange>
              </w:rPr>
            </w:pPr>
            <w:ins w:id="572" w:author="Iana Siomina" w:date="2024-09-25T20:53:00Z">
              <w:del w:id="573" w:author="CATT" w:date="2024-11-19T18:00:33Z">
                <w:r>
                  <w:rPr>
                    <w:highlight w:val="none"/>
                    <w:lang w:eastAsia="zh-CN"/>
                    <w:rPrChange w:id="574" w:author="CATT" w:date="2024-11-19T17:58:34Z">
                      <w:rPr>
                        <w:highlight w:val="magenta"/>
                        <w:lang w:eastAsia="zh-CN"/>
                      </w:rPr>
                    </w:rPrChange>
                  </w:rPr>
                  <w:delText>[</w:delText>
                </w:r>
              </w:del>
            </w:ins>
            <w:ins w:id="575" w:author="Iana Siomina" w:date="2024-09-25T20:53:00Z">
              <w:r>
                <w:rPr>
                  <w:highlight w:val="none"/>
                  <w:lang w:val="sv-SE" w:eastAsia="zh-CN"/>
                  <w:rPrChange w:id="576" w:author="CATT" w:date="2024-11-19T17:58:34Z">
                    <w:rPr>
                      <w:highlight w:val="magenta"/>
                      <w:lang w:val="sv-SE" w:eastAsia="zh-CN"/>
                    </w:rPr>
                  </w:rPrChange>
                </w:rPr>
                <w:t>1</w:t>
              </w:r>
            </w:ins>
            <w:ins w:id="577" w:author="Iana Siomina" w:date="2024-10-23T14:09:00Z">
              <w:r>
                <w:rPr>
                  <w:highlight w:val="none"/>
                  <w:lang w:val="sv-SE" w:eastAsia="zh-CN"/>
                  <w:rPrChange w:id="578" w:author="CATT" w:date="2024-11-19T17:58:34Z">
                    <w:rPr>
                      <w:highlight w:val="magenta"/>
                      <w:lang w:val="sv-SE" w:eastAsia="zh-CN"/>
                    </w:rPr>
                  </w:rPrChange>
                </w:rPr>
                <w:t>6</w:t>
              </w:r>
            </w:ins>
            <w:ins w:id="579" w:author="Iana Siomina" w:date="2024-09-25T20:53:00Z">
              <w:del w:id="580" w:author="CATT" w:date="2024-11-19T18:00:32Z">
                <w:r>
                  <w:rPr>
                    <w:highlight w:val="none"/>
                    <w:lang w:eastAsia="zh-CN"/>
                    <w:rPrChange w:id="581" w:author="CATT" w:date="2024-11-19T17:58:34Z">
                      <w:rPr>
                        <w:highlight w:val="magenta"/>
                        <w:lang w:eastAsia="zh-CN"/>
                      </w:rPr>
                    </w:rPrChange>
                  </w:rPr>
                  <w:delText>]</w:delText>
                </w:r>
              </w:del>
            </w:ins>
          </w:p>
        </w:tc>
        <w:tc>
          <w:tcPr>
            <w:tcW w:w="1079" w:type="dxa"/>
            <w:vMerge w:val="restart"/>
            <w:vAlign w:val="center"/>
          </w:tcPr>
          <w:p w14:paraId="6D44CF7E">
            <w:pPr>
              <w:pStyle w:val="75"/>
              <w:rPr>
                <w:ins w:id="582" w:author="Iana Siomina" w:date="2024-09-25T20:53:00Z"/>
                <w:highlight w:val="none"/>
                <w:lang w:val="sv-SE" w:eastAsia="zh-CN"/>
                <w:rPrChange w:id="583" w:author="CATT" w:date="2024-11-19T17:58:34Z">
                  <w:rPr>
                    <w:ins w:id="584" w:author="Iana Siomina" w:date="2024-09-25T20:53:00Z"/>
                    <w:highlight w:val="magenta"/>
                    <w:lang w:val="sv-SE" w:eastAsia="zh-CN"/>
                  </w:rPr>
                </w:rPrChange>
              </w:rPr>
            </w:pPr>
            <w:ins w:id="585" w:author="Iana Siomina" w:date="2024-09-25T20:53:00Z">
              <w:del w:id="586" w:author="CATT" w:date="2024-11-19T18:02:28Z">
                <w:r>
                  <w:rPr>
                    <w:highlight w:val="none"/>
                    <w:lang w:val="sv-SE" w:eastAsia="zh-CN"/>
                    <w:rPrChange w:id="587" w:author="CATT" w:date="2024-11-19T17:58:34Z">
                      <w:rPr>
                        <w:highlight w:val="magenta"/>
                        <w:lang w:val="sv-SE" w:eastAsia="zh-CN"/>
                      </w:rPr>
                    </w:rPrChange>
                  </w:rPr>
                  <w:delText>[</w:delText>
                </w:r>
              </w:del>
            </w:ins>
            <w:ins w:id="588" w:author="Iana Siomina" w:date="2024-10-23T14:09:00Z">
              <w:r>
                <w:rPr>
                  <w:highlight w:val="none"/>
                  <w:lang w:val="sv-SE" w:eastAsia="zh-CN"/>
                  <w:rPrChange w:id="589" w:author="CATT" w:date="2024-11-19T17:58:34Z">
                    <w:rPr>
                      <w:highlight w:val="magenta"/>
                      <w:lang w:val="sv-SE" w:eastAsia="zh-CN"/>
                    </w:rPr>
                  </w:rPrChange>
                </w:rPr>
                <w:t>3</w:t>
              </w:r>
            </w:ins>
            <w:ins w:id="590" w:author="Iana Siomina" w:date="2024-09-25T20:53:00Z">
              <w:del w:id="591" w:author="CATT" w:date="2024-11-19T18:02:27Z">
                <w:r>
                  <w:rPr>
                    <w:highlight w:val="none"/>
                    <w:lang w:val="sv-SE" w:eastAsia="zh-CN"/>
                    <w:rPrChange w:id="592" w:author="CATT" w:date="2024-11-19T17:58:34Z">
                      <w:rPr>
                        <w:highlight w:val="magenta"/>
                        <w:lang w:val="sv-SE" w:eastAsia="zh-CN"/>
                      </w:rPr>
                    </w:rPrChange>
                  </w:rPr>
                  <w:delText>]</w:delText>
                </w:r>
              </w:del>
            </w:ins>
          </w:p>
        </w:tc>
        <w:tc>
          <w:tcPr>
            <w:tcW w:w="992" w:type="dxa"/>
            <w:vMerge w:val="restart"/>
            <w:vAlign w:val="center"/>
          </w:tcPr>
          <w:p w14:paraId="03D9174D">
            <w:pPr>
              <w:pStyle w:val="75"/>
              <w:rPr>
                <w:ins w:id="593" w:author="Iana Siomina" w:date="2024-09-25T20:53:00Z"/>
                <w:lang w:val="sv-SE" w:eastAsia="zh-CN"/>
              </w:rPr>
            </w:pPr>
            <w:ins w:id="594" w:author="Iana Siomina" w:date="2024-09-25T20:53:00Z">
              <w:r>
                <w:rPr>
                  <w:lang w:val="sv-SE" w:eastAsia="zh-CN"/>
                </w:rPr>
                <w:t xml:space="preserve">30 </w:t>
              </w:r>
            </w:ins>
          </w:p>
        </w:tc>
        <w:tc>
          <w:tcPr>
            <w:tcW w:w="1134" w:type="dxa"/>
            <w:vMerge w:val="restart"/>
            <w:vAlign w:val="center"/>
          </w:tcPr>
          <w:p w14:paraId="3A5FA8A2">
            <w:pPr>
              <w:pStyle w:val="75"/>
              <w:rPr>
                <w:ins w:id="595" w:author="Iana Siomina" w:date="2024-09-25T20:53:00Z"/>
              </w:rPr>
            </w:pPr>
            <w:ins w:id="596" w:author="Iana Siomina" w:date="2024-09-25T20:53:00Z">
              <w:r>
                <w:rPr/>
                <w:t>≥ 24</w:t>
              </w:r>
            </w:ins>
          </w:p>
        </w:tc>
        <w:tc>
          <w:tcPr>
            <w:tcW w:w="1367" w:type="dxa"/>
            <w:vMerge w:val="restart"/>
            <w:vAlign w:val="center"/>
          </w:tcPr>
          <w:p w14:paraId="02D52985">
            <w:pPr>
              <w:pStyle w:val="75"/>
              <w:rPr>
                <w:ins w:id="597" w:author="Iana Siomina" w:date="2024-09-25T20:53:00Z"/>
              </w:rPr>
            </w:pPr>
            <w:ins w:id="598"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46A67E8D">
            <w:pPr>
              <w:pStyle w:val="75"/>
              <w:rPr>
                <w:ins w:id="599" w:author="Iana Siomina" w:date="2024-09-25T20:53:00Z"/>
                <w:szCs w:val="18"/>
              </w:rPr>
            </w:pPr>
            <w:ins w:id="600" w:author="Iana Siomina" w:date="2024-09-25T20:53:00Z">
              <w:r>
                <w:rPr>
                  <w:szCs w:val="18"/>
                </w:rPr>
                <w:t>NR_FDD_FR1_A, NR_TDD_FR1_A,</w:t>
              </w:r>
            </w:ins>
          </w:p>
          <w:p w14:paraId="7C51B9A5">
            <w:pPr>
              <w:pStyle w:val="75"/>
              <w:rPr>
                <w:ins w:id="601" w:author="Iana Siomina" w:date="2024-09-25T20:53:00Z"/>
              </w:rPr>
            </w:pPr>
            <w:ins w:id="602"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664BD84A">
            <w:pPr>
              <w:pStyle w:val="75"/>
              <w:rPr>
                <w:ins w:id="603" w:author="Iana Siomina" w:date="2024-09-25T20:53:00Z"/>
              </w:rPr>
            </w:pPr>
            <w:ins w:id="604" w:author="Iana Siomina" w:date="2024-09-25T20:53:00Z">
              <w:r>
                <w:rPr/>
                <w:t>-124</w:t>
              </w:r>
            </w:ins>
          </w:p>
        </w:tc>
        <w:tc>
          <w:tcPr>
            <w:tcW w:w="1275" w:type="dxa"/>
            <w:vAlign w:val="center"/>
          </w:tcPr>
          <w:p w14:paraId="06B577B6">
            <w:pPr>
              <w:pStyle w:val="75"/>
              <w:rPr>
                <w:ins w:id="605" w:author="Iana Siomina" w:date="2024-09-25T20:53:00Z"/>
              </w:rPr>
            </w:pPr>
            <w:ins w:id="606" w:author="Iana Siomina" w:date="2024-09-25T20:53:00Z">
              <w:r>
                <w:rPr>
                  <w:lang w:eastAsia="zh-CN"/>
                </w:rPr>
                <w:t>-50</w:t>
              </w:r>
            </w:ins>
          </w:p>
        </w:tc>
      </w:tr>
      <w:tr w14:paraId="25D920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07" w:author="Iana Siomina" w:date="2024-09-25T20:53:00Z"/>
        </w:trPr>
        <w:tc>
          <w:tcPr>
            <w:tcW w:w="1043" w:type="dxa"/>
            <w:vMerge w:val="continue"/>
            <w:vAlign w:val="center"/>
          </w:tcPr>
          <w:p w14:paraId="6E9E1542">
            <w:pPr>
              <w:pStyle w:val="75"/>
              <w:rPr>
                <w:ins w:id="608" w:author="Iana Siomina" w:date="2024-09-25T20:53:00Z"/>
                <w:highlight w:val="none"/>
                <w:lang w:eastAsia="zh-CN"/>
                <w:rPrChange w:id="609" w:author="CATT" w:date="2024-11-19T17:58:34Z">
                  <w:rPr>
                    <w:ins w:id="610" w:author="Iana Siomina" w:date="2024-09-25T20:53:00Z"/>
                    <w:highlight w:val="magenta"/>
                    <w:lang w:eastAsia="zh-CN"/>
                  </w:rPr>
                </w:rPrChange>
              </w:rPr>
            </w:pPr>
          </w:p>
        </w:tc>
        <w:tc>
          <w:tcPr>
            <w:tcW w:w="1079" w:type="dxa"/>
            <w:vMerge w:val="continue"/>
            <w:vAlign w:val="center"/>
          </w:tcPr>
          <w:p w14:paraId="41A277D8">
            <w:pPr>
              <w:pStyle w:val="75"/>
              <w:rPr>
                <w:ins w:id="611" w:author="Iana Siomina" w:date="2024-09-25T20:53:00Z"/>
                <w:highlight w:val="none"/>
                <w:lang w:eastAsia="zh-CN"/>
                <w:rPrChange w:id="612" w:author="CATT" w:date="2024-11-19T17:58:34Z">
                  <w:rPr>
                    <w:ins w:id="613" w:author="Iana Siomina" w:date="2024-09-25T20:53:00Z"/>
                    <w:highlight w:val="magenta"/>
                    <w:lang w:eastAsia="zh-CN"/>
                  </w:rPr>
                </w:rPrChange>
              </w:rPr>
            </w:pPr>
          </w:p>
        </w:tc>
        <w:tc>
          <w:tcPr>
            <w:tcW w:w="992" w:type="dxa"/>
            <w:vMerge w:val="continue"/>
            <w:vAlign w:val="center"/>
          </w:tcPr>
          <w:p w14:paraId="10DC5E7B">
            <w:pPr>
              <w:pStyle w:val="75"/>
              <w:rPr>
                <w:ins w:id="614" w:author="Iana Siomina" w:date="2024-09-25T20:53:00Z"/>
                <w:lang w:val="sv-SE" w:eastAsia="zh-CN"/>
              </w:rPr>
            </w:pPr>
          </w:p>
        </w:tc>
        <w:tc>
          <w:tcPr>
            <w:tcW w:w="1134" w:type="dxa"/>
            <w:vMerge w:val="continue"/>
            <w:vAlign w:val="center"/>
          </w:tcPr>
          <w:p w14:paraId="71215352">
            <w:pPr>
              <w:pStyle w:val="75"/>
              <w:rPr>
                <w:ins w:id="615" w:author="Iana Siomina" w:date="2024-09-25T20:53:00Z"/>
              </w:rPr>
            </w:pPr>
          </w:p>
        </w:tc>
        <w:tc>
          <w:tcPr>
            <w:tcW w:w="1367" w:type="dxa"/>
            <w:vMerge w:val="continue"/>
            <w:vAlign w:val="center"/>
          </w:tcPr>
          <w:p w14:paraId="26866B4C">
            <w:pPr>
              <w:pStyle w:val="75"/>
              <w:rPr>
                <w:ins w:id="61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DCF1BDA">
            <w:pPr>
              <w:pStyle w:val="75"/>
              <w:rPr>
                <w:ins w:id="617" w:author="Iana Siomina" w:date="2024-09-25T20:53:00Z"/>
              </w:rPr>
            </w:pPr>
            <w:ins w:id="618"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5D6C3A7B">
            <w:pPr>
              <w:pStyle w:val="75"/>
              <w:rPr>
                <w:ins w:id="619" w:author="Iana Siomina" w:date="2024-09-25T20:53:00Z"/>
              </w:rPr>
            </w:pPr>
            <w:ins w:id="620" w:author="Iana Siomina" w:date="2024-09-25T20:53:00Z">
              <w:r>
                <w:rPr/>
                <w:t>-123.5</w:t>
              </w:r>
            </w:ins>
          </w:p>
        </w:tc>
        <w:tc>
          <w:tcPr>
            <w:tcW w:w="1275" w:type="dxa"/>
          </w:tcPr>
          <w:p w14:paraId="1C0C7B0B">
            <w:pPr>
              <w:pStyle w:val="75"/>
              <w:rPr>
                <w:ins w:id="621" w:author="Iana Siomina" w:date="2024-09-25T20:53:00Z"/>
              </w:rPr>
            </w:pPr>
            <w:ins w:id="622" w:author="Iana Siomina" w:date="2024-09-25T20:53:00Z">
              <w:r>
                <w:rPr>
                  <w:lang w:eastAsia="zh-CN"/>
                </w:rPr>
                <w:t>-50</w:t>
              </w:r>
            </w:ins>
          </w:p>
        </w:tc>
      </w:tr>
      <w:tr w14:paraId="72CE36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23" w:author="Iana Siomina" w:date="2024-09-25T20:53:00Z"/>
        </w:trPr>
        <w:tc>
          <w:tcPr>
            <w:tcW w:w="1043" w:type="dxa"/>
            <w:vMerge w:val="continue"/>
            <w:vAlign w:val="center"/>
          </w:tcPr>
          <w:p w14:paraId="15B612A3">
            <w:pPr>
              <w:pStyle w:val="75"/>
              <w:rPr>
                <w:ins w:id="624" w:author="Iana Siomina" w:date="2024-09-25T20:53:00Z"/>
                <w:highlight w:val="none"/>
                <w:lang w:eastAsia="zh-CN"/>
                <w:rPrChange w:id="625" w:author="CATT" w:date="2024-11-19T17:58:34Z">
                  <w:rPr>
                    <w:ins w:id="626" w:author="Iana Siomina" w:date="2024-09-25T20:53:00Z"/>
                    <w:highlight w:val="magenta"/>
                    <w:lang w:eastAsia="zh-CN"/>
                  </w:rPr>
                </w:rPrChange>
              </w:rPr>
            </w:pPr>
          </w:p>
        </w:tc>
        <w:tc>
          <w:tcPr>
            <w:tcW w:w="1079" w:type="dxa"/>
            <w:vMerge w:val="continue"/>
            <w:vAlign w:val="center"/>
          </w:tcPr>
          <w:p w14:paraId="04F5A839">
            <w:pPr>
              <w:pStyle w:val="75"/>
              <w:rPr>
                <w:ins w:id="627" w:author="Iana Siomina" w:date="2024-09-25T20:53:00Z"/>
                <w:highlight w:val="none"/>
                <w:lang w:eastAsia="zh-CN"/>
                <w:rPrChange w:id="628" w:author="CATT" w:date="2024-11-19T17:58:34Z">
                  <w:rPr>
                    <w:ins w:id="629" w:author="Iana Siomina" w:date="2024-09-25T20:53:00Z"/>
                    <w:highlight w:val="magenta"/>
                    <w:lang w:eastAsia="zh-CN"/>
                  </w:rPr>
                </w:rPrChange>
              </w:rPr>
            </w:pPr>
          </w:p>
        </w:tc>
        <w:tc>
          <w:tcPr>
            <w:tcW w:w="992" w:type="dxa"/>
            <w:vMerge w:val="continue"/>
            <w:vAlign w:val="center"/>
          </w:tcPr>
          <w:p w14:paraId="5F433E3D">
            <w:pPr>
              <w:pStyle w:val="75"/>
              <w:rPr>
                <w:ins w:id="630" w:author="Iana Siomina" w:date="2024-09-25T20:53:00Z"/>
                <w:lang w:val="sv-SE" w:eastAsia="zh-CN"/>
              </w:rPr>
            </w:pPr>
          </w:p>
        </w:tc>
        <w:tc>
          <w:tcPr>
            <w:tcW w:w="1134" w:type="dxa"/>
            <w:vMerge w:val="continue"/>
            <w:vAlign w:val="center"/>
          </w:tcPr>
          <w:p w14:paraId="31B79875">
            <w:pPr>
              <w:pStyle w:val="75"/>
              <w:rPr>
                <w:ins w:id="631" w:author="Iana Siomina" w:date="2024-09-25T20:53:00Z"/>
              </w:rPr>
            </w:pPr>
          </w:p>
        </w:tc>
        <w:tc>
          <w:tcPr>
            <w:tcW w:w="1367" w:type="dxa"/>
            <w:vMerge w:val="continue"/>
            <w:vAlign w:val="center"/>
          </w:tcPr>
          <w:p w14:paraId="6B60825D">
            <w:pPr>
              <w:pStyle w:val="75"/>
              <w:rPr>
                <w:ins w:id="63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0761D06">
            <w:pPr>
              <w:pStyle w:val="75"/>
              <w:rPr>
                <w:ins w:id="633" w:author="Iana Siomina" w:date="2024-09-25T20:53:00Z"/>
              </w:rPr>
            </w:pPr>
            <w:ins w:id="634"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E44571A">
            <w:pPr>
              <w:pStyle w:val="75"/>
              <w:rPr>
                <w:ins w:id="635" w:author="Iana Siomina" w:date="2024-09-25T20:53:00Z"/>
              </w:rPr>
            </w:pPr>
            <w:ins w:id="636" w:author="Iana Siomina" w:date="2024-09-25T20:53:00Z">
              <w:r>
                <w:rPr/>
                <w:t>-123</w:t>
              </w:r>
            </w:ins>
          </w:p>
        </w:tc>
        <w:tc>
          <w:tcPr>
            <w:tcW w:w="1275" w:type="dxa"/>
          </w:tcPr>
          <w:p w14:paraId="1ECE7E41">
            <w:pPr>
              <w:pStyle w:val="75"/>
              <w:rPr>
                <w:ins w:id="637" w:author="Iana Siomina" w:date="2024-09-25T20:53:00Z"/>
              </w:rPr>
            </w:pPr>
            <w:ins w:id="638" w:author="Iana Siomina" w:date="2024-09-25T20:53:00Z">
              <w:r>
                <w:rPr>
                  <w:lang w:eastAsia="zh-CN"/>
                </w:rPr>
                <w:t>-50</w:t>
              </w:r>
            </w:ins>
          </w:p>
        </w:tc>
      </w:tr>
      <w:tr w14:paraId="503B21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39" w:author="Iana Siomina" w:date="2024-09-25T20:53:00Z"/>
        </w:trPr>
        <w:tc>
          <w:tcPr>
            <w:tcW w:w="1043" w:type="dxa"/>
            <w:vMerge w:val="continue"/>
            <w:vAlign w:val="center"/>
          </w:tcPr>
          <w:p w14:paraId="6C01C094">
            <w:pPr>
              <w:pStyle w:val="75"/>
              <w:rPr>
                <w:ins w:id="640" w:author="Iana Siomina" w:date="2024-09-25T20:53:00Z"/>
                <w:highlight w:val="none"/>
                <w:lang w:eastAsia="zh-CN"/>
                <w:rPrChange w:id="641" w:author="CATT" w:date="2024-11-19T17:58:34Z">
                  <w:rPr>
                    <w:ins w:id="642" w:author="Iana Siomina" w:date="2024-09-25T20:53:00Z"/>
                    <w:highlight w:val="magenta"/>
                    <w:lang w:eastAsia="zh-CN"/>
                  </w:rPr>
                </w:rPrChange>
              </w:rPr>
            </w:pPr>
          </w:p>
        </w:tc>
        <w:tc>
          <w:tcPr>
            <w:tcW w:w="1079" w:type="dxa"/>
            <w:vMerge w:val="continue"/>
            <w:vAlign w:val="center"/>
          </w:tcPr>
          <w:p w14:paraId="1A45D266">
            <w:pPr>
              <w:pStyle w:val="75"/>
              <w:rPr>
                <w:ins w:id="643" w:author="Iana Siomina" w:date="2024-09-25T20:53:00Z"/>
                <w:highlight w:val="none"/>
                <w:lang w:eastAsia="zh-CN"/>
                <w:rPrChange w:id="644" w:author="CATT" w:date="2024-11-19T17:58:34Z">
                  <w:rPr>
                    <w:ins w:id="645" w:author="Iana Siomina" w:date="2024-09-25T20:53:00Z"/>
                    <w:highlight w:val="magenta"/>
                    <w:lang w:eastAsia="zh-CN"/>
                  </w:rPr>
                </w:rPrChange>
              </w:rPr>
            </w:pPr>
          </w:p>
        </w:tc>
        <w:tc>
          <w:tcPr>
            <w:tcW w:w="992" w:type="dxa"/>
            <w:vMerge w:val="continue"/>
            <w:vAlign w:val="center"/>
          </w:tcPr>
          <w:p w14:paraId="03A54470">
            <w:pPr>
              <w:pStyle w:val="75"/>
              <w:rPr>
                <w:ins w:id="646" w:author="Iana Siomina" w:date="2024-09-25T20:53:00Z"/>
                <w:lang w:val="sv-SE" w:eastAsia="zh-CN"/>
              </w:rPr>
            </w:pPr>
          </w:p>
        </w:tc>
        <w:tc>
          <w:tcPr>
            <w:tcW w:w="1134" w:type="dxa"/>
            <w:vMerge w:val="continue"/>
            <w:vAlign w:val="center"/>
          </w:tcPr>
          <w:p w14:paraId="763F24B2">
            <w:pPr>
              <w:pStyle w:val="75"/>
              <w:rPr>
                <w:ins w:id="647" w:author="Iana Siomina" w:date="2024-09-25T20:53:00Z"/>
              </w:rPr>
            </w:pPr>
          </w:p>
        </w:tc>
        <w:tc>
          <w:tcPr>
            <w:tcW w:w="1367" w:type="dxa"/>
            <w:vMerge w:val="continue"/>
            <w:vAlign w:val="center"/>
          </w:tcPr>
          <w:p w14:paraId="6F6FC0B7">
            <w:pPr>
              <w:pStyle w:val="75"/>
              <w:rPr>
                <w:ins w:id="64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2D4116A8">
            <w:pPr>
              <w:pStyle w:val="75"/>
              <w:rPr>
                <w:ins w:id="649" w:author="Iana Siomina" w:date="2024-09-25T20:53:00Z"/>
                <w:lang w:val="sv-SE"/>
              </w:rPr>
            </w:pPr>
            <w:ins w:id="650"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50EED58">
            <w:pPr>
              <w:pStyle w:val="75"/>
              <w:rPr>
                <w:ins w:id="651" w:author="Iana Siomina" w:date="2024-09-25T20:53:00Z"/>
              </w:rPr>
            </w:pPr>
            <w:ins w:id="652" w:author="Iana Siomina" w:date="2024-09-25T20:53:00Z">
              <w:r>
                <w:rPr/>
                <w:t>-122.5</w:t>
              </w:r>
            </w:ins>
          </w:p>
        </w:tc>
        <w:tc>
          <w:tcPr>
            <w:tcW w:w="1275" w:type="dxa"/>
          </w:tcPr>
          <w:p w14:paraId="18B4194B">
            <w:pPr>
              <w:pStyle w:val="75"/>
              <w:rPr>
                <w:ins w:id="653" w:author="Iana Siomina" w:date="2024-09-25T20:53:00Z"/>
              </w:rPr>
            </w:pPr>
            <w:ins w:id="654" w:author="Iana Siomina" w:date="2024-09-25T20:53:00Z">
              <w:r>
                <w:rPr>
                  <w:lang w:eastAsia="zh-CN"/>
                </w:rPr>
                <w:t>-50</w:t>
              </w:r>
            </w:ins>
          </w:p>
        </w:tc>
      </w:tr>
      <w:tr w14:paraId="1B455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55" w:author="Iana Siomina" w:date="2024-09-25T20:53:00Z"/>
        </w:trPr>
        <w:tc>
          <w:tcPr>
            <w:tcW w:w="1043" w:type="dxa"/>
            <w:vMerge w:val="continue"/>
            <w:vAlign w:val="center"/>
          </w:tcPr>
          <w:p w14:paraId="07792C4A">
            <w:pPr>
              <w:pStyle w:val="75"/>
              <w:rPr>
                <w:ins w:id="656" w:author="Iana Siomina" w:date="2024-09-25T20:53:00Z"/>
                <w:highlight w:val="none"/>
                <w:lang w:eastAsia="zh-CN"/>
                <w:rPrChange w:id="657" w:author="CATT" w:date="2024-11-19T17:58:34Z">
                  <w:rPr>
                    <w:ins w:id="658" w:author="Iana Siomina" w:date="2024-09-25T20:53:00Z"/>
                    <w:highlight w:val="magenta"/>
                    <w:lang w:eastAsia="zh-CN"/>
                  </w:rPr>
                </w:rPrChange>
              </w:rPr>
            </w:pPr>
          </w:p>
        </w:tc>
        <w:tc>
          <w:tcPr>
            <w:tcW w:w="1079" w:type="dxa"/>
            <w:vMerge w:val="continue"/>
            <w:vAlign w:val="center"/>
          </w:tcPr>
          <w:p w14:paraId="4EA4D7E4">
            <w:pPr>
              <w:pStyle w:val="75"/>
              <w:rPr>
                <w:ins w:id="659" w:author="Iana Siomina" w:date="2024-09-25T20:53:00Z"/>
                <w:highlight w:val="none"/>
                <w:lang w:eastAsia="zh-CN"/>
                <w:rPrChange w:id="660" w:author="CATT" w:date="2024-11-19T17:58:34Z">
                  <w:rPr>
                    <w:ins w:id="661" w:author="Iana Siomina" w:date="2024-09-25T20:53:00Z"/>
                    <w:highlight w:val="magenta"/>
                    <w:lang w:eastAsia="zh-CN"/>
                  </w:rPr>
                </w:rPrChange>
              </w:rPr>
            </w:pPr>
          </w:p>
        </w:tc>
        <w:tc>
          <w:tcPr>
            <w:tcW w:w="992" w:type="dxa"/>
            <w:vMerge w:val="continue"/>
            <w:vAlign w:val="center"/>
          </w:tcPr>
          <w:p w14:paraId="24FB2AD5">
            <w:pPr>
              <w:pStyle w:val="75"/>
              <w:rPr>
                <w:ins w:id="662" w:author="Iana Siomina" w:date="2024-09-25T20:53:00Z"/>
                <w:lang w:val="sv-SE" w:eastAsia="zh-CN"/>
              </w:rPr>
            </w:pPr>
          </w:p>
        </w:tc>
        <w:tc>
          <w:tcPr>
            <w:tcW w:w="1134" w:type="dxa"/>
            <w:vMerge w:val="continue"/>
            <w:vAlign w:val="center"/>
          </w:tcPr>
          <w:p w14:paraId="52A70186">
            <w:pPr>
              <w:pStyle w:val="75"/>
              <w:rPr>
                <w:ins w:id="663" w:author="Iana Siomina" w:date="2024-09-25T20:53:00Z"/>
              </w:rPr>
            </w:pPr>
          </w:p>
        </w:tc>
        <w:tc>
          <w:tcPr>
            <w:tcW w:w="1367" w:type="dxa"/>
            <w:vMerge w:val="continue"/>
            <w:vAlign w:val="center"/>
          </w:tcPr>
          <w:p w14:paraId="6BF24AD8">
            <w:pPr>
              <w:pStyle w:val="75"/>
              <w:rPr>
                <w:ins w:id="66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92E2027">
            <w:pPr>
              <w:pStyle w:val="75"/>
              <w:rPr>
                <w:ins w:id="665" w:author="Iana Siomina" w:date="2024-09-25T20:53:00Z"/>
                <w:lang w:val="sv-SE"/>
              </w:rPr>
            </w:pPr>
            <w:ins w:id="666"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994505D">
            <w:pPr>
              <w:pStyle w:val="75"/>
              <w:rPr>
                <w:ins w:id="667" w:author="Iana Siomina" w:date="2024-09-25T20:53:00Z"/>
              </w:rPr>
            </w:pPr>
            <w:ins w:id="668" w:author="Iana Siomina" w:date="2024-09-25T20:53:00Z">
              <w:r>
                <w:rPr/>
                <w:t>-122</w:t>
              </w:r>
            </w:ins>
          </w:p>
        </w:tc>
        <w:tc>
          <w:tcPr>
            <w:tcW w:w="1275" w:type="dxa"/>
          </w:tcPr>
          <w:p w14:paraId="19DBAB3F">
            <w:pPr>
              <w:pStyle w:val="75"/>
              <w:rPr>
                <w:ins w:id="669" w:author="Iana Siomina" w:date="2024-09-25T20:53:00Z"/>
              </w:rPr>
            </w:pPr>
            <w:ins w:id="670" w:author="Iana Siomina" w:date="2024-09-25T20:53:00Z">
              <w:r>
                <w:rPr>
                  <w:lang w:eastAsia="zh-CN"/>
                </w:rPr>
                <w:t>-50</w:t>
              </w:r>
            </w:ins>
          </w:p>
        </w:tc>
      </w:tr>
      <w:tr w14:paraId="753A36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71" w:author="Iana Siomina" w:date="2024-09-25T20:53:00Z"/>
        </w:trPr>
        <w:tc>
          <w:tcPr>
            <w:tcW w:w="1043" w:type="dxa"/>
            <w:vMerge w:val="continue"/>
            <w:vAlign w:val="center"/>
          </w:tcPr>
          <w:p w14:paraId="4D3B812E">
            <w:pPr>
              <w:pStyle w:val="75"/>
              <w:rPr>
                <w:ins w:id="672" w:author="Iana Siomina" w:date="2024-09-25T20:53:00Z"/>
                <w:highlight w:val="none"/>
                <w:lang w:eastAsia="zh-CN"/>
                <w:rPrChange w:id="673" w:author="CATT" w:date="2024-11-19T17:58:34Z">
                  <w:rPr>
                    <w:ins w:id="674" w:author="Iana Siomina" w:date="2024-09-25T20:53:00Z"/>
                    <w:highlight w:val="magenta"/>
                    <w:lang w:eastAsia="zh-CN"/>
                  </w:rPr>
                </w:rPrChange>
              </w:rPr>
            </w:pPr>
          </w:p>
        </w:tc>
        <w:tc>
          <w:tcPr>
            <w:tcW w:w="1079" w:type="dxa"/>
            <w:vMerge w:val="continue"/>
            <w:vAlign w:val="center"/>
          </w:tcPr>
          <w:p w14:paraId="7ED78E36">
            <w:pPr>
              <w:pStyle w:val="75"/>
              <w:rPr>
                <w:ins w:id="675" w:author="Iana Siomina" w:date="2024-09-25T20:53:00Z"/>
                <w:highlight w:val="none"/>
                <w:lang w:eastAsia="zh-CN"/>
                <w:rPrChange w:id="676" w:author="CATT" w:date="2024-11-19T17:58:34Z">
                  <w:rPr>
                    <w:ins w:id="677" w:author="Iana Siomina" w:date="2024-09-25T20:53:00Z"/>
                    <w:highlight w:val="magenta"/>
                    <w:lang w:eastAsia="zh-CN"/>
                  </w:rPr>
                </w:rPrChange>
              </w:rPr>
            </w:pPr>
          </w:p>
        </w:tc>
        <w:tc>
          <w:tcPr>
            <w:tcW w:w="992" w:type="dxa"/>
            <w:vMerge w:val="continue"/>
            <w:vAlign w:val="center"/>
          </w:tcPr>
          <w:p w14:paraId="2E7798EA">
            <w:pPr>
              <w:pStyle w:val="75"/>
              <w:rPr>
                <w:ins w:id="678" w:author="Iana Siomina" w:date="2024-09-25T20:53:00Z"/>
                <w:lang w:val="sv-SE" w:eastAsia="zh-CN"/>
              </w:rPr>
            </w:pPr>
          </w:p>
        </w:tc>
        <w:tc>
          <w:tcPr>
            <w:tcW w:w="1134" w:type="dxa"/>
            <w:vMerge w:val="continue"/>
            <w:vAlign w:val="center"/>
          </w:tcPr>
          <w:p w14:paraId="3D32270B">
            <w:pPr>
              <w:pStyle w:val="75"/>
              <w:rPr>
                <w:ins w:id="679" w:author="Iana Siomina" w:date="2024-09-25T20:53:00Z"/>
              </w:rPr>
            </w:pPr>
          </w:p>
        </w:tc>
        <w:tc>
          <w:tcPr>
            <w:tcW w:w="1367" w:type="dxa"/>
            <w:vMerge w:val="continue"/>
            <w:vAlign w:val="center"/>
          </w:tcPr>
          <w:p w14:paraId="4810A943">
            <w:pPr>
              <w:pStyle w:val="75"/>
              <w:rPr>
                <w:ins w:id="68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23A4821">
            <w:pPr>
              <w:pStyle w:val="75"/>
              <w:rPr>
                <w:ins w:id="681" w:author="Iana Siomina" w:date="2024-09-25T20:53:00Z"/>
              </w:rPr>
            </w:pPr>
            <w:ins w:id="682"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50EDFD31">
            <w:pPr>
              <w:pStyle w:val="75"/>
              <w:rPr>
                <w:ins w:id="683" w:author="Iana Siomina" w:date="2024-09-25T20:53:00Z"/>
              </w:rPr>
            </w:pPr>
            <w:ins w:id="684" w:author="Iana Siomina" w:date="2024-09-25T20:53:00Z">
              <w:r>
                <w:rPr/>
                <w:t>-121.5</w:t>
              </w:r>
            </w:ins>
          </w:p>
        </w:tc>
        <w:tc>
          <w:tcPr>
            <w:tcW w:w="1275" w:type="dxa"/>
          </w:tcPr>
          <w:p w14:paraId="55172D85">
            <w:pPr>
              <w:pStyle w:val="75"/>
              <w:rPr>
                <w:ins w:id="685" w:author="Iana Siomina" w:date="2024-09-25T20:53:00Z"/>
              </w:rPr>
            </w:pPr>
            <w:ins w:id="686" w:author="Iana Siomina" w:date="2024-09-25T20:53:00Z">
              <w:r>
                <w:rPr>
                  <w:lang w:eastAsia="zh-CN"/>
                </w:rPr>
                <w:t>-50</w:t>
              </w:r>
            </w:ins>
          </w:p>
        </w:tc>
      </w:tr>
      <w:tr w14:paraId="0392B9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87" w:author="Iana Siomina" w:date="2024-09-25T20:53:00Z"/>
        </w:trPr>
        <w:tc>
          <w:tcPr>
            <w:tcW w:w="1043" w:type="dxa"/>
            <w:vMerge w:val="continue"/>
            <w:vAlign w:val="center"/>
          </w:tcPr>
          <w:p w14:paraId="554FC816">
            <w:pPr>
              <w:pStyle w:val="75"/>
              <w:rPr>
                <w:ins w:id="688" w:author="Iana Siomina" w:date="2024-09-25T20:53:00Z"/>
                <w:highlight w:val="none"/>
                <w:lang w:eastAsia="zh-CN"/>
                <w:rPrChange w:id="689" w:author="CATT" w:date="2024-11-19T17:58:34Z">
                  <w:rPr>
                    <w:ins w:id="690" w:author="Iana Siomina" w:date="2024-09-25T20:53:00Z"/>
                    <w:highlight w:val="magenta"/>
                    <w:lang w:eastAsia="zh-CN"/>
                  </w:rPr>
                </w:rPrChange>
              </w:rPr>
            </w:pPr>
          </w:p>
        </w:tc>
        <w:tc>
          <w:tcPr>
            <w:tcW w:w="1079" w:type="dxa"/>
            <w:vMerge w:val="continue"/>
            <w:vAlign w:val="center"/>
          </w:tcPr>
          <w:p w14:paraId="70BBD3F9">
            <w:pPr>
              <w:pStyle w:val="75"/>
              <w:rPr>
                <w:ins w:id="691" w:author="Iana Siomina" w:date="2024-09-25T20:53:00Z"/>
                <w:highlight w:val="none"/>
                <w:lang w:eastAsia="zh-CN"/>
                <w:rPrChange w:id="692" w:author="CATT" w:date="2024-11-19T17:58:34Z">
                  <w:rPr>
                    <w:ins w:id="693" w:author="Iana Siomina" w:date="2024-09-25T20:53:00Z"/>
                    <w:highlight w:val="magenta"/>
                    <w:lang w:eastAsia="zh-CN"/>
                  </w:rPr>
                </w:rPrChange>
              </w:rPr>
            </w:pPr>
          </w:p>
        </w:tc>
        <w:tc>
          <w:tcPr>
            <w:tcW w:w="992" w:type="dxa"/>
            <w:vMerge w:val="continue"/>
            <w:vAlign w:val="center"/>
          </w:tcPr>
          <w:p w14:paraId="70BFEB72">
            <w:pPr>
              <w:pStyle w:val="75"/>
              <w:rPr>
                <w:ins w:id="694" w:author="Iana Siomina" w:date="2024-09-25T20:53:00Z"/>
                <w:lang w:val="sv-SE" w:eastAsia="zh-CN"/>
              </w:rPr>
            </w:pPr>
          </w:p>
        </w:tc>
        <w:tc>
          <w:tcPr>
            <w:tcW w:w="1134" w:type="dxa"/>
            <w:vMerge w:val="continue"/>
            <w:vAlign w:val="center"/>
          </w:tcPr>
          <w:p w14:paraId="0DB85526">
            <w:pPr>
              <w:pStyle w:val="75"/>
              <w:rPr>
                <w:ins w:id="695" w:author="Iana Siomina" w:date="2024-09-25T20:53:00Z"/>
              </w:rPr>
            </w:pPr>
          </w:p>
        </w:tc>
        <w:tc>
          <w:tcPr>
            <w:tcW w:w="1367" w:type="dxa"/>
            <w:vMerge w:val="continue"/>
            <w:vAlign w:val="center"/>
          </w:tcPr>
          <w:p w14:paraId="73A75976">
            <w:pPr>
              <w:pStyle w:val="75"/>
              <w:rPr>
                <w:ins w:id="69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61FE8B8">
            <w:pPr>
              <w:pStyle w:val="75"/>
              <w:rPr>
                <w:ins w:id="697" w:author="Iana Siomina" w:date="2024-09-25T20:53:00Z"/>
                <w:lang w:val="sv-SE"/>
              </w:rPr>
            </w:pPr>
            <w:ins w:id="698" w:author="Iana Siomina" w:date="2024-09-25T20:53:00Z">
              <w:r>
                <w:rPr>
                  <w:lang w:val="sv-SE" w:eastAsia="zh-CN"/>
                </w:rPr>
                <w:t>NR</w:t>
              </w:r>
            </w:ins>
            <w:ins w:id="699" w:author="Iana Siomina" w:date="2024-09-25T20:53:00Z">
              <w:r>
                <w:rPr>
                  <w:lang w:val="sv-SE"/>
                </w:rPr>
                <w:t>_</w:t>
              </w:r>
            </w:ins>
            <w:ins w:id="700" w:author="Iana Siomina" w:date="2024-09-25T20:53:00Z">
              <w:r>
                <w:rPr>
                  <w:lang w:val="sv-SE" w:eastAsia="zh-CN"/>
                </w:rPr>
                <w:t>FDD_FR1_G</w:t>
              </w:r>
            </w:ins>
            <w:ins w:id="701" w:author="Iana Siomina" w:date="2024-09-25T20:53:00Z">
              <w:r>
                <w:rPr>
                  <w:rFonts w:hint="eastAsia"/>
                  <w:lang w:val="sv-SE" w:eastAsia="zh-CN"/>
                </w:rPr>
                <w:t xml:space="preserve">, </w:t>
              </w:r>
            </w:ins>
            <w:ins w:id="702" w:author="Iana Siomina" w:date="2024-09-25T20:53:00Z">
              <w:r>
                <w:rPr>
                  <w:lang w:val="sv-SE" w:eastAsia="zh-CN"/>
                </w:rPr>
                <w:t>NR</w:t>
              </w:r>
            </w:ins>
            <w:ins w:id="703" w:author="Iana Siomina" w:date="2024-09-25T20:53:00Z">
              <w:r>
                <w:rPr>
                  <w:lang w:val="sv-SE"/>
                </w:rPr>
                <w:t>_</w:t>
              </w:r>
            </w:ins>
            <w:ins w:id="704" w:author="Iana Siomina" w:date="2024-09-25T20:53:00Z">
              <w:r>
                <w:rPr>
                  <w:rFonts w:hint="eastAsia"/>
                  <w:lang w:val="sv-SE" w:eastAsia="zh-CN"/>
                </w:rPr>
                <w:t>T</w:t>
              </w:r>
            </w:ins>
            <w:ins w:id="705"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412FC791">
            <w:pPr>
              <w:pStyle w:val="75"/>
              <w:rPr>
                <w:ins w:id="706" w:author="Iana Siomina" w:date="2024-09-25T20:53:00Z"/>
              </w:rPr>
            </w:pPr>
            <w:ins w:id="707" w:author="Iana Siomina" w:date="2024-09-25T20:53:00Z">
              <w:r>
                <w:rPr/>
                <w:t>-121</w:t>
              </w:r>
            </w:ins>
          </w:p>
        </w:tc>
        <w:tc>
          <w:tcPr>
            <w:tcW w:w="1275" w:type="dxa"/>
          </w:tcPr>
          <w:p w14:paraId="6107CEBB">
            <w:pPr>
              <w:pStyle w:val="75"/>
              <w:rPr>
                <w:ins w:id="708" w:author="Iana Siomina" w:date="2024-09-25T20:53:00Z"/>
              </w:rPr>
            </w:pPr>
            <w:ins w:id="709" w:author="Iana Siomina" w:date="2024-09-25T20:53:00Z">
              <w:r>
                <w:rPr>
                  <w:lang w:eastAsia="zh-CN"/>
                </w:rPr>
                <w:t>-50</w:t>
              </w:r>
            </w:ins>
          </w:p>
        </w:tc>
      </w:tr>
      <w:tr w14:paraId="677D4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10" w:author="Iana Siomina" w:date="2024-09-25T20:53:00Z"/>
        </w:trPr>
        <w:tc>
          <w:tcPr>
            <w:tcW w:w="1043" w:type="dxa"/>
            <w:vMerge w:val="continue"/>
            <w:vAlign w:val="center"/>
          </w:tcPr>
          <w:p w14:paraId="2EE6D802">
            <w:pPr>
              <w:pStyle w:val="75"/>
              <w:rPr>
                <w:ins w:id="711" w:author="Iana Siomina" w:date="2024-09-25T20:53:00Z"/>
                <w:highlight w:val="none"/>
                <w:lang w:eastAsia="zh-CN"/>
                <w:rPrChange w:id="712" w:author="CATT" w:date="2024-11-19T17:58:34Z">
                  <w:rPr>
                    <w:ins w:id="713" w:author="Iana Siomina" w:date="2024-09-25T20:53:00Z"/>
                    <w:highlight w:val="magenta"/>
                    <w:lang w:eastAsia="zh-CN"/>
                  </w:rPr>
                </w:rPrChange>
              </w:rPr>
            </w:pPr>
          </w:p>
        </w:tc>
        <w:tc>
          <w:tcPr>
            <w:tcW w:w="1079" w:type="dxa"/>
            <w:vMerge w:val="continue"/>
            <w:vAlign w:val="center"/>
          </w:tcPr>
          <w:p w14:paraId="68F98BC2">
            <w:pPr>
              <w:pStyle w:val="75"/>
              <w:rPr>
                <w:ins w:id="714" w:author="Iana Siomina" w:date="2024-09-25T20:53:00Z"/>
                <w:highlight w:val="none"/>
                <w:lang w:eastAsia="zh-CN"/>
                <w:rPrChange w:id="715" w:author="CATT" w:date="2024-11-19T17:58:34Z">
                  <w:rPr>
                    <w:ins w:id="716" w:author="Iana Siomina" w:date="2024-09-25T20:53:00Z"/>
                    <w:highlight w:val="magenta"/>
                    <w:lang w:eastAsia="zh-CN"/>
                  </w:rPr>
                </w:rPrChange>
              </w:rPr>
            </w:pPr>
          </w:p>
        </w:tc>
        <w:tc>
          <w:tcPr>
            <w:tcW w:w="992" w:type="dxa"/>
            <w:vMerge w:val="continue"/>
            <w:vAlign w:val="center"/>
          </w:tcPr>
          <w:p w14:paraId="487372CF">
            <w:pPr>
              <w:pStyle w:val="75"/>
              <w:rPr>
                <w:ins w:id="717" w:author="Iana Siomina" w:date="2024-09-25T20:53:00Z"/>
                <w:lang w:val="sv-SE" w:eastAsia="zh-CN"/>
              </w:rPr>
            </w:pPr>
          </w:p>
        </w:tc>
        <w:tc>
          <w:tcPr>
            <w:tcW w:w="1134" w:type="dxa"/>
            <w:vMerge w:val="continue"/>
            <w:tcBorders>
              <w:bottom w:val="nil"/>
            </w:tcBorders>
            <w:vAlign w:val="center"/>
          </w:tcPr>
          <w:p w14:paraId="1008472B">
            <w:pPr>
              <w:pStyle w:val="75"/>
              <w:rPr>
                <w:ins w:id="718" w:author="Iana Siomina" w:date="2024-09-25T20:53:00Z"/>
              </w:rPr>
            </w:pPr>
          </w:p>
        </w:tc>
        <w:tc>
          <w:tcPr>
            <w:tcW w:w="1367" w:type="dxa"/>
            <w:vMerge w:val="continue"/>
            <w:tcBorders>
              <w:bottom w:val="nil"/>
            </w:tcBorders>
            <w:vAlign w:val="center"/>
          </w:tcPr>
          <w:p w14:paraId="289EF98A">
            <w:pPr>
              <w:pStyle w:val="75"/>
              <w:rPr>
                <w:ins w:id="71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5D7F075">
            <w:pPr>
              <w:pStyle w:val="75"/>
              <w:rPr>
                <w:ins w:id="720" w:author="Iana Siomina" w:date="2024-09-25T20:53:00Z"/>
              </w:rPr>
            </w:pPr>
            <w:ins w:id="721" w:author="Iana Siomina" w:date="2024-09-25T20:53:00Z">
              <w:r>
                <w:rPr>
                  <w:lang w:eastAsia="zh-CN"/>
                </w:rPr>
                <w:t>NR</w:t>
              </w:r>
            </w:ins>
            <w:ins w:id="722" w:author="Iana Siomina" w:date="2024-09-25T20:53:00Z">
              <w:r>
                <w:rPr/>
                <w:t>_</w:t>
              </w:r>
            </w:ins>
            <w:ins w:id="723"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830A3B9">
            <w:pPr>
              <w:pStyle w:val="75"/>
              <w:rPr>
                <w:ins w:id="724" w:author="Iana Siomina" w:date="2024-09-25T20:53:00Z"/>
              </w:rPr>
            </w:pPr>
            <w:ins w:id="725" w:author="Iana Siomina" w:date="2024-09-25T20:53:00Z">
              <w:r>
                <w:rPr/>
                <w:t>-120.5</w:t>
              </w:r>
            </w:ins>
          </w:p>
        </w:tc>
        <w:tc>
          <w:tcPr>
            <w:tcW w:w="1275" w:type="dxa"/>
          </w:tcPr>
          <w:p w14:paraId="7D05EDB5">
            <w:pPr>
              <w:pStyle w:val="75"/>
              <w:rPr>
                <w:ins w:id="726" w:author="Iana Siomina" w:date="2024-09-25T20:53:00Z"/>
              </w:rPr>
            </w:pPr>
            <w:ins w:id="727" w:author="Iana Siomina" w:date="2024-09-25T20:53:00Z">
              <w:r>
                <w:rPr>
                  <w:lang w:eastAsia="zh-CN"/>
                </w:rPr>
                <w:t>-50</w:t>
              </w:r>
            </w:ins>
          </w:p>
        </w:tc>
      </w:tr>
      <w:tr w14:paraId="160501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28" w:author="Iana Siomina" w:date="2024-09-25T20:53:00Z"/>
        </w:trPr>
        <w:tc>
          <w:tcPr>
            <w:tcW w:w="1043" w:type="dxa"/>
            <w:vMerge w:val="continue"/>
            <w:tcBorders>
              <w:bottom w:val="single" w:color="auto" w:sz="4" w:space="0"/>
            </w:tcBorders>
            <w:vAlign w:val="center"/>
          </w:tcPr>
          <w:p w14:paraId="4B6ED032">
            <w:pPr>
              <w:pStyle w:val="75"/>
              <w:rPr>
                <w:ins w:id="729" w:author="Iana Siomina" w:date="2024-09-25T20:53:00Z"/>
                <w:highlight w:val="none"/>
                <w:lang w:eastAsia="zh-CN"/>
                <w:rPrChange w:id="730" w:author="CATT" w:date="2024-11-19T17:58:34Z">
                  <w:rPr>
                    <w:ins w:id="731" w:author="Iana Siomina" w:date="2024-09-25T20:53:00Z"/>
                    <w:highlight w:val="magenta"/>
                    <w:lang w:eastAsia="zh-CN"/>
                  </w:rPr>
                </w:rPrChange>
              </w:rPr>
            </w:pPr>
          </w:p>
        </w:tc>
        <w:tc>
          <w:tcPr>
            <w:tcW w:w="1079" w:type="dxa"/>
            <w:vMerge w:val="continue"/>
            <w:vAlign w:val="center"/>
          </w:tcPr>
          <w:p w14:paraId="7535F81C">
            <w:pPr>
              <w:pStyle w:val="75"/>
              <w:rPr>
                <w:ins w:id="732" w:author="Iana Siomina" w:date="2024-09-25T20:53:00Z"/>
                <w:highlight w:val="none"/>
                <w:lang w:eastAsia="zh-CN"/>
                <w:rPrChange w:id="733" w:author="CATT" w:date="2024-11-19T17:58:34Z">
                  <w:rPr>
                    <w:ins w:id="734" w:author="Iana Siomina" w:date="2024-09-25T20:53:00Z"/>
                    <w:highlight w:val="magenta"/>
                    <w:lang w:eastAsia="zh-CN"/>
                  </w:rPr>
                </w:rPrChange>
              </w:rPr>
            </w:pPr>
          </w:p>
        </w:tc>
        <w:tc>
          <w:tcPr>
            <w:tcW w:w="992" w:type="dxa"/>
            <w:vMerge w:val="continue"/>
            <w:vAlign w:val="center"/>
          </w:tcPr>
          <w:p w14:paraId="327C443B">
            <w:pPr>
              <w:pStyle w:val="75"/>
              <w:rPr>
                <w:ins w:id="735" w:author="Iana Siomina" w:date="2024-09-25T20:53:00Z"/>
                <w:lang w:val="sv-SE" w:eastAsia="zh-CN"/>
              </w:rPr>
            </w:pPr>
          </w:p>
        </w:tc>
        <w:tc>
          <w:tcPr>
            <w:tcW w:w="1134" w:type="dxa"/>
            <w:tcBorders>
              <w:top w:val="nil"/>
            </w:tcBorders>
            <w:vAlign w:val="center"/>
          </w:tcPr>
          <w:p w14:paraId="64526139">
            <w:pPr>
              <w:pStyle w:val="75"/>
              <w:rPr>
                <w:ins w:id="736" w:author="Iana Siomina" w:date="2024-09-25T20:53:00Z"/>
              </w:rPr>
            </w:pPr>
          </w:p>
        </w:tc>
        <w:tc>
          <w:tcPr>
            <w:tcW w:w="1367" w:type="dxa"/>
            <w:tcBorders>
              <w:top w:val="nil"/>
            </w:tcBorders>
            <w:vAlign w:val="center"/>
          </w:tcPr>
          <w:p w14:paraId="4768C716">
            <w:pPr>
              <w:pStyle w:val="75"/>
              <w:rPr>
                <w:ins w:id="73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19AA68BE">
            <w:pPr>
              <w:pStyle w:val="75"/>
              <w:rPr>
                <w:ins w:id="738" w:author="Iana Siomina" w:date="2024-09-25T20:53:00Z"/>
                <w:lang w:eastAsia="zh-CN"/>
              </w:rPr>
            </w:pPr>
            <w:ins w:id="739" w:author="Iana Siomina" w:date="2024-09-25T20:53:00Z">
              <w:r>
                <w:rPr>
                  <w:lang w:eastAsia="zh-CN"/>
                </w:rPr>
                <w:t>NR</w:t>
              </w:r>
            </w:ins>
            <w:ins w:id="740" w:author="Iana Siomina" w:date="2024-09-25T20:53:00Z">
              <w:r>
                <w:rPr/>
                <w:t>_</w:t>
              </w:r>
            </w:ins>
            <w:ins w:id="741" w:author="Iana Siomina" w:date="2024-09-25T20:53:00Z">
              <w:r>
                <w:rPr>
                  <w:lang w:eastAsia="zh-CN"/>
                </w:rPr>
                <w:t>FDD_FR1_</w:t>
              </w:r>
            </w:ins>
            <w:ins w:id="742"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980FB05">
            <w:pPr>
              <w:pStyle w:val="75"/>
              <w:rPr>
                <w:ins w:id="743" w:author="Iana Siomina" w:date="2024-09-25T20:53:00Z"/>
              </w:rPr>
            </w:pPr>
            <w:ins w:id="744" w:author="Iana Siomina" w:date="2024-09-25T20:53:00Z">
              <w:r>
                <w:rPr>
                  <w:rFonts w:hint="eastAsia"/>
                  <w:lang w:val="en-US" w:eastAsia="zh-CN"/>
                </w:rPr>
                <w:t>-117.5</w:t>
              </w:r>
            </w:ins>
          </w:p>
        </w:tc>
        <w:tc>
          <w:tcPr>
            <w:tcW w:w="1275" w:type="dxa"/>
          </w:tcPr>
          <w:p w14:paraId="242AB8EC">
            <w:pPr>
              <w:pStyle w:val="75"/>
              <w:rPr>
                <w:ins w:id="745" w:author="Iana Siomina" w:date="2024-09-25T20:53:00Z"/>
                <w:lang w:eastAsia="zh-CN"/>
              </w:rPr>
            </w:pPr>
            <w:ins w:id="746" w:author="Iana Siomina" w:date="2024-09-25T20:53:00Z">
              <w:r>
                <w:rPr>
                  <w:rFonts w:hint="eastAsia"/>
                  <w:lang w:val="en-US" w:eastAsia="zh-CN"/>
                </w:rPr>
                <w:t>-50</w:t>
              </w:r>
            </w:ins>
          </w:p>
        </w:tc>
      </w:tr>
      <w:tr w14:paraId="62480C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47"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592543BD">
            <w:pPr>
              <w:pStyle w:val="75"/>
              <w:rPr>
                <w:ins w:id="748" w:author="Iana Siomina" w:date="2024-09-25T20:53:00Z"/>
                <w:highlight w:val="none"/>
                <w:lang w:eastAsia="zh-CN"/>
                <w:rPrChange w:id="749" w:author="CATT" w:date="2024-11-19T17:58:34Z">
                  <w:rPr>
                    <w:ins w:id="750" w:author="Iana Siomina" w:date="2024-09-25T20:53:00Z"/>
                    <w:highlight w:val="magenta"/>
                    <w:lang w:eastAsia="zh-CN"/>
                  </w:rPr>
                </w:rPrChange>
              </w:rPr>
            </w:pPr>
            <w:ins w:id="751" w:author="Iana Siomina" w:date="2024-09-25T20:53:00Z">
              <w:del w:id="752" w:author="CATT" w:date="2024-11-19T18:00:37Z">
                <w:r>
                  <w:rPr>
                    <w:highlight w:val="none"/>
                    <w:lang w:eastAsia="zh-CN"/>
                    <w:rPrChange w:id="753" w:author="CATT" w:date="2024-11-19T17:58:34Z">
                      <w:rPr>
                        <w:highlight w:val="magenta"/>
                        <w:lang w:eastAsia="zh-CN"/>
                      </w:rPr>
                    </w:rPrChange>
                  </w:rPr>
                  <w:delText>[</w:delText>
                </w:r>
              </w:del>
            </w:ins>
            <w:ins w:id="754" w:author="Iana Siomina" w:date="2024-09-25T20:53:00Z">
              <w:r>
                <w:rPr>
                  <w:highlight w:val="none"/>
                  <w:lang w:val="sv-SE" w:eastAsia="zh-CN"/>
                  <w:rPrChange w:id="755" w:author="CATT" w:date="2024-11-19T17:58:34Z">
                    <w:rPr>
                      <w:highlight w:val="magenta"/>
                      <w:lang w:val="sv-SE" w:eastAsia="zh-CN"/>
                    </w:rPr>
                  </w:rPrChange>
                </w:rPr>
                <w:t>1</w:t>
              </w:r>
            </w:ins>
            <w:ins w:id="756" w:author="CATT" w:date="2024-11-19T18:00:36Z">
              <w:r>
                <w:rPr>
                  <w:rFonts w:hint="eastAsia"/>
                  <w:highlight w:val="none"/>
                  <w:lang w:val="en-US" w:eastAsia="zh-CN"/>
                </w:rPr>
                <w:t>1</w:t>
              </w:r>
            </w:ins>
            <w:ins w:id="757" w:author="Iana Siomina" w:date="2024-09-25T20:53:00Z">
              <w:del w:id="758" w:author="CATT" w:date="2024-11-19T18:00:36Z">
                <w:r>
                  <w:rPr>
                    <w:highlight w:val="none"/>
                    <w:lang w:val="sv-SE" w:eastAsia="zh-CN"/>
                    <w:rPrChange w:id="759" w:author="CATT" w:date="2024-11-19T17:58:34Z">
                      <w:rPr>
                        <w:highlight w:val="magenta"/>
                        <w:lang w:val="sv-SE" w:eastAsia="zh-CN"/>
                      </w:rPr>
                    </w:rPrChange>
                  </w:rPr>
                  <w:delText>2</w:delText>
                </w:r>
              </w:del>
            </w:ins>
            <w:ins w:id="760" w:author="Iana Siomina" w:date="2024-09-25T20:53:00Z">
              <w:del w:id="761" w:author="CATT" w:date="2024-11-19T18:00:36Z">
                <w:r>
                  <w:rPr>
                    <w:highlight w:val="none"/>
                    <w:lang w:eastAsia="zh-CN"/>
                    <w:rPrChange w:id="762" w:author="CATT" w:date="2024-11-19T17:58:34Z">
                      <w:rPr>
                        <w:highlight w:val="magenta"/>
                        <w:lang w:eastAsia="zh-CN"/>
                      </w:rPr>
                    </w:rPrChange>
                  </w:rPr>
                  <w:delText>]</w:delText>
                </w:r>
              </w:del>
            </w:ins>
          </w:p>
        </w:tc>
        <w:tc>
          <w:tcPr>
            <w:tcW w:w="1079" w:type="dxa"/>
          </w:tcPr>
          <w:p w14:paraId="05A49C4E">
            <w:pPr>
              <w:pStyle w:val="75"/>
              <w:rPr>
                <w:ins w:id="763" w:author="Iana Siomina" w:date="2024-09-25T20:53:00Z"/>
                <w:highlight w:val="none"/>
                <w:lang w:val="sv-SE" w:eastAsia="zh-CN"/>
                <w:rPrChange w:id="764" w:author="CATT" w:date="2024-11-19T17:58:34Z">
                  <w:rPr>
                    <w:ins w:id="765" w:author="Iana Siomina" w:date="2024-09-25T20:53:00Z"/>
                    <w:highlight w:val="magenta"/>
                    <w:lang w:val="sv-SE" w:eastAsia="zh-CN"/>
                  </w:rPr>
                </w:rPrChange>
              </w:rPr>
            </w:pPr>
            <w:ins w:id="766" w:author="Iana Siomina" w:date="2024-09-25T20:53:00Z">
              <w:del w:id="767" w:author="CATT" w:date="2024-11-19T18:02:30Z">
                <w:r>
                  <w:rPr>
                    <w:highlight w:val="none"/>
                    <w:lang w:val="sv-SE" w:eastAsia="zh-CN"/>
                    <w:rPrChange w:id="768" w:author="CATT" w:date="2024-11-19T17:58:34Z">
                      <w:rPr>
                        <w:highlight w:val="magenta"/>
                        <w:lang w:val="sv-SE" w:eastAsia="zh-CN"/>
                      </w:rPr>
                    </w:rPrChange>
                  </w:rPr>
                  <w:delText>[</w:delText>
                </w:r>
              </w:del>
            </w:ins>
            <w:ins w:id="769" w:author="Iana Siomina" w:date="2024-10-23T14:09:00Z">
              <w:r>
                <w:rPr>
                  <w:highlight w:val="none"/>
                  <w:lang w:val="sv-SE" w:eastAsia="zh-CN"/>
                  <w:rPrChange w:id="770" w:author="CATT" w:date="2024-11-19T17:58:34Z">
                    <w:rPr>
                      <w:highlight w:val="magenta"/>
                      <w:lang w:val="sv-SE" w:eastAsia="zh-CN"/>
                    </w:rPr>
                  </w:rPrChange>
                </w:rPr>
                <w:t>4</w:t>
              </w:r>
            </w:ins>
            <w:ins w:id="771" w:author="Iana Siomina" w:date="2024-09-25T20:53:00Z">
              <w:del w:id="772" w:author="CATT" w:date="2024-11-19T18:02:29Z">
                <w:r>
                  <w:rPr>
                    <w:highlight w:val="none"/>
                    <w:lang w:val="sv-SE" w:eastAsia="zh-CN"/>
                    <w:rPrChange w:id="773" w:author="CATT" w:date="2024-11-19T17:58:34Z">
                      <w:rPr>
                        <w:highlight w:val="magenta"/>
                        <w:lang w:val="sv-SE" w:eastAsia="zh-CN"/>
                      </w:rPr>
                    </w:rPrChange>
                  </w:rPr>
                  <w:delText>]</w:delText>
                </w:r>
              </w:del>
            </w:ins>
          </w:p>
        </w:tc>
        <w:tc>
          <w:tcPr>
            <w:tcW w:w="992" w:type="dxa"/>
            <w:vMerge w:val="continue"/>
            <w:vAlign w:val="center"/>
          </w:tcPr>
          <w:p w14:paraId="170D0C5E">
            <w:pPr>
              <w:pStyle w:val="75"/>
              <w:rPr>
                <w:ins w:id="774" w:author="Iana Siomina" w:date="2024-09-25T20:53:00Z"/>
                <w:lang w:val="sv-SE" w:eastAsia="zh-CN"/>
              </w:rPr>
            </w:pPr>
          </w:p>
        </w:tc>
        <w:tc>
          <w:tcPr>
            <w:tcW w:w="1134" w:type="dxa"/>
            <w:vAlign w:val="center"/>
          </w:tcPr>
          <w:p w14:paraId="6AA0362E">
            <w:pPr>
              <w:pStyle w:val="75"/>
              <w:rPr>
                <w:ins w:id="775" w:author="Iana Siomina" w:date="2024-09-25T20:53:00Z"/>
              </w:rPr>
            </w:pPr>
            <w:ins w:id="776" w:author="Iana Siomina" w:date="2024-09-25T20:53:00Z">
              <w:r>
                <w:rPr/>
                <w:t>≥ 48</w:t>
              </w:r>
            </w:ins>
          </w:p>
        </w:tc>
        <w:tc>
          <w:tcPr>
            <w:tcW w:w="1367" w:type="dxa"/>
            <w:vAlign w:val="center"/>
          </w:tcPr>
          <w:p w14:paraId="1F4B8038">
            <w:pPr>
              <w:pStyle w:val="75"/>
              <w:rPr>
                <w:ins w:id="777" w:author="Iana Siomina" w:date="2024-09-25T20:53:00Z"/>
              </w:rPr>
            </w:pPr>
            <w:ins w:id="778" w:author="Iana Siomina" w:date="2024-09-25T20:53:00Z">
              <w:r>
                <w:rPr/>
                <w:t>≥ 1</w:t>
              </w:r>
            </w:ins>
          </w:p>
        </w:tc>
        <w:tc>
          <w:tcPr>
            <w:tcW w:w="2040" w:type="dxa"/>
            <w:vAlign w:val="center"/>
          </w:tcPr>
          <w:p w14:paraId="2E82A156">
            <w:pPr>
              <w:pStyle w:val="75"/>
              <w:rPr>
                <w:ins w:id="779" w:author="Iana Siomina" w:date="2024-09-25T20:53:00Z"/>
                <w:lang w:eastAsia="zh-CN"/>
              </w:rPr>
            </w:pPr>
            <w:ins w:id="780" w:author="Iana Siomina" w:date="2024-09-25T20:53:00Z">
              <w:r>
                <w:rPr/>
                <w:t>Note 5</w:t>
              </w:r>
            </w:ins>
          </w:p>
        </w:tc>
        <w:tc>
          <w:tcPr>
            <w:tcW w:w="1134" w:type="dxa"/>
            <w:vAlign w:val="center"/>
          </w:tcPr>
          <w:p w14:paraId="64743489">
            <w:pPr>
              <w:pStyle w:val="75"/>
              <w:rPr>
                <w:ins w:id="781" w:author="Iana Siomina" w:date="2024-09-25T20:53:00Z"/>
              </w:rPr>
            </w:pPr>
            <w:ins w:id="782" w:author="Iana Siomina" w:date="2024-09-25T20:53:00Z">
              <w:r>
                <w:rPr/>
                <w:t>Note 5</w:t>
              </w:r>
            </w:ins>
          </w:p>
        </w:tc>
        <w:tc>
          <w:tcPr>
            <w:tcW w:w="1275" w:type="dxa"/>
            <w:vAlign w:val="center"/>
          </w:tcPr>
          <w:p w14:paraId="591052DF">
            <w:pPr>
              <w:pStyle w:val="75"/>
              <w:rPr>
                <w:ins w:id="783" w:author="Iana Siomina" w:date="2024-09-25T20:53:00Z"/>
                <w:lang w:eastAsia="zh-CN"/>
              </w:rPr>
            </w:pPr>
            <w:ins w:id="784" w:author="Iana Siomina" w:date="2024-09-25T20:53:00Z">
              <w:r>
                <w:rPr/>
                <w:t>Note 5</w:t>
              </w:r>
            </w:ins>
          </w:p>
        </w:tc>
      </w:tr>
      <w:tr w14:paraId="0EA172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785"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01129702">
            <w:pPr>
              <w:pStyle w:val="75"/>
              <w:rPr>
                <w:ins w:id="786" w:author="Iana Siomina" w:date="2024-09-25T20:53:00Z"/>
                <w:highlight w:val="none"/>
                <w:lang w:eastAsia="zh-CN"/>
                <w:rPrChange w:id="787" w:author="CATT" w:date="2024-11-19T17:58:34Z">
                  <w:rPr>
                    <w:ins w:id="788" w:author="Iana Siomina" w:date="2024-09-25T20:53:00Z"/>
                    <w:highlight w:val="magenta"/>
                    <w:lang w:eastAsia="zh-CN"/>
                  </w:rPr>
                </w:rPrChange>
              </w:rPr>
            </w:pPr>
            <w:ins w:id="789" w:author="CATT" w:date="2024-11-19T18:00:42Z">
              <w:r>
                <w:rPr>
                  <w:rFonts w:hint="eastAsia"/>
                  <w:highlight w:val="none"/>
                  <w:lang w:val="en-US" w:eastAsia="zh-CN"/>
                </w:rPr>
                <w:t>6</w:t>
              </w:r>
            </w:ins>
            <w:ins w:id="790" w:author="Iana Siomina" w:date="2024-09-25T20:53:00Z">
              <w:del w:id="791" w:author="CATT" w:date="2024-11-19T18:00:41Z">
                <w:r>
                  <w:rPr>
                    <w:highlight w:val="none"/>
                    <w:lang w:eastAsia="zh-CN"/>
                    <w:rPrChange w:id="792" w:author="CATT" w:date="2024-11-19T17:58:34Z">
                      <w:rPr>
                        <w:highlight w:val="magenta"/>
                        <w:lang w:eastAsia="zh-CN"/>
                      </w:rPr>
                    </w:rPrChange>
                  </w:rPr>
                  <w:delText>[</w:delText>
                </w:r>
              </w:del>
            </w:ins>
            <w:ins w:id="793" w:author="Iana Siomina" w:date="2024-09-25T20:53:00Z">
              <w:del w:id="794" w:author="CATT" w:date="2024-11-19T18:00:40Z">
                <w:r>
                  <w:rPr>
                    <w:highlight w:val="none"/>
                    <w:lang w:eastAsia="zh-CN"/>
                    <w:rPrChange w:id="795" w:author="CATT" w:date="2024-11-19T17:58:34Z">
                      <w:rPr>
                        <w:highlight w:val="magenta"/>
                        <w:lang w:eastAsia="zh-CN"/>
                      </w:rPr>
                    </w:rPrChange>
                  </w:rPr>
                  <w:delText>T</w:delText>
                </w:r>
              </w:del>
            </w:ins>
            <w:ins w:id="796" w:author="Iana Siomina" w:date="2024-09-25T20:53:00Z">
              <w:del w:id="797" w:author="CATT" w:date="2024-11-19T18:00:40Z">
                <w:r>
                  <w:rPr>
                    <w:highlight w:val="none"/>
                    <w:lang w:eastAsia="zh-CN"/>
                    <w:rPrChange w:id="798" w:author="CATT" w:date="2024-11-19T17:58:34Z">
                      <w:rPr>
                        <w:highlight w:val="magenta"/>
                        <w:lang w:eastAsia="zh-CN"/>
                      </w:rPr>
                    </w:rPrChange>
                  </w:rPr>
                  <w:delText>B</w:delText>
                </w:r>
              </w:del>
            </w:ins>
            <w:ins w:id="799" w:author="Iana Siomina" w:date="2024-09-25T20:53:00Z">
              <w:del w:id="800" w:author="CATT" w:date="2024-11-19T18:00:40Z">
                <w:r>
                  <w:rPr>
                    <w:highlight w:val="none"/>
                    <w:lang w:eastAsia="zh-CN"/>
                    <w:rPrChange w:id="801" w:author="CATT" w:date="2024-11-19T17:58:34Z">
                      <w:rPr>
                        <w:highlight w:val="magenta"/>
                        <w:lang w:eastAsia="zh-CN"/>
                      </w:rPr>
                    </w:rPrChange>
                  </w:rPr>
                  <w:delText>D</w:delText>
                </w:r>
              </w:del>
            </w:ins>
            <w:ins w:id="802" w:author="Iana Siomina" w:date="2024-09-25T20:53:00Z">
              <w:del w:id="803" w:author="CATT" w:date="2024-11-19T18:00:40Z">
                <w:r>
                  <w:rPr>
                    <w:highlight w:val="none"/>
                    <w:lang w:eastAsia="zh-CN"/>
                    <w:rPrChange w:id="804" w:author="CATT" w:date="2024-11-19T17:58:34Z">
                      <w:rPr>
                        <w:highlight w:val="magenta"/>
                        <w:lang w:eastAsia="zh-CN"/>
                      </w:rPr>
                    </w:rPrChange>
                  </w:rPr>
                  <w:delText>]</w:delText>
                </w:r>
              </w:del>
            </w:ins>
          </w:p>
        </w:tc>
        <w:tc>
          <w:tcPr>
            <w:tcW w:w="1079" w:type="dxa"/>
          </w:tcPr>
          <w:p w14:paraId="4137EB89">
            <w:pPr>
              <w:pStyle w:val="75"/>
              <w:rPr>
                <w:ins w:id="805" w:author="Iana Siomina" w:date="2024-09-25T20:53:00Z"/>
                <w:highlight w:val="none"/>
                <w:lang w:val="sv-SE" w:eastAsia="zh-CN"/>
                <w:rPrChange w:id="806" w:author="CATT" w:date="2024-11-19T17:58:34Z">
                  <w:rPr>
                    <w:ins w:id="807" w:author="Iana Siomina" w:date="2024-09-25T20:53:00Z"/>
                    <w:highlight w:val="magenta"/>
                    <w:lang w:val="sv-SE" w:eastAsia="zh-CN"/>
                  </w:rPr>
                </w:rPrChange>
              </w:rPr>
            </w:pPr>
            <w:ins w:id="808" w:author="CATT" w:date="2024-11-19T18:02:34Z">
              <w:r>
                <w:rPr>
                  <w:rFonts w:hint="eastAsia"/>
                  <w:highlight w:val="none"/>
                  <w:lang w:val="en-US" w:eastAsia="zh-CN"/>
                </w:rPr>
                <w:t>3</w:t>
              </w:r>
            </w:ins>
            <w:ins w:id="809" w:author="Iana Siomina" w:date="2024-09-25T20:53:00Z">
              <w:del w:id="810" w:author="CATT" w:date="2024-11-19T18:02:32Z">
                <w:r>
                  <w:rPr>
                    <w:highlight w:val="none"/>
                    <w:lang w:val="sv-SE" w:eastAsia="zh-CN"/>
                    <w:rPrChange w:id="811" w:author="CATT" w:date="2024-11-19T17:58:34Z">
                      <w:rPr>
                        <w:highlight w:val="magenta"/>
                        <w:lang w:val="sv-SE" w:eastAsia="zh-CN"/>
                      </w:rPr>
                    </w:rPrChange>
                  </w:rPr>
                  <w:delText>[</w:delText>
                </w:r>
              </w:del>
            </w:ins>
            <w:ins w:id="812" w:author="Iana Siomina" w:date="2024-09-25T20:53:00Z">
              <w:del w:id="813" w:author="CATT" w:date="2024-11-19T18:02:32Z">
                <w:r>
                  <w:rPr>
                    <w:highlight w:val="none"/>
                    <w:lang w:val="sv-SE" w:eastAsia="zh-CN"/>
                    <w:rPrChange w:id="814" w:author="CATT" w:date="2024-11-19T17:58:34Z">
                      <w:rPr>
                        <w:highlight w:val="magenta"/>
                        <w:lang w:val="sv-SE" w:eastAsia="zh-CN"/>
                      </w:rPr>
                    </w:rPrChange>
                  </w:rPr>
                  <w:delText>T</w:delText>
                </w:r>
              </w:del>
            </w:ins>
            <w:ins w:id="815" w:author="Iana Siomina" w:date="2024-09-25T20:53:00Z">
              <w:del w:id="816" w:author="CATT" w:date="2024-11-19T18:02:32Z">
                <w:r>
                  <w:rPr>
                    <w:highlight w:val="none"/>
                    <w:lang w:val="sv-SE" w:eastAsia="zh-CN"/>
                    <w:rPrChange w:id="817" w:author="CATT" w:date="2024-11-19T17:58:34Z">
                      <w:rPr>
                        <w:highlight w:val="magenta"/>
                        <w:lang w:val="sv-SE" w:eastAsia="zh-CN"/>
                      </w:rPr>
                    </w:rPrChange>
                  </w:rPr>
                  <w:delText>B</w:delText>
                </w:r>
              </w:del>
            </w:ins>
            <w:ins w:id="818" w:author="Iana Siomina" w:date="2024-09-25T20:53:00Z">
              <w:del w:id="819" w:author="CATT" w:date="2024-11-19T18:02:32Z">
                <w:r>
                  <w:rPr>
                    <w:highlight w:val="none"/>
                    <w:lang w:val="sv-SE" w:eastAsia="zh-CN"/>
                    <w:rPrChange w:id="820" w:author="CATT" w:date="2024-11-19T17:58:34Z">
                      <w:rPr>
                        <w:highlight w:val="magenta"/>
                        <w:lang w:val="sv-SE" w:eastAsia="zh-CN"/>
                      </w:rPr>
                    </w:rPrChange>
                  </w:rPr>
                  <w:delText>D</w:delText>
                </w:r>
              </w:del>
            </w:ins>
            <w:ins w:id="821" w:author="Iana Siomina" w:date="2024-09-25T20:53:00Z">
              <w:del w:id="822" w:author="CATT" w:date="2024-11-19T18:02:32Z">
                <w:r>
                  <w:rPr>
                    <w:highlight w:val="none"/>
                    <w:lang w:val="sv-SE" w:eastAsia="zh-CN"/>
                    <w:rPrChange w:id="823" w:author="CATT" w:date="2024-11-19T17:58:34Z">
                      <w:rPr>
                        <w:highlight w:val="magenta"/>
                        <w:lang w:val="sv-SE" w:eastAsia="zh-CN"/>
                      </w:rPr>
                    </w:rPrChange>
                  </w:rPr>
                  <w:delText>]</w:delText>
                </w:r>
              </w:del>
            </w:ins>
          </w:p>
        </w:tc>
        <w:tc>
          <w:tcPr>
            <w:tcW w:w="992" w:type="dxa"/>
            <w:vMerge w:val="continue"/>
            <w:vAlign w:val="center"/>
          </w:tcPr>
          <w:p w14:paraId="1953CF60">
            <w:pPr>
              <w:pStyle w:val="75"/>
              <w:rPr>
                <w:ins w:id="824" w:author="Iana Siomina" w:date="2024-09-25T20:53:00Z"/>
                <w:lang w:val="sv-SE" w:eastAsia="zh-CN"/>
              </w:rPr>
            </w:pPr>
          </w:p>
        </w:tc>
        <w:tc>
          <w:tcPr>
            <w:tcW w:w="1134" w:type="dxa"/>
            <w:vAlign w:val="center"/>
          </w:tcPr>
          <w:p w14:paraId="3F474455">
            <w:pPr>
              <w:pStyle w:val="75"/>
              <w:rPr>
                <w:ins w:id="825" w:author="Iana Siomina" w:date="2024-09-25T20:53:00Z"/>
              </w:rPr>
            </w:pPr>
            <w:ins w:id="826" w:author="Iana Siomina" w:date="2024-09-25T20:53:00Z">
              <w:r>
                <w:rPr/>
                <w:t>≥ 132</w:t>
              </w:r>
            </w:ins>
          </w:p>
        </w:tc>
        <w:tc>
          <w:tcPr>
            <w:tcW w:w="1367" w:type="dxa"/>
            <w:vAlign w:val="center"/>
          </w:tcPr>
          <w:p w14:paraId="2C153C09">
            <w:pPr>
              <w:pStyle w:val="75"/>
              <w:rPr>
                <w:ins w:id="827" w:author="Iana Siomina" w:date="2024-09-25T20:53:00Z"/>
              </w:rPr>
            </w:pPr>
            <w:ins w:id="828" w:author="Iana Siomina" w:date="2024-09-25T20:53:00Z">
              <w:r>
                <w:rPr/>
                <w:t>≥ 1</w:t>
              </w:r>
            </w:ins>
          </w:p>
        </w:tc>
        <w:tc>
          <w:tcPr>
            <w:tcW w:w="2040" w:type="dxa"/>
            <w:vAlign w:val="center"/>
          </w:tcPr>
          <w:p w14:paraId="45ACDFDD">
            <w:pPr>
              <w:pStyle w:val="75"/>
              <w:rPr>
                <w:ins w:id="829" w:author="Iana Siomina" w:date="2024-09-25T20:53:00Z"/>
              </w:rPr>
            </w:pPr>
            <w:ins w:id="830" w:author="Iana Siomina" w:date="2024-09-25T20:53:00Z">
              <w:r>
                <w:rPr/>
                <w:t>Note 5</w:t>
              </w:r>
            </w:ins>
          </w:p>
        </w:tc>
        <w:tc>
          <w:tcPr>
            <w:tcW w:w="1134" w:type="dxa"/>
            <w:vAlign w:val="center"/>
          </w:tcPr>
          <w:p w14:paraId="1414FCC7">
            <w:pPr>
              <w:pStyle w:val="75"/>
              <w:rPr>
                <w:ins w:id="831" w:author="Iana Siomina" w:date="2024-09-25T20:53:00Z"/>
              </w:rPr>
            </w:pPr>
            <w:ins w:id="832" w:author="Iana Siomina" w:date="2024-09-25T20:53:00Z">
              <w:r>
                <w:rPr/>
                <w:t>Note 5</w:t>
              </w:r>
            </w:ins>
          </w:p>
        </w:tc>
        <w:tc>
          <w:tcPr>
            <w:tcW w:w="1275" w:type="dxa"/>
            <w:vAlign w:val="center"/>
          </w:tcPr>
          <w:p w14:paraId="04320975">
            <w:pPr>
              <w:pStyle w:val="75"/>
              <w:rPr>
                <w:ins w:id="833" w:author="Iana Siomina" w:date="2024-09-25T20:53:00Z"/>
              </w:rPr>
            </w:pPr>
            <w:ins w:id="834" w:author="Iana Siomina" w:date="2024-09-25T20:53:00Z">
              <w:r>
                <w:rPr/>
                <w:t>Note 5</w:t>
              </w:r>
            </w:ins>
          </w:p>
        </w:tc>
      </w:tr>
      <w:tr w14:paraId="3D69EE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ins w:id="835" w:author="Iana Siomina" w:date="2024-09-25T20:53:00Z"/>
        </w:trPr>
        <w:tc>
          <w:tcPr>
            <w:tcW w:w="1043" w:type="dxa"/>
            <w:vMerge w:val="restart"/>
            <w:tcBorders>
              <w:top w:val="single" w:color="auto" w:sz="4" w:space="0"/>
              <w:left w:val="single" w:color="auto" w:sz="4" w:space="0"/>
              <w:right w:val="single" w:color="auto" w:sz="4" w:space="0"/>
            </w:tcBorders>
            <w:vAlign w:val="center"/>
          </w:tcPr>
          <w:p w14:paraId="62B607AF">
            <w:pPr>
              <w:pStyle w:val="75"/>
              <w:rPr>
                <w:ins w:id="836" w:author="Iana Siomina" w:date="2024-09-25T20:53:00Z"/>
                <w:highlight w:val="none"/>
                <w:lang w:eastAsia="zh-CN"/>
                <w:rPrChange w:id="837" w:author="CATT" w:date="2024-11-19T17:58:34Z">
                  <w:rPr>
                    <w:ins w:id="838" w:author="Iana Siomina" w:date="2024-09-25T20:53:00Z"/>
                    <w:highlight w:val="magenta"/>
                    <w:lang w:eastAsia="zh-CN"/>
                  </w:rPr>
                </w:rPrChange>
              </w:rPr>
            </w:pPr>
          </w:p>
          <w:p w14:paraId="7C51B5F0">
            <w:pPr>
              <w:pStyle w:val="75"/>
              <w:rPr>
                <w:ins w:id="839" w:author="Iana Siomina" w:date="2024-09-25T20:53:00Z"/>
                <w:highlight w:val="none"/>
                <w:rPrChange w:id="840" w:author="CATT" w:date="2024-11-19T17:58:34Z">
                  <w:rPr>
                    <w:ins w:id="841" w:author="Iana Siomina" w:date="2024-09-25T20:53:00Z"/>
                    <w:highlight w:val="magenta"/>
                  </w:rPr>
                </w:rPrChange>
              </w:rPr>
            </w:pPr>
            <w:ins w:id="842" w:author="Iana Siomina" w:date="2024-09-25T20:53:00Z">
              <w:del w:id="843" w:author="CATT" w:date="2024-11-19T18:00:53Z">
                <w:r>
                  <w:rPr>
                    <w:highlight w:val="none"/>
                    <w:lang w:eastAsia="zh-CN"/>
                    <w:rPrChange w:id="844" w:author="CATT" w:date="2024-11-19T17:58:34Z">
                      <w:rPr>
                        <w:highlight w:val="magenta"/>
                        <w:lang w:eastAsia="zh-CN"/>
                      </w:rPr>
                    </w:rPrChange>
                  </w:rPr>
                  <w:delText>[</w:delText>
                </w:r>
              </w:del>
            </w:ins>
            <w:ins w:id="845" w:author="Iana Siomina" w:date="2024-09-25T20:53:00Z">
              <w:r>
                <w:rPr>
                  <w:highlight w:val="none"/>
                  <w:lang w:val="sv-SE" w:eastAsia="zh-CN"/>
                  <w:rPrChange w:id="846" w:author="CATT" w:date="2024-11-19T17:58:34Z">
                    <w:rPr>
                      <w:highlight w:val="magenta"/>
                      <w:lang w:val="sv-SE" w:eastAsia="zh-CN"/>
                    </w:rPr>
                  </w:rPrChange>
                </w:rPr>
                <w:t>1</w:t>
              </w:r>
            </w:ins>
            <w:ins w:id="847" w:author="Iana Siomina" w:date="2024-10-23T14:10:00Z">
              <w:r>
                <w:rPr>
                  <w:highlight w:val="none"/>
                  <w:lang w:val="sv-SE" w:eastAsia="zh-CN"/>
                  <w:rPrChange w:id="848" w:author="CATT" w:date="2024-11-19T17:58:34Z">
                    <w:rPr>
                      <w:highlight w:val="magenta"/>
                      <w:lang w:val="sv-SE" w:eastAsia="zh-CN"/>
                    </w:rPr>
                  </w:rPrChange>
                </w:rPr>
                <w:t>7</w:t>
              </w:r>
            </w:ins>
            <w:ins w:id="849" w:author="Iana Siomina" w:date="2024-09-25T20:53:00Z">
              <w:del w:id="850" w:author="CATT" w:date="2024-11-19T18:00:52Z">
                <w:r>
                  <w:rPr>
                    <w:highlight w:val="none"/>
                    <w:lang w:eastAsia="zh-CN"/>
                    <w:rPrChange w:id="851" w:author="CATT" w:date="2024-11-19T17:58:34Z">
                      <w:rPr>
                        <w:highlight w:val="magenta"/>
                        <w:lang w:eastAsia="zh-CN"/>
                      </w:rPr>
                    </w:rPrChange>
                  </w:rPr>
                  <w:delText>]</w:delText>
                </w:r>
              </w:del>
            </w:ins>
          </w:p>
          <w:p w14:paraId="65BDB192">
            <w:pPr>
              <w:pStyle w:val="75"/>
              <w:rPr>
                <w:ins w:id="852" w:author="Iana Siomina" w:date="2024-09-25T20:53:00Z"/>
                <w:highlight w:val="none"/>
                <w:lang w:eastAsia="zh-CN"/>
                <w:rPrChange w:id="853" w:author="CATT" w:date="2024-11-19T17:58:34Z">
                  <w:rPr>
                    <w:ins w:id="854" w:author="Iana Siomina" w:date="2024-09-25T20:53:00Z"/>
                    <w:highlight w:val="magenta"/>
                    <w:lang w:eastAsia="zh-CN"/>
                  </w:rPr>
                </w:rPrChange>
              </w:rPr>
            </w:pPr>
          </w:p>
        </w:tc>
        <w:tc>
          <w:tcPr>
            <w:tcW w:w="1079" w:type="dxa"/>
            <w:vMerge w:val="restart"/>
            <w:vAlign w:val="center"/>
          </w:tcPr>
          <w:p w14:paraId="395211C5">
            <w:pPr>
              <w:pStyle w:val="75"/>
              <w:rPr>
                <w:ins w:id="855" w:author="Iana Siomina" w:date="2024-09-25T20:53:00Z"/>
                <w:highlight w:val="none"/>
                <w:lang w:val="sv-SE" w:eastAsia="zh-CN"/>
                <w:rPrChange w:id="856" w:author="CATT" w:date="2024-11-19T17:58:34Z">
                  <w:rPr>
                    <w:ins w:id="857" w:author="Iana Siomina" w:date="2024-09-25T20:53:00Z"/>
                    <w:highlight w:val="magenta"/>
                    <w:lang w:val="sv-SE" w:eastAsia="zh-CN"/>
                  </w:rPr>
                </w:rPrChange>
              </w:rPr>
            </w:pPr>
            <w:ins w:id="858" w:author="Iana Siomina" w:date="2024-09-25T20:53:00Z">
              <w:del w:id="859" w:author="CATT" w:date="2024-11-19T18:02:41Z">
                <w:r>
                  <w:rPr>
                    <w:highlight w:val="none"/>
                    <w:lang w:val="sv-SE" w:eastAsia="zh-CN"/>
                    <w:rPrChange w:id="860" w:author="CATT" w:date="2024-11-19T17:58:34Z">
                      <w:rPr>
                        <w:highlight w:val="magenta"/>
                        <w:lang w:val="sv-SE" w:eastAsia="zh-CN"/>
                      </w:rPr>
                    </w:rPrChange>
                  </w:rPr>
                  <w:delText>[</w:delText>
                </w:r>
              </w:del>
            </w:ins>
            <w:ins w:id="861" w:author="Iana Siomina" w:date="2024-10-23T14:10:00Z">
              <w:r>
                <w:rPr>
                  <w:highlight w:val="none"/>
                  <w:lang w:val="sv-SE" w:eastAsia="zh-CN"/>
                  <w:rPrChange w:id="862" w:author="CATT" w:date="2024-11-19T17:58:34Z">
                    <w:rPr>
                      <w:highlight w:val="magenta"/>
                      <w:lang w:val="sv-SE" w:eastAsia="zh-CN"/>
                    </w:rPr>
                  </w:rPrChange>
                </w:rPr>
                <w:t>3</w:t>
              </w:r>
            </w:ins>
            <w:ins w:id="863" w:author="Iana Siomina" w:date="2024-09-25T20:53:00Z">
              <w:del w:id="864" w:author="CATT" w:date="2024-11-19T18:02:41Z">
                <w:r>
                  <w:rPr>
                    <w:highlight w:val="none"/>
                    <w:lang w:val="sv-SE" w:eastAsia="zh-CN"/>
                    <w:rPrChange w:id="865" w:author="CATT" w:date="2024-11-19T17:58:34Z">
                      <w:rPr>
                        <w:highlight w:val="magenta"/>
                        <w:lang w:val="sv-SE" w:eastAsia="zh-CN"/>
                      </w:rPr>
                    </w:rPrChange>
                  </w:rPr>
                  <w:delText>]</w:delText>
                </w:r>
              </w:del>
            </w:ins>
          </w:p>
        </w:tc>
        <w:tc>
          <w:tcPr>
            <w:tcW w:w="992" w:type="dxa"/>
            <w:vMerge w:val="restart"/>
            <w:vAlign w:val="center"/>
          </w:tcPr>
          <w:p w14:paraId="1C808357">
            <w:pPr>
              <w:pStyle w:val="75"/>
              <w:rPr>
                <w:ins w:id="866" w:author="Iana Siomina" w:date="2024-09-25T20:53:00Z"/>
                <w:lang w:val="sv-SE" w:eastAsia="zh-CN"/>
              </w:rPr>
            </w:pPr>
            <w:ins w:id="867" w:author="Iana Siomina" w:date="2024-09-25T20:53:00Z">
              <w:r>
                <w:rPr>
                  <w:rFonts w:hint="eastAsia"/>
                  <w:lang w:val="sv-SE" w:eastAsia="zh-CN"/>
                </w:rPr>
                <w:t>6</w:t>
              </w:r>
            </w:ins>
            <w:ins w:id="868" w:author="Iana Siomina" w:date="2024-09-25T20:53:00Z">
              <w:r>
                <w:rPr>
                  <w:lang w:val="sv-SE" w:eastAsia="zh-CN"/>
                </w:rPr>
                <w:t>0</w:t>
              </w:r>
            </w:ins>
          </w:p>
        </w:tc>
        <w:tc>
          <w:tcPr>
            <w:tcW w:w="1134" w:type="dxa"/>
            <w:vMerge w:val="restart"/>
            <w:vAlign w:val="center"/>
          </w:tcPr>
          <w:p w14:paraId="093B731B">
            <w:pPr>
              <w:pStyle w:val="75"/>
              <w:rPr>
                <w:ins w:id="869" w:author="Iana Siomina" w:date="2024-09-25T20:53:00Z"/>
              </w:rPr>
            </w:pPr>
            <w:ins w:id="870" w:author="Iana Siomina" w:date="2024-09-25T20:53:00Z">
              <w:r>
                <w:rPr/>
                <w:t>≥ 24</w:t>
              </w:r>
            </w:ins>
          </w:p>
        </w:tc>
        <w:tc>
          <w:tcPr>
            <w:tcW w:w="1367" w:type="dxa"/>
            <w:vMerge w:val="restart"/>
            <w:vAlign w:val="center"/>
          </w:tcPr>
          <w:p w14:paraId="48BB85C2">
            <w:pPr>
              <w:pStyle w:val="75"/>
              <w:rPr>
                <w:ins w:id="871" w:author="Iana Siomina" w:date="2024-09-25T20:53:00Z"/>
              </w:rPr>
            </w:pPr>
            <w:ins w:id="872"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5D075118">
            <w:pPr>
              <w:pStyle w:val="75"/>
              <w:rPr>
                <w:ins w:id="873" w:author="Iana Siomina" w:date="2024-09-25T20:53:00Z"/>
                <w:szCs w:val="18"/>
              </w:rPr>
            </w:pPr>
            <w:ins w:id="874" w:author="Iana Siomina" w:date="2024-09-25T20:53:00Z">
              <w:r>
                <w:rPr>
                  <w:szCs w:val="18"/>
                </w:rPr>
                <w:t>NR_FDD_FR1_A, NR_TDD_FR1_A,</w:t>
              </w:r>
            </w:ins>
          </w:p>
          <w:p w14:paraId="7CBEFBF4">
            <w:pPr>
              <w:pStyle w:val="75"/>
              <w:rPr>
                <w:ins w:id="875" w:author="Iana Siomina" w:date="2024-09-25T20:53:00Z"/>
              </w:rPr>
            </w:pPr>
            <w:ins w:id="876"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45D4B19B">
            <w:pPr>
              <w:pStyle w:val="75"/>
              <w:rPr>
                <w:ins w:id="877" w:author="Iana Siomina" w:date="2024-09-25T20:53:00Z"/>
              </w:rPr>
            </w:pPr>
            <w:ins w:id="878" w:author="Iana Siomina" w:date="2024-09-25T20:53:00Z">
              <w:r>
                <w:rPr/>
                <w:t>-121</w:t>
              </w:r>
            </w:ins>
          </w:p>
        </w:tc>
        <w:tc>
          <w:tcPr>
            <w:tcW w:w="1275" w:type="dxa"/>
            <w:vAlign w:val="center"/>
          </w:tcPr>
          <w:p w14:paraId="0BAE6BCA">
            <w:pPr>
              <w:pStyle w:val="75"/>
              <w:rPr>
                <w:ins w:id="879" w:author="Iana Siomina" w:date="2024-09-25T20:53:00Z"/>
              </w:rPr>
            </w:pPr>
            <w:ins w:id="880" w:author="Iana Siomina" w:date="2024-09-25T20:53:00Z">
              <w:r>
                <w:rPr>
                  <w:lang w:eastAsia="zh-CN"/>
                </w:rPr>
                <w:t>-50</w:t>
              </w:r>
            </w:ins>
          </w:p>
        </w:tc>
      </w:tr>
      <w:tr w14:paraId="0CD1D7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81" w:author="Iana Siomina" w:date="2024-09-25T20:53:00Z"/>
        </w:trPr>
        <w:tc>
          <w:tcPr>
            <w:tcW w:w="1043" w:type="dxa"/>
            <w:vMerge w:val="continue"/>
            <w:tcBorders>
              <w:left w:val="single" w:color="auto" w:sz="4" w:space="0"/>
              <w:right w:val="single" w:color="auto" w:sz="4" w:space="0"/>
            </w:tcBorders>
            <w:vAlign w:val="center"/>
          </w:tcPr>
          <w:p w14:paraId="23E09E30">
            <w:pPr>
              <w:pStyle w:val="75"/>
              <w:rPr>
                <w:ins w:id="882" w:author="Iana Siomina" w:date="2024-09-25T20:53:00Z"/>
                <w:highlight w:val="none"/>
                <w:lang w:eastAsia="zh-CN"/>
                <w:rPrChange w:id="883" w:author="CATT" w:date="2024-11-19T17:58:34Z">
                  <w:rPr>
                    <w:ins w:id="884" w:author="Iana Siomina" w:date="2024-09-25T20:53:00Z"/>
                    <w:highlight w:val="magenta"/>
                    <w:lang w:eastAsia="zh-CN"/>
                  </w:rPr>
                </w:rPrChange>
              </w:rPr>
            </w:pPr>
          </w:p>
        </w:tc>
        <w:tc>
          <w:tcPr>
            <w:tcW w:w="1079" w:type="dxa"/>
            <w:vMerge w:val="continue"/>
            <w:vAlign w:val="center"/>
          </w:tcPr>
          <w:p w14:paraId="7B214E22">
            <w:pPr>
              <w:pStyle w:val="75"/>
              <w:rPr>
                <w:ins w:id="885" w:author="Iana Siomina" w:date="2024-09-25T20:53:00Z"/>
                <w:highlight w:val="none"/>
                <w:lang w:eastAsia="zh-CN"/>
                <w:rPrChange w:id="886" w:author="CATT" w:date="2024-11-19T17:58:34Z">
                  <w:rPr>
                    <w:ins w:id="887" w:author="Iana Siomina" w:date="2024-09-25T20:53:00Z"/>
                    <w:highlight w:val="magenta"/>
                    <w:lang w:eastAsia="zh-CN"/>
                  </w:rPr>
                </w:rPrChange>
              </w:rPr>
            </w:pPr>
          </w:p>
        </w:tc>
        <w:tc>
          <w:tcPr>
            <w:tcW w:w="992" w:type="dxa"/>
            <w:vMerge w:val="continue"/>
            <w:vAlign w:val="center"/>
          </w:tcPr>
          <w:p w14:paraId="47BF5F1E">
            <w:pPr>
              <w:pStyle w:val="75"/>
              <w:rPr>
                <w:ins w:id="888" w:author="Iana Siomina" w:date="2024-09-25T20:53:00Z"/>
                <w:lang w:val="sv-SE" w:eastAsia="zh-CN"/>
              </w:rPr>
            </w:pPr>
          </w:p>
        </w:tc>
        <w:tc>
          <w:tcPr>
            <w:tcW w:w="1134" w:type="dxa"/>
            <w:vMerge w:val="continue"/>
            <w:vAlign w:val="center"/>
          </w:tcPr>
          <w:p w14:paraId="13B0E9FA">
            <w:pPr>
              <w:pStyle w:val="75"/>
              <w:rPr>
                <w:ins w:id="889" w:author="Iana Siomina" w:date="2024-09-25T20:53:00Z"/>
              </w:rPr>
            </w:pPr>
          </w:p>
        </w:tc>
        <w:tc>
          <w:tcPr>
            <w:tcW w:w="1367" w:type="dxa"/>
            <w:vMerge w:val="continue"/>
            <w:vAlign w:val="center"/>
          </w:tcPr>
          <w:p w14:paraId="050CDAC4">
            <w:pPr>
              <w:pStyle w:val="75"/>
              <w:rPr>
                <w:ins w:id="89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5931347E">
            <w:pPr>
              <w:pStyle w:val="75"/>
              <w:rPr>
                <w:ins w:id="891" w:author="Iana Siomina" w:date="2024-09-25T20:53:00Z"/>
              </w:rPr>
            </w:pPr>
            <w:ins w:id="892"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4FB7B4D1">
            <w:pPr>
              <w:pStyle w:val="75"/>
              <w:rPr>
                <w:ins w:id="893" w:author="Iana Siomina" w:date="2024-09-25T20:53:00Z"/>
              </w:rPr>
            </w:pPr>
            <w:ins w:id="894" w:author="Iana Siomina" w:date="2024-09-25T20:53:00Z">
              <w:r>
                <w:rPr/>
                <w:t>-120.5</w:t>
              </w:r>
            </w:ins>
          </w:p>
        </w:tc>
        <w:tc>
          <w:tcPr>
            <w:tcW w:w="1275" w:type="dxa"/>
          </w:tcPr>
          <w:p w14:paraId="55A0971B">
            <w:pPr>
              <w:pStyle w:val="75"/>
              <w:rPr>
                <w:ins w:id="895" w:author="Iana Siomina" w:date="2024-09-25T20:53:00Z"/>
              </w:rPr>
            </w:pPr>
            <w:ins w:id="896" w:author="Iana Siomina" w:date="2024-09-25T20:53:00Z">
              <w:r>
                <w:rPr>
                  <w:lang w:eastAsia="zh-CN"/>
                </w:rPr>
                <w:t>-50</w:t>
              </w:r>
            </w:ins>
          </w:p>
        </w:tc>
      </w:tr>
      <w:tr w14:paraId="3A8D1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897" w:author="Iana Siomina" w:date="2024-09-25T20:53:00Z"/>
        </w:trPr>
        <w:tc>
          <w:tcPr>
            <w:tcW w:w="1043" w:type="dxa"/>
            <w:vMerge w:val="continue"/>
            <w:tcBorders>
              <w:left w:val="single" w:color="auto" w:sz="4" w:space="0"/>
              <w:right w:val="single" w:color="auto" w:sz="4" w:space="0"/>
            </w:tcBorders>
            <w:vAlign w:val="center"/>
          </w:tcPr>
          <w:p w14:paraId="6939AB0C">
            <w:pPr>
              <w:pStyle w:val="75"/>
              <w:rPr>
                <w:ins w:id="898" w:author="Iana Siomina" w:date="2024-09-25T20:53:00Z"/>
                <w:highlight w:val="none"/>
                <w:lang w:eastAsia="zh-CN"/>
                <w:rPrChange w:id="899" w:author="CATT" w:date="2024-11-19T17:58:34Z">
                  <w:rPr>
                    <w:ins w:id="900" w:author="Iana Siomina" w:date="2024-09-25T20:53:00Z"/>
                    <w:highlight w:val="magenta"/>
                    <w:lang w:eastAsia="zh-CN"/>
                  </w:rPr>
                </w:rPrChange>
              </w:rPr>
            </w:pPr>
          </w:p>
        </w:tc>
        <w:tc>
          <w:tcPr>
            <w:tcW w:w="1079" w:type="dxa"/>
            <w:vMerge w:val="continue"/>
            <w:vAlign w:val="center"/>
          </w:tcPr>
          <w:p w14:paraId="6463DE4C">
            <w:pPr>
              <w:pStyle w:val="75"/>
              <w:rPr>
                <w:ins w:id="901" w:author="Iana Siomina" w:date="2024-09-25T20:53:00Z"/>
                <w:highlight w:val="none"/>
                <w:lang w:eastAsia="zh-CN"/>
                <w:rPrChange w:id="902" w:author="CATT" w:date="2024-11-19T17:58:34Z">
                  <w:rPr>
                    <w:ins w:id="903" w:author="Iana Siomina" w:date="2024-09-25T20:53:00Z"/>
                    <w:highlight w:val="magenta"/>
                    <w:lang w:eastAsia="zh-CN"/>
                  </w:rPr>
                </w:rPrChange>
              </w:rPr>
            </w:pPr>
          </w:p>
        </w:tc>
        <w:tc>
          <w:tcPr>
            <w:tcW w:w="992" w:type="dxa"/>
            <w:vMerge w:val="continue"/>
            <w:vAlign w:val="center"/>
          </w:tcPr>
          <w:p w14:paraId="6653FBDF">
            <w:pPr>
              <w:pStyle w:val="75"/>
              <w:rPr>
                <w:ins w:id="904" w:author="Iana Siomina" w:date="2024-09-25T20:53:00Z"/>
                <w:lang w:val="sv-SE" w:eastAsia="zh-CN"/>
              </w:rPr>
            </w:pPr>
          </w:p>
        </w:tc>
        <w:tc>
          <w:tcPr>
            <w:tcW w:w="1134" w:type="dxa"/>
            <w:vMerge w:val="continue"/>
            <w:vAlign w:val="center"/>
          </w:tcPr>
          <w:p w14:paraId="3EF29A4A">
            <w:pPr>
              <w:pStyle w:val="75"/>
              <w:rPr>
                <w:ins w:id="905" w:author="Iana Siomina" w:date="2024-09-25T20:53:00Z"/>
              </w:rPr>
            </w:pPr>
          </w:p>
        </w:tc>
        <w:tc>
          <w:tcPr>
            <w:tcW w:w="1367" w:type="dxa"/>
            <w:vMerge w:val="continue"/>
            <w:vAlign w:val="center"/>
          </w:tcPr>
          <w:p w14:paraId="7C15E185">
            <w:pPr>
              <w:pStyle w:val="75"/>
              <w:rPr>
                <w:ins w:id="90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E79A6F2">
            <w:pPr>
              <w:pStyle w:val="75"/>
              <w:rPr>
                <w:ins w:id="907" w:author="Iana Siomina" w:date="2024-09-25T20:53:00Z"/>
              </w:rPr>
            </w:pPr>
            <w:ins w:id="908"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4C068707">
            <w:pPr>
              <w:pStyle w:val="75"/>
              <w:rPr>
                <w:ins w:id="909" w:author="Iana Siomina" w:date="2024-09-25T20:53:00Z"/>
              </w:rPr>
            </w:pPr>
            <w:ins w:id="910" w:author="Iana Siomina" w:date="2024-09-25T20:53:00Z">
              <w:r>
                <w:rPr/>
                <w:t>-120</w:t>
              </w:r>
            </w:ins>
          </w:p>
        </w:tc>
        <w:tc>
          <w:tcPr>
            <w:tcW w:w="1275" w:type="dxa"/>
          </w:tcPr>
          <w:p w14:paraId="3176EDC9">
            <w:pPr>
              <w:pStyle w:val="75"/>
              <w:rPr>
                <w:ins w:id="911" w:author="Iana Siomina" w:date="2024-09-25T20:53:00Z"/>
              </w:rPr>
            </w:pPr>
            <w:ins w:id="912" w:author="Iana Siomina" w:date="2024-09-25T20:53:00Z">
              <w:r>
                <w:rPr>
                  <w:lang w:eastAsia="zh-CN"/>
                </w:rPr>
                <w:t>-50</w:t>
              </w:r>
            </w:ins>
          </w:p>
        </w:tc>
      </w:tr>
      <w:tr w14:paraId="141E81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13" w:author="Iana Siomina" w:date="2024-09-25T20:53:00Z"/>
        </w:trPr>
        <w:tc>
          <w:tcPr>
            <w:tcW w:w="1043" w:type="dxa"/>
            <w:vMerge w:val="continue"/>
            <w:tcBorders>
              <w:left w:val="single" w:color="auto" w:sz="4" w:space="0"/>
              <w:right w:val="single" w:color="auto" w:sz="4" w:space="0"/>
            </w:tcBorders>
            <w:vAlign w:val="center"/>
          </w:tcPr>
          <w:p w14:paraId="51579211">
            <w:pPr>
              <w:pStyle w:val="75"/>
              <w:rPr>
                <w:ins w:id="914" w:author="Iana Siomina" w:date="2024-09-25T20:53:00Z"/>
                <w:highlight w:val="none"/>
                <w:lang w:eastAsia="zh-CN"/>
                <w:rPrChange w:id="915" w:author="CATT" w:date="2024-11-19T17:58:34Z">
                  <w:rPr>
                    <w:ins w:id="916" w:author="Iana Siomina" w:date="2024-09-25T20:53:00Z"/>
                    <w:highlight w:val="magenta"/>
                    <w:lang w:eastAsia="zh-CN"/>
                  </w:rPr>
                </w:rPrChange>
              </w:rPr>
            </w:pPr>
          </w:p>
        </w:tc>
        <w:tc>
          <w:tcPr>
            <w:tcW w:w="1079" w:type="dxa"/>
            <w:vMerge w:val="continue"/>
            <w:vAlign w:val="center"/>
          </w:tcPr>
          <w:p w14:paraId="278B78C9">
            <w:pPr>
              <w:pStyle w:val="75"/>
              <w:rPr>
                <w:ins w:id="917" w:author="Iana Siomina" w:date="2024-09-25T20:53:00Z"/>
                <w:highlight w:val="none"/>
                <w:lang w:eastAsia="zh-CN"/>
                <w:rPrChange w:id="918" w:author="CATT" w:date="2024-11-19T17:58:34Z">
                  <w:rPr>
                    <w:ins w:id="919" w:author="Iana Siomina" w:date="2024-09-25T20:53:00Z"/>
                    <w:highlight w:val="magenta"/>
                    <w:lang w:eastAsia="zh-CN"/>
                  </w:rPr>
                </w:rPrChange>
              </w:rPr>
            </w:pPr>
          </w:p>
        </w:tc>
        <w:tc>
          <w:tcPr>
            <w:tcW w:w="992" w:type="dxa"/>
            <w:vMerge w:val="continue"/>
            <w:vAlign w:val="center"/>
          </w:tcPr>
          <w:p w14:paraId="2CA56BFF">
            <w:pPr>
              <w:pStyle w:val="75"/>
              <w:rPr>
                <w:ins w:id="920" w:author="Iana Siomina" w:date="2024-09-25T20:53:00Z"/>
                <w:lang w:val="sv-SE" w:eastAsia="zh-CN"/>
              </w:rPr>
            </w:pPr>
          </w:p>
        </w:tc>
        <w:tc>
          <w:tcPr>
            <w:tcW w:w="1134" w:type="dxa"/>
            <w:vMerge w:val="continue"/>
            <w:vAlign w:val="center"/>
          </w:tcPr>
          <w:p w14:paraId="612CD938">
            <w:pPr>
              <w:pStyle w:val="75"/>
              <w:rPr>
                <w:ins w:id="921" w:author="Iana Siomina" w:date="2024-09-25T20:53:00Z"/>
              </w:rPr>
            </w:pPr>
          </w:p>
        </w:tc>
        <w:tc>
          <w:tcPr>
            <w:tcW w:w="1367" w:type="dxa"/>
            <w:vMerge w:val="continue"/>
            <w:vAlign w:val="center"/>
          </w:tcPr>
          <w:p w14:paraId="10963368">
            <w:pPr>
              <w:pStyle w:val="75"/>
              <w:rPr>
                <w:ins w:id="92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D3ECC22">
            <w:pPr>
              <w:pStyle w:val="75"/>
              <w:rPr>
                <w:ins w:id="923" w:author="Iana Siomina" w:date="2024-09-25T20:53:00Z"/>
                <w:lang w:val="sv-SE"/>
              </w:rPr>
            </w:pPr>
            <w:ins w:id="924"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1D2A2CC4">
            <w:pPr>
              <w:pStyle w:val="75"/>
              <w:rPr>
                <w:ins w:id="925" w:author="Iana Siomina" w:date="2024-09-25T20:53:00Z"/>
              </w:rPr>
            </w:pPr>
            <w:ins w:id="926" w:author="Iana Siomina" w:date="2024-09-25T20:53:00Z">
              <w:r>
                <w:rPr/>
                <w:t>-119.5</w:t>
              </w:r>
            </w:ins>
          </w:p>
        </w:tc>
        <w:tc>
          <w:tcPr>
            <w:tcW w:w="1275" w:type="dxa"/>
          </w:tcPr>
          <w:p w14:paraId="76040AC8">
            <w:pPr>
              <w:pStyle w:val="75"/>
              <w:rPr>
                <w:ins w:id="927" w:author="Iana Siomina" w:date="2024-09-25T20:53:00Z"/>
              </w:rPr>
            </w:pPr>
            <w:ins w:id="928" w:author="Iana Siomina" w:date="2024-09-25T20:53:00Z">
              <w:r>
                <w:rPr>
                  <w:lang w:eastAsia="zh-CN"/>
                </w:rPr>
                <w:t>-50</w:t>
              </w:r>
            </w:ins>
          </w:p>
        </w:tc>
      </w:tr>
      <w:tr w14:paraId="6801B1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29" w:author="Iana Siomina" w:date="2024-09-25T20:53:00Z"/>
        </w:trPr>
        <w:tc>
          <w:tcPr>
            <w:tcW w:w="1043" w:type="dxa"/>
            <w:vMerge w:val="continue"/>
            <w:tcBorders>
              <w:left w:val="single" w:color="auto" w:sz="4" w:space="0"/>
              <w:right w:val="single" w:color="auto" w:sz="4" w:space="0"/>
            </w:tcBorders>
            <w:vAlign w:val="center"/>
          </w:tcPr>
          <w:p w14:paraId="715F0753">
            <w:pPr>
              <w:pStyle w:val="75"/>
              <w:rPr>
                <w:ins w:id="930" w:author="Iana Siomina" w:date="2024-09-25T20:53:00Z"/>
                <w:highlight w:val="none"/>
                <w:lang w:eastAsia="zh-CN"/>
                <w:rPrChange w:id="931" w:author="CATT" w:date="2024-11-19T17:58:34Z">
                  <w:rPr>
                    <w:ins w:id="932" w:author="Iana Siomina" w:date="2024-09-25T20:53:00Z"/>
                    <w:highlight w:val="magenta"/>
                    <w:lang w:eastAsia="zh-CN"/>
                  </w:rPr>
                </w:rPrChange>
              </w:rPr>
            </w:pPr>
          </w:p>
        </w:tc>
        <w:tc>
          <w:tcPr>
            <w:tcW w:w="1079" w:type="dxa"/>
            <w:vMerge w:val="continue"/>
            <w:vAlign w:val="center"/>
          </w:tcPr>
          <w:p w14:paraId="65A8EA32">
            <w:pPr>
              <w:pStyle w:val="75"/>
              <w:rPr>
                <w:ins w:id="933" w:author="Iana Siomina" w:date="2024-09-25T20:53:00Z"/>
                <w:highlight w:val="none"/>
                <w:lang w:eastAsia="zh-CN"/>
                <w:rPrChange w:id="934" w:author="CATT" w:date="2024-11-19T17:58:34Z">
                  <w:rPr>
                    <w:ins w:id="935" w:author="Iana Siomina" w:date="2024-09-25T20:53:00Z"/>
                    <w:highlight w:val="magenta"/>
                    <w:lang w:eastAsia="zh-CN"/>
                  </w:rPr>
                </w:rPrChange>
              </w:rPr>
            </w:pPr>
          </w:p>
        </w:tc>
        <w:tc>
          <w:tcPr>
            <w:tcW w:w="992" w:type="dxa"/>
            <w:vMerge w:val="continue"/>
            <w:vAlign w:val="center"/>
          </w:tcPr>
          <w:p w14:paraId="1C2D6180">
            <w:pPr>
              <w:pStyle w:val="75"/>
              <w:rPr>
                <w:ins w:id="936" w:author="Iana Siomina" w:date="2024-09-25T20:53:00Z"/>
                <w:lang w:val="sv-SE" w:eastAsia="zh-CN"/>
              </w:rPr>
            </w:pPr>
          </w:p>
        </w:tc>
        <w:tc>
          <w:tcPr>
            <w:tcW w:w="1134" w:type="dxa"/>
            <w:vMerge w:val="continue"/>
            <w:vAlign w:val="center"/>
          </w:tcPr>
          <w:p w14:paraId="14021D1B">
            <w:pPr>
              <w:pStyle w:val="75"/>
              <w:rPr>
                <w:ins w:id="937" w:author="Iana Siomina" w:date="2024-09-25T20:53:00Z"/>
              </w:rPr>
            </w:pPr>
          </w:p>
        </w:tc>
        <w:tc>
          <w:tcPr>
            <w:tcW w:w="1367" w:type="dxa"/>
            <w:vMerge w:val="continue"/>
            <w:vAlign w:val="center"/>
          </w:tcPr>
          <w:p w14:paraId="302351BA">
            <w:pPr>
              <w:pStyle w:val="75"/>
              <w:rPr>
                <w:ins w:id="93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560319E5">
            <w:pPr>
              <w:pStyle w:val="75"/>
              <w:rPr>
                <w:ins w:id="939" w:author="Iana Siomina" w:date="2024-09-25T20:53:00Z"/>
                <w:lang w:val="sv-SE"/>
              </w:rPr>
            </w:pPr>
            <w:ins w:id="940"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5005516A">
            <w:pPr>
              <w:pStyle w:val="75"/>
              <w:rPr>
                <w:ins w:id="941" w:author="Iana Siomina" w:date="2024-09-25T20:53:00Z"/>
              </w:rPr>
            </w:pPr>
            <w:ins w:id="942" w:author="Iana Siomina" w:date="2024-09-25T20:53:00Z">
              <w:r>
                <w:rPr/>
                <w:t>-119</w:t>
              </w:r>
            </w:ins>
          </w:p>
        </w:tc>
        <w:tc>
          <w:tcPr>
            <w:tcW w:w="1275" w:type="dxa"/>
          </w:tcPr>
          <w:p w14:paraId="77112692">
            <w:pPr>
              <w:pStyle w:val="75"/>
              <w:rPr>
                <w:ins w:id="943" w:author="Iana Siomina" w:date="2024-09-25T20:53:00Z"/>
              </w:rPr>
            </w:pPr>
            <w:ins w:id="944" w:author="Iana Siomina" w:date="2024-09-25T20:53:00Z">
              <w:r>
                <w:rPr>
                  <w:lang w:eastAsia="zh-CN"/>
                </w:rPr>
                <w:t>-50</w:t>
              </w:r>
            </w:ins>
          </w:p>
        </w:tc>
      </w:tr>
      <w:tr w14:paraId="1A0214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45" w:author="Iana Siomina" w:date="2024-09-25T20:53:00Z"/>
        </w:trPr>
        <w:tc>
          <w:tcPr>
            <w:tcW w:w="1043" w:type="dxa"/>
            <w:vMerge w:val="continue"/>
            <w:tcBorders>
              <w:left w:val="single" w:color="auto" w:sz="4" w:space="0"/>
              <w:right w:val="single" w:color="auto" w:sz="4" w:space="0"/>
            </w:tcBorders>
            <w:vAlign w:val="center"/>
          </w:tcPr>
          <w:p w14:paraId="240E6AE0">
            <w:pPr>
              <w:pStyle w:val="75"/>
              <w:rPr>
                <w:ins w:id="946" w:author="Iana Siomina" w:date="2024-09-25T20:53:00Z"/>
                <w:highlight w:val="none"/>
                <w:lang w:eastAsia="zh-CN"/>
                <w:rPrChange w:id="947" w:author="CATT" w:date="2024-11-19T17:58:34Z">
                  <w:rPr>
                    <w:ins w:id="948" w:author="Iana Siomina" w:date="2024-09-25T20:53:00Z"/>
                    <w:highlight w:val="magenta"/>
                    <w:lang w:eastAsia="zh-CN"/>
                  </w:rPr>
                </w:rPrChange>
              </w:rPr>
            </w:pPr>
          </w:p>
        </w:tc>
        <w:tc>
          <w:tcPr>
            <w:tcW w:w="1079" w:type="dxa"/>
            <w:vMerge w:val="continue"/>
            <w:vAlign w:val="center"/>
          </w:tcPr>
          <w:p w14:paraId="5826DAB5">
            <w:pPr>
              <w:pStyle w:val="75"/>
              <w:rPr>
                <w:ins w:id="949" w:author="Iana Siomina" w:date="2024-09-25T20:53:00Z"/>
                <w:highlight w:val="none"/>
                <w:lang w:eastAsia="zh-CN"/>
                <w:rPrChange w:id="950" w:author="CATT" w:date="2024-11-19T17:58:34Z">
                  <w:rPr>
                    <w:ins w:id="951" w:author="Iana Siomina" w:date="2024-09-25T20:53:00Z"/>
                    <w:highlight w:val="magenta"/>
                    <w:lang w:eastAsia="zh-CN"/>
                  </w:rPr>
                </w:rPrChange>
              </w:rPr>
            </w:pPr>
          </w:p>
        </w:tc>
        <w:tc>
          <w:tcPr>
            <w:tcW w:w="992" w:type="dxa"/>
            <w:vMerge w:val="continue"/>
            <w:vAlign w:val="center"/>
          </w:tcPr>
          <w:p w14:paraId="65A12898">
            <w:pPr>
              <w:pStyle w:val="75"/>
              <w:rPr>
                <w:ins w:id="952" w:author="Iana Siomina" w:date="2024-09-25T20:53:00Z"/>
                <w:lang w:val="sv-SE" w:eastAsia="zh-CN"/>
              </w:rPr>
            </w:pPr>
          </w:p>
        </w:tc>
        <w:tc>
          <w:tcPr>
            <w:tcW w:w="1134" w:type="dxa"/>
            <w:vMerge w:val="continue"/>
            <w:vAlign w:val="center"/>
          </w:tcPr>
          <w:p w14:paraId="729F3D10">
            <w:pPr>
              <w:pStyle w:val="75"/>
              <w:rPr>
                <w:ins w:id="953" w:author="Iana Siomina" w:date="2024-09-25T20:53:00Z"/>
              </w:rPr>
            </w:pPr>
          </w:p>
        </w:tc>
        <w:tc>
          <w:tcPr>
            <w:tcW w:w="1367" w:type="dxa"/>
            <w:vMerge w:val="continue"/>
            <w:vAlign w:val="center"/>
          </w:tcPr>
          <w:p w14:paraId="61F67397">
            <w:pPr>
              <w:pStyle w:val="75"/>
              <w:rPr>
                <w:ins w:id="95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6BD4D88">
            <w:pPr>
              <w:pStyle w:val="75"/>
              <w:rPr>
                <w:ins w:id="955" w:author="Iana Siomina" w:date="2024-09-25T20:53:00Z"/>
              </w:rPr>
            </w:pPr>
            <w:ins w:id="956"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675446E6">
            <w:pPr>
              <w:pStyle w:val="75"/>
              <w:rPr>
                <w:ins w:id="957" w:author="Iana Siomina" w:date="2024-09-25T20:53:00Z"/>
              </w:rPr>
            </w:pPr>
            <w:ins w:id="958" w:author="Iana Siomina" w:date="2024-09-25T20:53:00Z">
              <w:r>
                <w:rPr/>
                <w:t>-118.5</w:t>
              </w:r>
            </w:ins>
          </w:p>
        </w:tc>
        <w:tc>
          <w:tcPr>
            <w:tcW w:w="1275" w:type="dxa"/>
          </w:tcPr>
          <w:p w14:paraId="2730E65C">
            <w:pPr>
              <w:pStyle w:val="75"/>
              <w:rPr>
                <w:ins w:id="959" w:author="Iana Siomina" w:date="2024-09-25T20:53:00Z"/>
              </w:rPr>
            </w:pPr>
            <w:ins w:id="960" w:author="Iana Siomina" w:date="2024-09-25T20:53:00Z">
              <w:r>
                <w:rPr>
                  <w:lang w:eastAsia="zh-CN"/>
                </w:rPr>
                <w:t>-50</w:t>
              </w:r>
            </w:ins>
          </w:p>
        </w:tc>
      </w:tr>
      <w:tr w14:paraId="2C9655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61" w:author="Iana Siomina" w:date="2024-09-25T20:53:00Z"/>
        </w:trPr>
        <w:tc>
          <w:tcPr>
            <w:tcW w:w="1043" w:type="dxa"/>
            <w:vMerge w:val="continue"/>
            <w:tcBorders>
              <w:left w:val="single" w:color="auto" w:sz="4" w:space="0"/>
              <w:right w:val="single" w:color="auto" w:sz="4" w:space="0"/>
            </w:tcBorders>
            <w:vAlign w:val="center"/>
          </w:tcPr>
          <w:p w14:paraId="5CCA7B51">
            <w:pPr>
              <w:pStyle w:val="75"/>
              <w:rPr>
                <w:ins w:id="962" w:author="Iana Siomina" w:date="2024-09-25T20:53:00Z"/>
                <w:highlight w:val="none"/>
                <w:lang w:eastAsia="zh-CN"/>
                <w:rPrChange w:id="963" w:author="CATT" w:date="2024-11-19T17:58:34Z">
                  <w:rPr>
                    <w:ins w:id="964" w:author="Iana Siomina" w:date="2024-09-25T20:53:00Z"/>
                    <w:highlight w:val="magenta"/>
                    <w:lang w:eastAsia="zh-CN"/>
                  </w:rPr>
                </w:rPrChange>
              </w:rPr>
            </w:pPr>
          </w:p>
        </w:tc>
        <w:tc>
          <w:tcPr>
            <w:tcW w:w="1079" w:type="dxa"/>
            <w:vMerge w:val="continue"/>
            <w:vAlign w:val="center"/>
          </w:tcPr>
          <w:p w14:paraId="5EE9CA03">
            <w:pPr>
              <w:pStyle w:val="75"/>
              <w:rPr>
                <w:ins w:id="965" w:author="Iana Siomina" w:date="2024-09-25T20:53:00Z"/>
                <w:highlight w:val="none"/>
                <w:lang w:eastAsia="zh-CN"/>
                <w:rPrChange w:id="966" w:author="CATT" w:date="2024-11-19T17:58:34Z">
                  <w:rPr>
                    <w:ins w:id="967" w:author="Iana Siomina" w:date="2024-09-25T20:53:00Z"/>
                    <w:highlight w:val="magenta"/>
                    <w:lang w:eastAsia="zh-CN"/>
                  </w:rPr>
                </w:rPrChange>
              </w:rPr>
            </w:pPr>
          </w:p>
        </w:tc>
        <w:tc>
          <w:tcPr>
            <w:tcW w:w="992" w:type="dxa"/>
            <w:vMerge w:val="continue"/>
            <w:vAlign w:val="center"/>
          </w:tcPr>
          <w:p w14:paraId="49F7AB08">
            <w:pPr>
              <w:pStyle w:val="75"/>
              <w:rPr>
                <w:ins w:id="968" w:author="Iana Siomina" w:date="2024-09-25T20:53:00Z"/>
                <w:lang w:val="sv-SE" w:eastAsia="zh-CN"/>
              </w:rPr>
            </w:pPr>
          </w:p>
        </w:tc>
        <w:tc>
          <w:tcPr>
            <w:tcW w:w="1134" w:type="dxa"/>
            <w:vMerge w:val="continue"/>
            <w:vAlign w:val="center"/>
          </w:tcPr>
          <w:p w14:paraId="3D6938DC">
            <w:pPr>
              <w:pStyle w:val="75"/>
              <w:rPr>
                <w:ins w:id="969" w:author="Iana Siomina" w:date="2024-09-25T20:53:00Z"/>
              </w:rPr>
            </w:pPr>
          </w:p>
        </w:tc>
        <w:tc>
          <w:tcPr>
            <w:tcW w:w="1367" w:type="dxa"/>
            <w:vMerge w:val="continue"/>
            <w:vAlign w:val="center"/>
          </w:tcPr>
          <w:p w14:paraId="08B7196E">
            <w:pPr>
              <w:pStyle w:val="75"/>
              <w:rPr>
                <w:ins w:id="97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3574BB4">
            <w:pPr>
              <w:pStyle w:val="75"/>
              <w:rPr>
                <w:ins w:id="971" w:author="Iana Siomina" w:date="2024-09-25T20:53:00Z"/>
                <w:lang w:val="sv-SE"/>
              </w:rPr>
            </w:pPr>
            <w:ins w:id="972" w:author="Iana Siomina" w:date="2024-09-25T20:53:00Z">
              <w:r>
                <w:rPr>
                  <w:lang w:val="sv-SE" w:eastAsia="zh-CN"/>
                </w:rPr>
                <w:t>NR</w:t>
              </w:r>
            </w:ins>
            <w:ins w:id="973" w:author="Iana Siomina" w:date="2024-09-25T20:53:00Z">
              <w:r>
                <w:rPr>
                  <w:lang w:val="sv-SE"/>
                </w:rPr>
                <w:t>_</w:t>
              </w:r>
            </w:ins>
            <w:ins w:id="974" w:author="Iana Siomina" w:date="2024-09-25T20:53:00Z">
              <w:r>
                <w:rPr>
                  <w:lang w:val="sv-SE" w:eastAsia="zh-CN"/>
                </w:rPr>
                <w:t>FDD_FR1_G</w:t>
              </w:r>
            </w:ins>
            <w:ins w:id="975" w:author="Iana Siomina" w:date="2024-09-25T20:53:00Z">
              <w:r>
                <w:rPr>
                  <w:rFonts w:hint="eastAsia"/>
                  <w:lang w:val="sv-SE" w:eastAsia="zh-CN"/>
                </w:rPr>
                <w:t xml:space="preserve">, </w:t>
              </w:r>
            </w:ins>
            <w:ins w:id="976" w:author="Iana Siomina" w:date="2024-09-25T20:53:00Z">
              <w:r>
                <w:rPr>
                  <w:lang w:val="sv-SE" w:eastAsia="zh-CN"/>
                </w:rPr>
                <w:t>NR</w:t>
              </w:r>
            </w:ins>
            <w:ins w:id="977" w:author="Iana Siomina" w:date="2024-09-25T20:53:00Z">
              <w:r>
                <w:rPr>
                  <w:lang w:val="sv-SE"/>
                </w:rPr>
                <w:t>_</w:t>
              </w:r>
            </w:ins>
            <w:ins w:id="978" w:author="Iana Siomina" w:date="2024-09-25T20:53:00Z">
              <w:r>
                <w:rPr>
                  <w:rFonts w:hint="eastAsia"/>
                  <w:lang w:val="sv-SE" w:eastAsia="zh-CN"/>
                </w:rPr>
                <w:t>T</w:t>
              </w:r>
            </w:ins>
            <w:ins w:id="979"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770021D0">
            <w:pPr>
              <w:pStyle w:val="75"/>
              <w:rPr>
                <w:ins w:id="980" w:author="Iana Siomina" w:date="2024-09-25T20:53:00Z"/>
              </w:rPr>
            </w:pPr>
            <w:ins w:id="981" w:author="Iana Siomina" w:date="2024-09-25T20:53:00Z">
              <w:r>
                <w:rPr/>
                <w:t>-118</w:t>
              </w:r>
            </w:ins>
          </w:p>
        </w:tc>
        <w:tc>
          <w:tcPr>
            <w:tcW w:w="1275" w:type="dxa"/>
          </w:tcPr>
          <w:p w14:paraId="5B1E1847">
            <w:pPr>
              <w:pStyle w:val="75"/>
              <w:rPr>
                <w:ins w:id="982" w:author="Iana Siomina" w:date="2024-09-25T20:53:00Z"/>
              </w:rPr>
            </w:pPr>
            <w:ins w:id="983" w:author="Iana Siomina" w:date="2024-09-25T20:53:00Z">
              <w:r>
                <w:rPr>
                  <w:lang w:eastAsia="zh-CN"/>
                </w:rPr>
                <w:t>-50</w:t>
              </w:r>
            </w:ins>
          </w:p>
        </w:tc>
      </w:tr>
      <w:tr w14:paraId="0F15C8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984" w:author="Iana Siomina" w:date="2024-09-25T20:53:00Z"/>
        </w:trPr>
        <w:tc>
          <w:tcPr>
            <w:tcW w:w="1043" w:type="dxa"/>
            <w:vMerge w:val="continue"/>
            <w:tcBorders>
              <w:left w:val="single" w:color="auto" w:sz="4" w:space="0"/>
              <w:right w:val="single" w:color="auto" w:sz="4" w:space="0"/>
            </w:tcBorders>
            <w:vAlign w:val="center"/>
          </w:tcPr>
          <w:p w14:paraId="1E5722B1">
            <w:pPr>
              <w:pStyle w:val="75"/>
              <w:rPr>
                <w:ins w:id="985" w:author="Iana Siomina" w:date="2024-09-25T20:53:00Z"/>
                <w:highlight w:val="none"/>
                <w:lang w:eastAsia="zh-CN"/>
                <w:rPrChange w:id="986" w:author="CATT" w:date="2024-11-19T17:58:34Z">
                  <w:rPr>
                    <w:ins w:id="987" w:author="Iana Siomina" w:date="2024-09-25T20:53:00Z"/>
                    <w:highlight w:val="magenta"/>
                    <w:lang w:eastAsia="zh-CN"/>
                  </w:rPr>
                </w:rPrChange>
              </w:rPr>
            </w:pPr>
          </w:p>
        </w:tc>
        <w:tc>
          <w:tcPr>
            <w:tcW w:w="1079" w:type="dxa"/>
            <w:vMerge w:val="continue"/>
            <w:vAlign w:val="center"/>
          </w:tcPr>
          <w:p w14:paraId="0FDAA4B7">
            <w:pPr>
              <w:pStyle w:val="75"/>
              <w:rPr>
                <w:ins w:id="988" w:author="Iana Siomina" w:date="2024-09-25T20:53:00Z"/>
                <w:highlight w:val="none"/>
                <w:lang w:eastAsia="zh-CN"/>
                <w:rPrChange w:id="989" w:author="CATT" w:date="2024-11-19T17:58:34Z">
                  <w:rPr>
                    <w:ins w:id="990" w:author="Iana Siomina" w:date="2024-09-25T20:53:00Z"/>
                    <w:highlight w:val="magenta"/>
                    <w:lang w:eastAsia="zh-CN"/>
                  </w:rPr>
                </w:rPrChange>
              </w:rPr>
            </w:pPr>
          </w:p>
        </w:tc>
        <w:tc>
          <w:tcPr>
            <w:tcW w:w="992" w:type="dxa"/>
            <w:vMerge w:val="continue"/>
            <w:vAlign w:val="center"/>
          </w:tcPr>
          <w:p w14:paraId="51EDADBD">
            <w:pPr>
              <w:pStyle w:val="75"/>
              <w:rPr>
                <w:ins w:id="991" w:author="Iana Siomina" w:date="2024-09-25T20:53:00Z"/>
                <w:lang w:val="sv-SE" w:eastAsia="zh-CN"/>
              </w:rPr>
            </w:pPr>
          </w:p>
        </w:tc>
        <w:tc>
          <w:tcPr>
            <w:tcW w:w="1134" w:type="dxa"/>
            <w:vMerge w:val="continue"/>
            <w:tcBorders>
              <w:bottom w:val="nil"/>
            </w:tcBorders>
            <w:vAlign w:val="center"/>
          </w:tcPr>
          <w:p w14:paraId="262EFA69">
            <w:pPr>
              <w:pStyle w:val="75"/>
              <w:rPr>
                <w:ins w:id="992" w:author="Iana Siomina" w:date="2024-09-25T20:53:00Z"/>
              </w:rPr>
            </w:pPr>
          </w:p>
        </w:tc>
        <w:tc>
          <w:tcPr>
            <w:tcW w:w="1367" w:type="dxa"/>
            <w:vMerge w:val="continue"/>
            <w:tcBorders>
              <w:bottom w:val="nil"/>
            </w:tcBorders>
            <w:vAlign w:val="center"/>
          </w:tcPr>
          <w:p w14:paraId="7349644F">
            <w:pPr>
              <w:pStyle w:val="75"/>
              <w:rPr>
                <w:ins w:id="99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19A268E">
            <w:pPr>
              <w:pStyle w:val="75"/>
              <w:rPr>
                <w:ins w:id="994" w:author="Iana Siomina" w:date="2024-09-25T20:53:00Z"/>
                <w:lang w:eastAsia="zh-CN"/>
              </w:rPr>
            </w:pPr>
            <w:ins w:id="995" w:author="Iana Siomina" w:date="2024-09-25T20:53:00Z">
              <w:r>
                <w:rPr>
                  <w:lang w:eastAsia="zh-CN"/>
                </w:rPr>
                <w:t>NR</w:t>
              </w:r>
            </w:ins>
            <w:ins w:id="996" w:author="Iana Siomina" w:date="2024-09-25T20:53:00Z">
              <w:r>
                <w:rPr/>
                <w:t>_</w:t>
              </w:r>
            </w:ins>
            <w:ins w:id="997"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1C5F92A">
            <w:pPr>
              <w:pStyle w:val="75"/>
              <w:rPr>
                <w:ins w:id="998" w:author="Iana Siomina" w:date="2024-09-25T20:53:00Z"/>
              </w:rPr>
            </w:pPr>
            <w:ins w:id="999" w:author="Iana Siomina" w:date="2024-09-25T20:53:00Z">
              <w:r>
                <w:rPr/>
                <w:t>-117.5</w:t>
              </w:r>
            </w:ins>
          </w:p>
        </w:tc>
        <w:tc>
          <w:tcPr>
            <w:tcW w:w="1275" w:type="dxa"/>
          </w:tcPr>
          <w:p w14:paraId="52F4A975">
            <w:pPr>
              <w:pStyle w:val="75"/>
              <w:rPr>
                <w:ins w:id="1000" w:author="Iana Siomina" w:date="2024-09-25T20:53:00Z"/>
                <w:lang w:eastAsia="zh-CN"/>
              </w:rPr>
            </w:pPr>
            <w:ins w:id="1001" w:author="Iana Siomina" w:date="2024-09-25T20:53:00Z">
              <w:r>
                <w:rPr>
                  <w:lang w:eastAsia="zh-CN"/>
                </w:rPr>
                <w:t>-50</w:t>
              </w:r>
            </w:ins>
          </w:p>
        </w:tc>
      </w:tr>
      <w:tr w14:paraId="53328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002" w:author="Iana Siomina" w:date="2024-09-25T20:53:00Z"/>
        </w:trPr>
        <w:tc>
          <w:tcPr>
            <w:tcW w:w="1043" w:type="dxa"/>
            <w:vMerge w:val="continue"/>
            <w:tcBorders>
              <w:left w:val="single" w:color="auto" w:sz="4" w:space="0"/>
              <w:bottom w:val="single" w:color="auto" w:sz="4" w:space="0"/>
              <w:right w:val="single" w:color="auto" w:sz="4" w:space="0"/>
            </w:tcBorders>
            <w:vAlign w:val="center"/>
          </w:tcPr>
          <w:p w14:paraId="51AFCB17">
            <w:pPr>
              <w:pStyle w:val="75"/>
              <w:rPr>
                <w:ins w:id="1003" w:author="Iana Siomina" w:date="2024-09-25T20:53:00Z"/>
                <w:highlight w:val="none"/>
                <w:lang w:eastAsia="zh-CN"/>
                <w:rPrChange w:id="1004" w:author="CATT" w:date="2024-11-19T17:58:34Z">
                  <w:rPr>
                    <w:ins w:id="1005" w:author="Iana Siomina" w:date="2024-09-25T20:53:00Z"/>
                    <w:highlight w:val="magenta"/>
                    <w:lang w:eastAsia="zh-CN"/>
                  </w:rPr>
                </w:rPrChange>
              </w:rPr>
            </w:pPr>
          </w:p>
        </w:tc>
        <w:tc>
          <w:tcPr>
            <w:tcW w:w="1079" w:type="dxa"/>
            <w:vMerge w:val="continue"/>
            <w:vAlign w:val="center"/>
          </w:tcPr>
          <w:p w14:paraId="600EFFA7">
            <w:pPr>
              <w:pStyle w:val="75"/>
              <w:rPr>
                <w:ins w:id="1006" w:author="Iana Siomina" w:date="2024-09-25T20:53:00Z"/>
                <w:highlight w:val="none"/>
                <w:lang w:eastAsia="zh-CN"/>
                <w:rPrChange w:id="1007" w:author="CATT" w:date="2024-11-19T17:58:34Z">
                  <w:rPr>
                    <w:ins w:id="1008" w:author="Iana Siomina" w:date="2024-09-25T20:53:00Z"/>
                    <w:highlight w:val="magenta"/>
                    <w:lang w:eastAsia="zh-CN"/>
                  </w:rPr>
                </w:rPrChange>
              </w:rPr>
            </w:pPr>
          </w:p>
        </w:tc>
        <w:tc>
          <w:tcPr>
            <w:tcW w:w="992" w:type="dxa"/>
            <w:vMerge w:val="continue"/>
            <w:vAlign w:val="center"/>
          </w:tcPr>
          <w:p w14:paraId="3A72A2C1">
            <w:pPr>
              <w:pStyle w:val="75"/>
              <w:rPr>
                <w:ins w:id="1009" w:author="Iana Siomina" w:date="2024-09-25T20:53:00Z"/>
                <w:lang w:val="sv-SE" w:eastAsia="zh-CN"/>
              </w:rPr>
            </w:pPr>
          </w:p>
        </w:tc>
        <w:tc>
          <w:tcPr>
            <w:tcW w:w="1134" w:type="dxa"/>
            <w:tcBorders>
              <w:top w:val="nil"/>
            </w:tcBorders>
            <w:vAlign w:val="center"/>
          </w:tcPr>
          <w:p w14:paraId="5ADA8DF8">
            <w:pPr>
              <w:pStyle w:val="75"/>
              <w:rPr>
                <w:ins w:id="1010" w:author="Iana Siomina" w:date="2024-09-25T20:53:00Z"/>
              </w:rPr>
            </w:pPr>
          </w:p>
        </w:tc>
        <w:tc>
          <w:tcPr>
            <w:tcW w:w="1367" w:type="dxa"/>
            <w:tcBorders>
              <w:top w:val="nil"/>
            </w:tcBorders>
            <w:vAlign w:val="center"/>
          </w:tcPr>
          <w:p w14:paraId="0D85445B">
            <w:pPr>
              <w:pStyle w:val="75"/>
              <w:rPr>
                <w:ins w:id="101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C9C01B1">
            <w:pPr>
              <w:pStyle w:val="75"/>
              <w:rPr>
                <w:ins w:id="1012" w:author="Iana Siomina" w:date="2024-09-25T20:53:00Z"/>
                <w:lang w:eastAsia="zh-CN"/>
              </w:rPr>
            </w:pPr>
            <w:ins w:id="1013" w:author="Iana Siomina" w:date="2024-09-25T20:53:00Z">
              <w:r>
                <w:rPr>
                  <w:lang w:eastAsia="zh-CN"/>
                </w:rPr>
                <w:t>NR</w:t>
              </w:r>
            </w:ins>
            <w:ins w:id="1014" w:author="Iana Siomina" w:date="2024-09-25T20:53:00Z">
              <w:r>
                <w:rPr/>
                <w:t>_</w:t>
              </w:r>
            </w:ins>
            <w:ins w:id="1015" w:author="Iana Siomina" w:date="2024-09-25T20:53:00Z">
              <w:r>
                <w:rPr>
                  <w:lang w:eastAsia="zh-CN"/>
                </w:rPr>
                <w:t>FDD_FR1_</w:t>
              </w:r>
            </w:ins>
            <w:ins w:id="1016"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17F9CAB4">
            <w:pPr>
              <w:pStyle w:val="75"/>
              <w:rPr>
                <w:ins w:id="1017" w:author="Iana Siomina" w:date="2024-09-25T20:53:00Z"/>
              </w:rPr>
            </w:pPr>
            <w:ins w:id="1018" w:author="Iana Siomina" w:date="2024-09-25T20:53:00Z">
              <w:r>
                <w:rPr>
                  <w:rFonts w:hint="eastAsia"/>
                  <w:lang w:val="en-US" w:eastAsia="zh-CN"/>
                </w:rPr>
                <w:t>-114.5</w:t>
              </w:r>
            </w:ins>
          </w:p>
        </w:tc>
        <w:tc>
          <w:tcPr>
            <w:tcW w:w="1275" w:type="dxa"/>
          </w:tcPr>
          <w:p w14:paraId="64E22857">
            <w:pPr>
              <w:pStyle w:val="75"/>
              <w:rPr>
                <w:ins w:id="1019" w:author="Iana Siomina" w:date="2024-09-25T20:53:00Z"/>
                <w:lang w:eastAsia="zh-CN"/>
              </w:rPr>
            </w:pPr>
            <w:ins w:id="1020" w:author="Iana Siomina" w:date="2024-09-25T20:53:00Z">
              <w:r>
                <w:rPr>
                  <w:rFonts w:hint="eastAsia"/>
                  <w:lang w:val="en-US" w:eastAsia="zh-CN"/>
                </w:rPr>
                <w:t>-50</w:t>
              </w:r>
            </w:ins>
          </w:p>
        </w:tc>
      </w:tr>
      <w:tr w14:paraId="2FE09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21"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5372C201">
            <w:pPr>
              <w:pStyle w:val="75"/>
              <w:rPr>
                <w:ins w:id="1022" w:author="Iana Siomina" w:date="2024-09-25T20:53:00Z"/>
                <w:highlight w:val="none"/>
                <w:lang w:eastAsia="zh-CN"/>
                <w:rPrChange w:id="1023" w:author="CATT" w:date="2024-11-19T17:58:34Z">
                  <w:rPr>
                    <w:ins w:id="1024" w:author="Iana Siomina" w:date="2024-09-25T20:53:00Z"/>
                    <w:highlight w:val="magenta"/>
                    <w:lang w:eastAsia="zh-CN"/>
                  </w:rPr>
                </w:rPrChange>
              </w:rPr>
            </w:pPr>
            <w:ins w:id="1025" w:author="CATT" w:date="2024-11-19T18:00:57Z">
              <w:r>
                <w:rPr>
                  <w:rFonts w:hint="eastAsia"/>
                  <w:highlight w:val="none"/>
                  <w:lang w:val="en-US" w:eastAsia="zh-CN"/>
                </w:rPr>
                <w:t>8</w:t>
              </w:r>
            </w:ins>
            <w:ins w:id="1026" w:author="Iana Siomina" w:date="2024-09-25T20:53:00Z">
              <w:del w:id="1027" w:author="CATT" w:date="2024-11-19T18:00:56Z">
                <w:r>
                  <w:rPr>
                    <w:highlight w:val="none"/>
                    <w:lang w:eastAsia="zh-CN"/>
                    <w:rPrChange w:id="1028" w:author="CATT" w:date="2024-11-19T17:58:34Z">
                      <w:rPr>
                        <w:highlight w:val="magenta"/>
                        <w:lang w:eastAsia="zh-CN"/>
                      </w:rPr>
                    </w:rPrChange>
                  </w:rPr>
                  <w:delText>[</w:delText>
                </w:r>
              </w:del>
            </w:ins>
            <w:ins w:id="1029" w:author="Iana Siomina" w:date="2024-09-25T20:53:00Z">
              <w:del w:id="1030" w:author="CATT" w:date="2024-11-19T18:00:55Z">
                <w:r>
                  <w:rPr>
                    <w:highlight w:val="none"/>
                    <w:lang w:eastAsia="zh-CN"/>
                    <w:rPrChange w:id="1031" w:author="CATT" w:date="2024-11-19T17:58:34Z">
                      <w:rPr>
                        <w:highlight w:val="magenta"/>
                        <w:lang w:eastAsia="zh-CN"/>
                      </w:rPr>
                    </w:rPrChange>
                  </w:rPr>
                  <w:delText>T</w:delText>
                </w:r>
              </w:del>
            </w:ins>
            <w:ins w:id="1032" w:author="Iana Siomina" w:date="2024-09-25T20:53:00Z">
              <w:del w:id="1033" w:author="CATT" w:date="2024-11-19T18:00:55Z">
                <w:r>
                  <w:rPr>
                    <w:highlight w:val="none"/>
                    <w:lang w:eastAsia="zh-CN"/>
                    <w:rPrChange w:id="1034" w:author="CATT" w:date="2024-11-19T17:58:34Z">
                      <w:rPr>
                        <w:highlight w:val="magenta"/>
                        <w:lang w:eastAsia="zh-CN"/>
                      </w:rPr>
                    </w:rPrChange>
                  </w:rPr>
                  <w:delText>B</w:delText>
                </w:r>
              </w:del>
            </w:ins>
            <w:ins w:id="1035" w:author="Iana Siomina" w:date="2024-09-25T20:53:00Z">
              <w:del w:id="1036" w:author="CATT" w:date="2024-11-19T18:00:55Z">
                <w:r>
                  <w:rPr>
                    <w:highlight w:val="none"/>
                    <w:lang w:eastAsia="zh-CN"/>
                    <w:rPrChange w:id="1037" w:author="CATT" w:date="2024-11-19T17:58:34Z">
                      <w:rPr>
                        <w:highlight w:val="magenta"/>
                        <w:lang w:eastAsia="zh-CN"/>
                      </w:rPr>
                    </w:rPrChange>
                  </w:rPr>
                  <w:delText>D</w:delText>
                </w:r>
              </w:del>
            </w:ins>
            <w:ins w:id="1038" w:author="Iana Siomina" w:date="2024-09-25T20:53:00Z">
              <w:del w:id="1039" w:author="CATT" w:date="2024-11-19T18:00:55Z">
                <w:r>
                  <w:rPr>
                    <w:highlight w:val="none"/>
                    <w:lang w:eastAsia="zh-CN"/>
                    <w:rPrChange w:id="1040" w:author="CATT" w:date="2024-11-19T17:58:34Z">
                      <w:rPr>
                        <w:highlight w:val="magenta"/>
                        <w:lang w:eastAsia="zh-CN"/>
                      </w:rPr>
                    </w:rPrChange>
                  </w:rPr>
                  <w:delText>]</w:delText>
                </w:r>
              </w:del>
            </w:ins>
          </w:p>
        </w:tc>
        <w:tc>
          <w:tcPr>
            <w:tcW w:w="1079" w:type="dxa"/>
          </w:tcPr>
          <w:p w14:paraId="74897AE0">
            <w:pPr>
              <w:pStyle w:val="75"/>
              <w:rPr>
                <w:ins w:id="1041" w:author="Iana Siomina" w:date="2024-09-25T20:53:00Z"/>
                <w:highlight w:val="none"/>
                <w:lang w:val="sv-SE" w:eastAsia="zh-CN"/>
                <w:rPrChange w:id="1042" w:author="CATT" w:date="2024-11-19T17:58:34Z">
                  <w:rPr>
                    <w:ins w:id="1043" w:author="Iana Siomina" w:date="2024-09-25T20:53:00Z"/>
                    <w:highlight w:val="magenta"/>
                    <w:lang w:val="sv-SE" w:eastAsia="zh-CN"/>
                  </w:rPr>
                </w:rPrChange>
              </w:rPr>
            </w:pPr>
            <w:ins w:id="1044" w:author="CATT" w:date="2024-11-19T18:02:47Z">
              <w:r>
                <w:rPr>
                  <w:rFonts w:hint="eastAsia"/>
                  <w:highlight w:val="none"/>
                  <w:lang w:val="en-US" w:eastAsia="zh-CN"/>
                </w:rPr>
                <w:t>4</w:t>
              </w:r>
            </w:ins>
            <w:ins w:id="1045" w:author="Iana Siomina" w:date="2024-09-25T20:53:00Z">
              <w:del w:id="1046" w:author="CATT" w:date="2024-11-19T18:02:46Z">
                <w:r>
                  <w:rPr>
                    <w:highlight w:val="none"/>
                    <w:lang w:val="sv-SE" w:eastAsia="zh-CN"/>
                    <w:rPrChange w:id="1047" w:author="CATT" w:date="2024-11-19T17:58:34Z">
                      <w:rPr>
                        <w:highlight w:val="magenta"/>
                        <w:lang w:val="sv-SE" w:eastAsia="zh-CN"/>
                      </w:rPr>
                    </w:rPrChange>
                  </w:rPr>
                  <w:delText xml:space="preserve"> </w:delText>
                </w:r>
              </w:del>
            </w:ins>
            <w:ins w:id="1048" w:author="Iana Siomina" w:date="2024-09-25T20:53:00Z">
              <w:del w:id="1049" w:author="CATT" w:date="2024-11-19T18:02:45Z">
                <w:r>
                  <w:rPr>
                    <w:highlight w:val="none"/>
                    <w:lang w:val="sv-SE" w:eastAsia="zh-CN"/>
                    <w:rPrChange w:id="1050" w:author="CATT" w:date="2024-11-19T17:58:34Z">
                      <w:rPr>
                        <w:highlight w:val="magenta"/>
                        <w:lang w:val="sv-SE" w:eastAsia="zh-CN"/>
                      </w:rPr>
                    </w:rPrChange>
                  </w:rPr>
                  <w:delText>[TBD]</w:delText>
                </w:r>
              </w:del>
            </w:ins>
          </w:p>
        </w:tc>
        <w:tc>
          <w:tcPr>
            <w:tcW w:w="992" w:type="dxa"/>
            <w:vMerge w:val="continue"/>
            <w:vAlign w:val="center"/>
          </w:tcPr>
          <w:p w14:paraId="593BCD66">
            <w:pPr>
              <w:pStyle w:val="75"/>
              <w:rPr>
                <w:ins w:id="1051" w:author="Iana Siomina" w:date="2024-09-25T20:53:00Z"/>
                <w:lang w:val="sv-SE" w:eastAsia="zh-CN"/>
              </w:rPr>
            </w:pPr>
          </w:p>
        </w:tc>
        <w:tc>
          <w:tcPr>
            <w:tcW w:w="1134" w:type="dxa"/>
            <w:vAlign w:val="center"/>
          </w:tcPr>
          <w:p w14:paraId="66439CCA">
            <w:pPr>
              <w:pStyle w:val="75"/>
              <w:rPr>
                <w:ins w:id="1052" w:author="Iana Siomina" w:date="2024-09-25T20:53:00Z"/>
              </w:rPr>
            </w:pPr>
            <w:ins w:id="1053" w:author="Iana Siomina" w:date="2024-09-25T20:53:00Z">
              <w:r>
                <w:rPr/>
                <w:t>≥ 64</w:t>
              </w:r>
            </w:ins>
          </w:p>
        </w:tc>
        <w:tc>
          <w:tcPr>
            <w:tcW w:w="1367" w:type="dxa"/>
            <w:vAlign w:val="center"/>
          </w:tcPr>
          <w:p w14:paraId="4AE2F050">
            <w:pPr>
              <w:pStyle w:val="75"/>
              <w:rPr>
                <w:ins w:id="1054" w:author="Iana Siomina" w:date="2024-09-25T20:53:00Z"/>
              </w:rPr>
            </w:pPr>
            <w:ins w:id="1055" w:author="Iana Siomina" w:date="2024-09-25T20:53:00Z">
              <w:r>
                <w:rPr/>
                <w:t>≥ 1</w:t>
              </w:r>
            </w:ins>
          </w:p>
        </w:tc>
        <w:tc>
          <w:tcPr>
            <w:tcW w:w="2040" w:type="dxa"/>
            <w:vAlign w:val="center"/>
          </w:tcPr>
          <w:p w14:paraId="7F29FB5C">
            <w:pPr>
              <w:pStyle w:val="75"/>
              <w:rPr>
                <w:ins w:id="1056" w:author="Iana Siomina" w:date="2024-09-25T20:53:00Z"/>
              </w:rPr>
            </w:pPr>
            <w:ins w:id="1057" w:author="Iana Siomina" w:date="2024-09-25T20:53:00Z">
              <w:r>
                <w:rPr/>
                <w:t>Note 5</w:t>
              </w:r>
            </w:ins>
          </w:p>
        </w:tc>
        <w:tc>
          <w:tcPr>
            <w:tcW w:w="1134" w:type="dxa"/>
            <w:vAlign w:val="center"/>
          </w:tcPr>
          <w:p w14:paraId="089CF182">
            <w:pPr>
              <w:pStyle w:val="75"/>
              <w:rPr>
                <w:ins w:id="1058" w:author="Iana Siomina" w:date="2024-09-25T20:53:00Z"/>
              </w:rPr>
            </w:pPr>
            <w:ins w:id="1059" w:author="Iana Siomina" w:date="2024-09-25T20:53:00Z">
              <w:r>
                <w:rPr/>
                <w:t>Note 5</w:t>
              </w:r>
            </w:ins>
          </w:p>
        </w:tc>
        <w:tc>
          <w:tcPr>
            <w:tcW w:w="1275" w:type="dxa"/>
            <w:vAlign w:val="center"/>
          </w:tcPr>
          <w:p w14:paraId="07E9D016">
            <w:pPr>
              <w:pStyle w:val="75"/>
              <w:rPr>
                <w:ins w:id="1060" w:author="Iana Siomina" w:date="2024-09-25T20:53:00Z"/>
              </w:rPr>
            </w:pPr>
            <w:ins w:id="1061" w:author="Iana Siomina" w:date="2024-09-25T20:53:00Z">
              <w:r>
                <w:rPr/>
                <w:t>Note 5</w:t>
              </w:r>
            </w:ins>
          </w:p>
        </w:tc>
      </w:tr>
      <w:tr w14:paraId="3E1BB5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062" w:author="Iana Siomina" w:date="2024-09-25T20:53:00Z"/>
        </w:trPr>
        <w:tc>
          <w:tcPr>
            <w:tcW w:w="1043" w:type="dxa"/>
            <w:tcBorders>
              <w:top w:val="single" w:color="auto" w:sz="4" w:space="0"/>
              <w:left w:val="single" w:color="auto" w:sz="4" w:space="0"/>
              <w:bottom w:val="single" w:color="auto" w:sz="4" w:space="0"/>
              <w:right w:val="single" w:color="auto" w:sz="4" w:space="0"/>
            </w:tcBorders>
          </w:tcPr>
          <w:p w14:paraId="56095376">
            <w:pPr>
              <w:pStyle w:val="75"/>
              <w:rPr>
                <w:ins w:id="1063" w:author="Iana Siomina" w:date="2024-09-25T20:53:00Z"/>
                <w:highlight w:val="none"/>
                <w:lang w:eastAsia="zh-CN"/>
                <w:rPrChange w:id="1064" w:author="CATT" w:date="2024-11-19T17:58:34Z">
                  <w:rPr>
                    <w:ins w:id="1065" w:author="Iana Siomina" w:date="2024-09-25T20:53:00Z"/>
                    <w:highlight w:val="magenta"/>
                    <w:lang w:eastAsia="zh-CN"/>
                  </w:rPr>
                </w:rPrChange>
              </w:rPr>
            </w:pPr>
            <w:ins w:id="1066" w:author="CATT" w:date="2024-11-19T18:01:00Z">
              <w:r>
                <w:rPr>
                  <w:rFonts w:hint="eastAsia"/>
                  <w:highlight w:val="none"/>
                  <w:lang w:val="en-US" w:eastAsia="zh-CN"/>
                </w:rPr>
                <w:t>6</w:t>
              </w:r>
            </w:ins>
            <w:ins w:id="1067" w:author="Iana Siomina" w:date="2024-09-25T20:53:00Z">
              <w:del w:id="1068" w:author="CATT" w:date="2024-11-19T18:00:59Z">
                <w:r>
                  <w:rPr>
                    <w:highlight w:val="none"/>
                    <w:lang w:eastAsia="zh-CN"/>
                    <w:rPrChange w:id="1069" w:author="CATT" w:date="2024-11-19T17:58:34Z">
                      <w:rPr>
                        <w:highlight w:val="magenta"/>
                        <w:lang w:eastAsia="zh-CN"/>
                      </w:rPr>
                    </w:rPrChange>
                  </w:rPr>
                  <w:delText>[</w:delText>
                </w:r>
              </w:del>
            </w:ins>
            <w:ins w:id="1070" w:author="Iana Siomina" w:date="2024-09-25T20:53:00Z">
              <w:del w:id="1071" w:author="CATT" w:date="2024-11-19T18:00:59Z">
                <w:r>
                  <w:rPr>
                    <w:highlight w:val="none"/>
                    <w:lang w:eastAsia="zh-CN"/>
                    <w:rPrChange w:id="1072" w:author="CATT" w:date="2024-11-19T17:58:34Z">
                      <w:rPr>
                        <w:highlight w:val="magenta"/>
                        <w:lang w:eastAsia="zh-CN"/>
                      </w:rPr>
                    </w:rPrChange>
                  </w:rPr>
                  <w:delText>T</w:delText>
                </w:r>
              </w:del>
            </w:ins>
            <w:ins w:id="1073" w:author="Iana Siomina" w:date="2024-09-25T20:53:00Z">
              <w:del w:id="1074" w:author="CATT" w:date="2024-11-19T18:00:59Z">
                <w:r>
                  <w:rPr>
                    <w:highlight w:val="none"/>
                    <w:lang w:eastAsia="zh-CN"/>
                    <w:rPrChange w:id="1075" w:author="CATT" w:date="2024-11-19T17:58:34Z">
                      <w:rPr>
                        <w:highlight w:val="magenta"/>
                        <w:lang w:eastAsia="zh-CN"/>
                      </w:rPr>
                    </w:rPrChange>
                  </w:rPr>
                  <w:delText>B</w:delText>
                </w:r>
              </w:del>
            </w:ins>
            <w:ins w:id="1076" w:author="Iana Siomina" w:date="2024-09-25T20:53:00Z">
              <w:del w:id="1077" w:author="CATT" w:date="2024-11-19T18:00:59Z">
                <w:r>
                  <w:rPr>
                    <w:highlight w:val="none"/>
                    <w:lang w:eastAsia="zh-CN"/>
                    <w:rPrChange w:id="1078" w:author="CATT" w:date="2024-11-19T17:58:34Z">
                      <w:rPr>
                        <w:highlight w:val="magenta"/>
                        <w:lang w:eastAsia="zh-CN"/>
                      </w:rPr>
                    </w:rPrChange>
                  </w:rPr>
                  <w:delText>D</w:delText>
                </w:r>
              </w:del>
            </w:ins>
            <w:ins w:id="1079" w:author="Iana Siomina" w:date="2024-09-25T20:53:00Z">
              <w:del w:id="1080" w:author="CATT" w:date="2024-11-19T18:00:59Z">
                <w:r>
                  <w:rPr>
                    <w:highlight w:val="none"/>
                    <w:lang w:eastAsia="zh-CN"/>
                    <w:rPrChange w:id="1081" w:author="CATT" w:date="2024-11-19T17:58:34Z">
                      <w:rPr>
                        <w:highlight w:val="magenta"/>
                        <w:lang w:eastAsia="zh-CN"/>
                      </w:rPr>
                    </w:rPrChange>
                  </w:rPr>
                  <w:delText>]</w:delText>
                </w:r>
              </w:del>
            </w:ins>
          </w:p>
        </w:tc>
        <w:tc>
          <w:tcPr>
            <w:tcW w:w="1079" w:type="dxa"/>
          </w:tcPr>
          <w:p w14:paraId="3ED3BD45">
            <w:pPr>
              <w:pStyle w:val="75"/>
              <w:rPr>
                <w:ins w:id="1082" w:author="Iana Siomina" w:date="2024-09-25T20:53:00Z"/>
                <w:highlight w:val="none"/>
                <w:lang w:val="sv-SE" w:eastAsia="zh-CN"/>
                <w:rPrChange w:id="1083" w:author="CATT" w:date="2024-11-19T17:58:34Z">
                  <w:rPr>
                    <w:ins w:id="1084" w:author="Iana Siomina" w:date="2024-09-25T20:53:00Z"/>
                    <w:highlight w:val="magenta"/>
                    <w:lang w:val="sv-SE" w:eastAsia="zh-CN"/>
                  </w:rPr>
                </w:rPrChange>
              </w:rPr>
            </w:pPr>
            <w:ins w:id="1085" w:author="CATT" w:date="2024-11-19T18:02:51Z">
              <w:r>
                <w:rPr>
                  <w:rFonts w:hint="eastAsia"/>
                  <w:highlight w:val="none"/>
                  <w:lang w:val="en-US" w:eastAsia="zh-CN"/>
                </w:rPr>
                <w:t>3</w:t>
              </w:r>
            </w:ins>
            <w:ins w:id="1086" w:author="Iana Siomina" w:date="2024-09-25T20:53:00Z">
              <w:del w:id="1087" w:author="CATT" w:date="2024-11-19T18:02:50Z">
                <w:r>
                  <w:rPr>
                    <w:highlight w:val="none"/>
                    <w:lang w:val="sv-SE" w:eastAsia="zh-CN"/>
                    <w:rPrChange w:id="1088" w:author="CATT" w:date="2024-11-19T17:58:34Z">
                      <w:rPr>
                        <w:highlight w:val="magenta"/>
                        <w:lang w:val="sv-SE" w:eastAsia="zh-CN"/>
                      </w:rPr>
                    </w:rPrChange>
                  </w:rPr>
                  <w:delText>[TBD]</w:delText>
                </w:r>
              </w:del>
            </w:ins>
          </w:p>
        </w:tc>
        <w:tc>
          <w:tcPr>
            <w:tcW w:w="992" w:type="dxa"/>
            <w:vMerge w:val="continue"/>
            <w:vAlign w:val="center"/>
          </w:tcPr>
          <w:p w14:paraId="5C10CD04">
            <w:pPr>
              <w:pStyle w:val="75"/>
              <w:rPr>
                <w:ins w:id="1089" w:author="Iana Siomina" w:date="2024-09-25T20:53:00Z"/>
                <w:lang w:val="sv-SE" w:eastAsia="zh-CN"/>
              </w:rPr>
            </w:pPr>
          </w:p>
        </w:tc>
        <w:tc>
          <w:tcPr>
            <w:tcW w:w="1134" w:type="dxa"/>
            <w:vAlign w:val="center"/>
          </w:tcPr>
          <w:p w14:paraId="0B960133">
            <w:pPr>
              <w:pStyle w:val="75"/>
              <w:rPr>
                <w:ins w:id="1090" w:author="Iana Siomina" w:date="2024-09-25T20:53:00Z"/>
              </w:rPr>
            </w:pPr>
            <w:ins w:id="1091" w:author="Iana Siomina" w:date="2024-09-25T20:53:00Z">
              <w:r>
                <w:rPr/>
                <w:t>≥ 132</w:t>
              </w:r>
            </w:ins>
          </w:p>
        </w:tc>
        <w:tc>
          <w:tcPr>
            <w:tcW w:w="1367" w:type="dxa"/>
            <w:vAlign w:val="center"/>
          </w:tcPr>
          <w:p w14:paraId="14B8C6D7">
            <w:pPr>
              <w:pStyle w:val="75"/>
              <w:rPr>
                <w:ins w:id="1092" w:author="Iana Siomina" w:date="2024-09-25T20:53:00Z"/>
              </w:rPr>
            </w:pPr>
            <w:ins w:id="1093" w:author="Iana Siomina" w:date="2024-09-25T20:53:00Z">
              <w:r>
                <w:rPr/>
                <w:t>≥ 1</w:t>
              </w:r>
            </w:ins>
          </w:p>
        </w:tc>
        <w:tc>
          <w:tcPr>
            <w:tcW w:w="2040" w:type="dxa"/>
            <w:vAlign w:val="center"/>
          </w:tcPr>
          <w:p w14:paraId="0FB0DA42">
            <w:pPr>
              <w:pStyle w:val="75"/>
              <w:rPr>
                <w:ins w:id="1094" w:author="Iana Siomina" w:date="2024-09-25T20:53:00Z"/>
              </w:rPr>
            </w:pPr>
            <w:ins w:id="1095" w:author="Iana Siomina" w:date="2024-09-25T20:53:00Z">
              <w:r>
                <w:rPr/>
                <w:t>Note 5</w:t>
              </w:r>
            </w:ins>
          </w:p>
        </w:tc>
        <w:tc>
          <w:tcPr>
            <w:tcW w:w="1134" w:type="dxa"/>
            <w:vAlign w:val="center"/>
          </w:tcPr>
          <w:p w14:paraId="0EB1D9A4">
            <w:pPr>
              <w:pStyle w:val="75"/>
              <w:rPr>
                <w:ins w:id="1096" w:author="Iana Siomina" w:date="2024-09-25T20:53:00Z"/>
              </w:rPr>
            </w:pPr>
            <w:ins w:id="1097" w:author="Iana Siomina" w:date="2024-09-25T20:53:00Z">
              <w:r>
                <w:rPr/>
                <w:t>Note 5</w:t>
              </w:r>
            </w:ins>
          </w:p>
        </w:tc>
        <w:tc>
          <w:tcPr>
            <w:tcW w:w="1275" w:type="dxa"/>
            <w:vAlign w:val="center"/>
          </w:tcPr>
          <w:p w14:paraId="57F71CE0">
            <w:pPr>
              <w:pStyle w:val="75"/>
              <w:rPr>
                <w:ins w:id="1098" w:author="Iana Siomina" w:date="2024-09-25T20:53:00Z"/>
              </w:rPr>
            </w:pPr>
            <w:ins w:id="1099" w:author="Iana Siomina" w:date="2024-09-25T20:53:00Z">
              <w:r>
                <w:rPr/>
                <w:t>Note 5</w:t>
              </w:r>
            </w:ins>
          </w:p>
        </w:tc>
      </w:tr>
      <w:tr w14:paraId="518D1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00" w:author="Iana Siomina" w:date="2024-09-25T20:53:00Z"/>
        </w:trPr>
        <w:tc>
          <w:tcPr>
            <w:tcW w:w="10064" w:type="dxa"/>
            <w:gridSpan w:val="8"/>
            <w:vAlign w:val="center"/>
          </w:tcPr>
          <w:p w14:paraId="480876AA">
            <w:pPr>
              <w:pStyle w:val="89"/>
              <w:rPr>
                <w:ins w:id="1101" w:author="Iana Siomina" w:date="2024-09-25T20:53:00Z"/>
              </w:rPr>
            </w:pPr>
            <w:ins w:id="1102" w:author="Iana Siomina" w:date="2024-09-25T20:53:00Z">
              <w:r>
                <w:rPr/>
                <w:t>NOTE 1:</w:t>
              </w:r>
            </w:ins>
            <w:ins w:id="1103" w:author="Iana Siomina" w:date="2024-09-25T20:53:00Z">
              <w:r>
                <w:rPr/>
                <w:tab/>
              </w:r>
            </w:ins>
            <w:ins w:id="1104" w:author="Iana Siomina" w:date="2024-09-25T20:53:00Z">
              <w:r>
                <w:rPr/>
                <w:t>Minimum PRS bandwidth, which is minimum of the PRS bandwidths of the reference resource and the measured neighbour resource i.</w:t>
              </w:r>
            </w:ins>
          </w:p>
          <w:p w14:paraId="07BD2A1C">
            <w:pPr>
              <w:pStyle w:val="89"/>
              <w:rPr>
                <w:ins w:id="1105" w:author="Iana Siomina" w:date="2024-09-25T20:53:00Z"/>
                <w:iCs/>
                <w:szCs w:val="18"/>
                <w:lang w:val="en-US" w:eastAsia="zh-CN"/>
              </w:rPr>
            </w:pPr>
            <w:ins w:id="1106" w:author="Iana Siomina" w:date="2024-09-25T20:53:00Z">
              <w:r>
                <w:rPr/>
                <w:t xml:space="preserve">NOTE 2: </w:t>
              </w:r>
            </w:ins>
            <w:ins w:id="1107" w:author="Iana Siomina" w:date="2024-09-25T20:53:00Z">
              <w:r>
                <w:rPr/>
                <w:tab/>
              </w:r>
            </w:ins>
            <w:ins w:id="1108" w:author="Iana Siomina" w:date="2024-09-25T20:53:00Z">
              <w:r>
                <w:rPr/>
                <w:t xml:space="preserve">Minimum number of PRS resource repetitions among the reference resource and the measured neighbour resource i. </w:t>
              </w:r>
            </w:ins>
            <m:oMath>
              <m:sSubSup>
                <m:sSubSupPr>
                  <m:ctrlPr>
                    <w:ins w:id="1109" w:author="Iana Siomina" w:date="2024-09-25T20:53:00Z">
                      <w:rPr>
                        <w:rFonts w:ascii="Cambria Math" w:hAnsi="Cambria Math"/>
                        <w:i/>
                      </w:rPr>
                    </w:ins>
                  </m:ctrlPr>
                </m:sSubSupPr>
                <m:e>
                  <w:ins w:id="1110" w:author="Iana Siomina" w:date="2024-09-25T20:53:00Z">
                    <m:r>
                      <m:rPr/>
                      <w:rPr>
                        <w:rFonts w:ascii="Cambria Math" w:hAnsi="Cambria Math"/>
                      </w:rPr>
                      <m:t>T</m:t>
                    </m:r>
                  </w:ins>
                  <m:ctrlPr>
                    <w:ins w:id="1111" w:author="Iana Siomina" w:date="2024-09-25T20:53:00Z">
                      <w:rPr>
                        <w:rFonts w:ascii="Cambria Math" w:hAnsi="Cambria Math"/>
                        <w:i/>
                      </w:rPr>
                    </w:ins>
                  </m:ctrlPr>
                </m:e>
                <m:sub>
                  <w:ins w:id="1112" w:author="Iana Siomina" w:date="2024-09-25T20:53:00Z">
                    <m:r>
                      <m:rPr>
                        <m:nor/>
                        <m:sty m:val="p"/>
                      </m:rPr>
                      <w:rPr>
                        <w:rFonts w:ascii="Cambria Math" w:hAnsi="Cambria Math"/>
                        <w:b w:val="0"/>
                        <w:i w:val="0"/>
                      </w:rPr>
                      <m:t>rep</m:t>
                    </m:r>
                  </w:ins>
                  <m:ctrlPr>
                    <w:ins w:id="1113" w:author="Iana Siomina" w:date="2024-09-25T20:53:00Z">
                      <w:rPr>
                        <w:rFonts w:ascii="Cambria Math" w:hAnsi="Cambria Math"/>
                        <w:i/>
                      </w:rPr>
                    </w:ins>
                  </m:ctrlPr>
                </m:sub>
                <m:sup>
                  <w:ins w:id="1114" w:author="Iana Siomina" w:date="2024-09-25T20:53:00Z">
                    <m:r>
                      <m:rPr>
                        <m:nor/>
                        <m:sty m:val="p"/>
                      </m:rPr>
                      <w:rPr>
                        <w:rFonts w:ascii="Cambria Math" w:hAnsi="Cambria Math"/>
                        <w:b w:val="0"/>
                        <w:i w:val="0"/>
                      </w:rPr>
                      <m:t>PRS</m:t>
                    </m:r>
                  </w:ins>
                  <m:ctrlPr>
                    <w:ins w:id="1115" w:author="Iana Siomina" w:date="2024-09-25T20:53:00Z">
                      <w:rPr>
                        <w:rFonts w:ascii="Cambria Math" w:hAnsi="Cambria Math"/>
                        <w:i/>
                      </w:rPr>
                    </w:ins>
                  </m:ctrlPr>
                </m:sup>
              </m:sSubSup>
              <w:ins w:id="1116" w:author="Iana Siomina" w:date="2024-09-25T20:53:00Z">
                <m:r>
                  <m:rPr/>
                  <w:rPr>
                    <w:rFonts w:ascii="Cambria Math" w:hAnsi="Cambria Math"/>
                  </w:rPr>
                  <m:t xml:space="preserve">, </m:t>
                </m:r>
              </w:ins>
              <m:sSub>
                <m:sSubPr>
                  <m:ctrlPr>
                    <w:ins w:id="1117" w:author="Iana Siomina" w:date="2024-09-25T20:53:00Z">
                      <w:rPr>
                        <w:rFonts w:ascii="Cambria Math" w:hAnsi="Cambria Math"/>
                      </w:rPr>
                    </w:ins>
                  </m:ctrlPr>
                </m:sSubPr>
                <m:e>
                  <w:ins w:id="1118" w:author="Iana Siomina" w:date="2024-09-25T20:53:00Z">
                    <m:r>
                      <m:rPr/>
                      <w:rPr>
                        <w:rFonts w:ascii="Cambria Math" w:hAnsi="Cambria Math"/>
                      </w:rPr>
                      <m:t>L</m:t>
                    </m:r>
                  </w:ins>
                  <m:ctrlPr>
                    <w:ins w:id="1119" w:author="Iana Siomina" w:date="2024-09-25T20:53:00Z">
                      <w:rPr>
                        <w:rFonts w:ascii="Cambria Math" w:hAnsi="Cambria Math"/>
                      </w:rPr>
                    </w:ins>
                  </m:ctrlPr>
                </m:e>
                <m:sub>
                  <w:ins w:id="1120" w:author="Iana Siomina" w:date="2024-09-25T20:53:00Z">
                    <m:r>
                      <m:rPr>
                        <m:nor/>
                        <m:sty m:val="p"/>
                      </m:rPr>
                      <w:rPr>
                        <w:b w:val="0"/>
                        <w:i w:val="0"/>
                      </w:rPr>
                      <m:t>PRS</m:t>
                    </m:r>
                  </w:ins>
                  <m:ctrlPr>
                    <w:ins w:id="1121" w:author="Iana Siomina" w:date="2024-09-25T20:53:00Z">
                      <w:rPr>
                        <w:rFonts w:ascii="Cambria Math" w:hAnsi="Cambria Math"/>
                      </w:rPr>
                    </w:ins>
                  </m:ctrlPr>
                </m:sub>
              </m:sSub>
              <w:ins w:id="1122" w:author="Iana Siomina" w:date="2024-09-25T20:53:00Z">
                <m:r>
                  <m:rPr/>
                  <w:rPr>
                    <w:rFonts w:ascii="Cambria Math" w:hAnsi="Cambria Math"/>
                  </w:rPr>
                  <m:t xml:space="preserve"> ,</m:t>
                </m:r>
              </w:ins>
              <m:sSubSup>
                <m:sSubSupPr>
                  <m:ctrlPr>
                    <w:ins w:id="1123" w:author="Iana Siomina" w:date="2024-09-25T20:53:00Z">
                      <w:rPr>
                        <w:rFonts w:ascii="Cambria Math" w:hAnsi="Cambria Math"/>
                        <w:i/>
                      </w:rPr>
                    </w:ins>
                  </m:ctrlPr>
                </m:sSubSupPr>
                <m:e>
                  <w:ins w:id="1124" w:author="Iana Siomina" w:date="2024-09-25T20:53:00Z">
                    <m:r>
                      <m:rPr/>
                      <w:rPr>
                        <w:rFonts w:ascii="Cambria Math" w:hAnsi="Cambria Math"/>
                      </w:rPr>
                      <m:t>K</m:t>
                    </m:r>
                  </w:ins>
                  <m:ctrlPr>
                    <w:ins w:id="1125" w:author="Iana Siomina" w:date="2024-09-25T20:53:00Z">
                      <w:rPr>
                        <w:rFonts w:ascii="Cambria Math" w:hAnsi="Cambria Math"/>
                        <w:i/>
                      </w:rPr>
                    </w:ins>
                  </m:ctrlPr>
                </m:e>
                <m:sub>
                  <w:ins w:id="1126" w:author="Iana Siomina" w:date="2024-09-25T20:53:00Z">
                    <m:r>
                      <m:rPr>
                        <m:nor/>
                        <m:sty m:val="p"/>
                      </m:rPr>
                      <w:rPr>
                        <w:rFonts w:ascii="Cambria Math" w:hAnsi="Cambria Math"/>
                        <w:b w:val="0"/>
                        <w:i w:val="0"/>
                      </w:rPr>
                      <m:t>comb</m:t>
                    </m:r>
                  </w:ins>
                  <m:ctrlPr>
                    <w:ins w:id="1127" w:author="Iana Siomina" w:date="2024-09-25T20:53:00Z">
                      <w:rPr>
                        <w:rFonts w:ascii="Cambria Math" w:hAnsi="Cambria Math"/>
                        <w:i/>
                      </w:rPr>
                    </w:ins>
                  </m:ctrlPr>
                </m:sub>
                <m:sup>
                  <w:ins w:id="1128" w:author="Iana Siomina" w:date="2024-09-25T20:53:00Z">
                    <m:r>
                      <m:rPr>
                        <m:nor/>
                        <m:sty m:val="p"/>
                      </m:rPr>
                      <w:rPr>
                        <w:rFonts w:ascii="Cambria Math" w:hAnsi="Cambria Math"/>
                        <w:b w:val="0"/>
                        <w:i w:val="0"/>
                      </w:rPr>
                      <m:t>PRS</m:t>
                    </m:r>
                  </w:ins>
                  <m:ctrlPr>
                    <w:ins w:id="1129" w:author="Iana Siomina" w:date="2024-09-25T20:53:00Z">
                      <w:rPr>
                        <w:rFonts w:ascii="Cambria Math" w:hAnsi="Cambria Math"/>
                        <w:i/>
                      </w:rPr>
                    </w:ins>
                  </m:ctrlPr>
                </m:sup>
              </m:sSubSup>
            </m:oMath>
            <w:ins w:id="1130" w:author="Iana Siomina" w:date="2024-09-25T20:53:00Z">
              <w:r>
                <w:rPr>
                  <w:b/>
                  <w:bCs/>
                  <w:lang w:eastAsia="zh-CN"/>
                </w:rPr>
                <w:t xml:space="preserve"> </w:t>
              </w:r>
            </w:ins>
            <w:ins w:id="1131" w:author="Iana Siomina" w:date="2024-09-25T20:53:00Z">
              <w:r>
                <w:rPr>
                  <w:szCs w:val="18"/>
                </w:rPr>
                <w:t xml:space="preserve">are configured by higher layer parameter </w:t>
              </w:r>
            </w:ins>
            <w:ins w:id="1132" w:author="Iana Siomina" w:date="2024-09-25T20:53:00Z">
              <w:r>
                <w:rPr>
                  <w:i/>
                  <w:szCs w:val="18"/>
                </w:rPr>
                <w:t>dl-PRS-ResourceRepetitionFactor, dl-PRS-NumSymbols and dl-PRS-CombSizeN</w:t>
              </w:r>
            </w:ins>
            <w:ins w:id="1133" w:author="Iana Siomina" w:date="2024-09-25T20:53:00Z">
              <w:r>
                <w:rPr>
                  <w:iCs/>
                  <w:szCs w:val="18"/>
                </w:rPr>
                <w:t>defined in TS 37.355 [34], respectively</w:t>
              </w:r>
            </w:ins>
            <w:ins w:id="1134" w:author="Iana Siomina" w:date="2024-09-25T20:53:00Z">
              <w:r>
                <w:rPr>
                  <w:iCs/>
                  <w:szCs w:val="18"/>
                  <w:lang w:val="en-US" w:eastAsia="zh-CN"/>
                </w:rPr>
                <w:t>.</w:t>
              </w:r>
            </w:ins>
          </w:p>
          <w:p w14:paraId="7F05192F">
            <w:pPr>
              <w:pStyle w:val="89"/>
              <w:rPr>
                <w:ins w:id="1135" w:author="Iana Siomina" w:date="2024-09-25T20:53:00Z"/>
              </w:rPr>
            </w:pPr>
            <w:ins w:id="1136" w:author="Iana Siomina" w:date="2024-09-25T20:53:00Z">
              <w:r>
                <w:rPr/>
                <w:t>N</w:t>
              </w:r>
            </w:ins>
            <w:ins w:id="1137" w:author="Iana Siomina" w:date="2024-09-25T20:53:00Z">
              <w:r>
                <w:rPr>
                  <w:lang w:eastAsia="zh-CN"/>
                </w:rPr>
                <w:t>OTE</w:t>
              </w:r>
            </w:ins>
            <w:ins w:id="1138" w:author="Iana Siomina" w:date="2024-09-25T20:53:00Z">
              <w:r>
                <w:rPr/>
                <w:t xml:space="preserve"> 3:</w:t>
              </w:r>
            </w:ins>
            <w:ins w:id="1139" w:author="Iana Siomina" w:date="2024-09-25T20:53:00Z">
              <w:r>
                <w:rPr/>
                <w:tab/>
              </w:r>
            </w:ins>
            <w:ins w:id="1140" w:author="Iana Siomina" w:date="2024-09-25T20:53:00Z">
              <w:r>
                <w:rPr/>
                <w:t>Io is assumed to have constant EPRE across the bandwidth.</w:t>
              </w:r>
            </w:ins>
          </w:p>
          <w:p w14:paraId="01A415F1">
            <w:pPr>
              <w:pStyle w:val="89"/>
              <w:rPr>
                <w:ins w:id="1141" w:author="Iana Siomina" w:date="2024-10-23T14:12:00Z"/>
              </w:rPr>
            </w:pPr>
            <w:ins w:id="1142" w:author="Iana Siomina" w:date="2024-09-25T20:53:00Z">
              <w:r>
                <w:rPr/>
                <w:t>N</w:t>
              </w:r>
            </w:ins>
            <w:ins w:id="1143" w:author="Iana Siomina" w:date="2024-09-25T20:53:00Z">
              <w:r>
                <w:rPr>
                  <w:lang w:eastAsia="zh-CN"/>
                </w:rPr>
                <w:t>OTE</w:t>
              </w:r>
            </w:ins>
            <w:ins w:id="1144" w:author="Iana Siomina" w:date="2024-09-25T20:53:00Z">
              <w:r>
                <w:rPr/>
                <w:t xml:space="preserve"> 4:</w:t>
              </w:r>
            </w:ins>
            <w:ins w:id="1145" w:author="Iana Siomina" w:date="2024-09-25T20:53:00Z">
              <w:r>
                <w:rPr/>
                <w:tab/>
              </w:r>
            </w:ins>
            <w:ins w:id="1146" w:author="Iana Siomina" w:date="2024-09-25T20:53:00Z">
              <w:r>
                <w:rPr/>
                <w:t>NR operating band groups in FR1 are as defined in clause 3.5.2.</w:t>
              </w:r>
            </w:ins>
          </w:p>
          <w:p w14:paraId="0EEA6764">
            <w:pPr>
              <w:pStyle w:val="89"/>
              <w:rPr>
                <w:ins w:id="1147" w:author="Iana Siomina" w:date="2024-09-25T20:53:00Z"/>
              </w:rPr>
            </w:pPr>
            <w:ins w:id="1148" w:author="Iana Siomina" w:date="2024-10-23T14:12:00Z">
              <w:r>
                <w:rPr>
                  <w:lang w:val="en-US"/>
                </w:rPr>
                <w:t>NOTE 5:  The same bands and the same Io conditions for each band apply for this requirement as for the corresponding requirement with the PRS bandwidth of the smallest RB number for the corresponding SCS.</w:t>
              </w:r>
            </w:ins>
          </w:p>
        </w:tc>
      </w:tr>
    </w:tbl>
    <w:p w14:paraId="2D418E66">
      <w:pPr>
        <w:pStyle w:val="78"/>
        <w:rPr>
          <w:ins w:id="1149" w:author="Iana Siomina" w:date="2024-09-25T20:53:00Z"/>
        </w:rPr>
      </w:pPr>
      <w:ins w:id="1150" w:author="Iana Siomina" w:date="2024-09-25T20:53:00Z">
        <w:r>
          <w:rPr/>
          <w:t>Table 10.1.43.2-</w:t>
        </w:r>
      </w:ins>
      <w:ins w:id="1151" w:author="Iana Siomina" w:date="2024-09-25T20:53:00Z">
        <w:r>
          <w:rPr>
            <w:lang w:val="en-US"/>
          </w:rPr>
          <w:t>2</w:t>
        </w:r>
      </w:ins>
      <w:ins w:id="1152" w:author="Iana Siomina" w:date="2024-09-25T20:53:00Z">
        <w:r>
          <w:rPr/>
          <w:t xml:space="preserve">: DL RSCPD absolute accuracy in FR1 for </w:t>
        </w:r>
      </w:ins>
      <w:ins w:id="1153" w:author="Iana Siomina" w:date="2024-09-25T20:53:00Z">
        <w:r>
          <w:rPr>
            <w:lang w:val="en-US"/>
          </w:rPr>
          <w:t>two-tap</w:t>
        </w:r>
      </w:ins>
      <w:ins w:id="1154" w:author="Iana Siomina" w:date="2024-09-25T20:53:00Z">
        <w:r>
          <w:rPr/>
          <w:t xml:space="preserve"> channel </w:t>
        </w:r>
      </w:ins>
    </w:p>
    <w:tbl>
      <w:tblPr>
        <w:tblStyle w:val="59"/>
        <w:tblW w:w="902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79"/>
        <w:gridCol w:w="992"/>
        <w:gridCol w:w="1134"/>
        <w:gridCol w:w="1367"/>
        <w:gridCol w:w="2040"/>
        <w:gridCol w:w="1134"/>
        <w:gridCol w:w="1275"/>
      </w:tblGrid>
      <w:tr w14:paraId="405E4E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55" w:author="Iana Siomina" w:date="2024-09-25T20:53:00Z"/>
        </w:trPr>
        <w:tc>
          <w:tcPr>
            <w:tcW w:w="1079" w:type="dxa"/>
            <w:vMerge w:val="restart"/>
            <w:vAlign w:val="center"/>
          </w:tcPr>
          <w:p w14:paraId="4700AD21">
            <w:pPr>
              <w:pStyle w:val="74"/>
              <w:rPr>
                <w:ins w:id="1156" w:author="Iana Siomina" w:date="2024-09-25T20:53:00Z"/>
              </w:rPr>
            </w:pPr>
            <w:ins w:id="1157" w:author="Iana Siomina" w:date="2024-09-25T20:53:00Z">
              <w:r>
                <w:rPr/>
                <w:t>Accuracy</w:t>
              </w:r>
            </w:ins>
          </w:p>
          <w:p w14:paraId="7FFEAF2A">
            <w:pPr>
              <w:pStyle w:val="74"/>
              <w:rPr>
                <w:ins w:id="1158" w:author="Iana Siomina" w:date="2024-09-25T20:53:00Z"/>
                <w:sz w:val="15"/>
                <w:szCs w:val="16"/>
              </w:rPr>
            </w:pPr>
            <w:ins w:id="1159" w:author="Iana Siomina" w:date="2024-09-25T20:53:00Z">
              <w:r>
                <w:rPr>
                  <w:sz w:val="11"/>
                  <w:szCs w:val="13"/>
                </w:rPr>
                <w:t>(</w:t>
              </w:r>
            </w:ins>
            <w:ins w:id="1160" w:author="Iana Siomina" w:date="2024-09-25T20:53:00Z">
              <w:r>
                <w:rPr>
                  <w:sz w:val="15"/>
                  <w:szCs w:val="16"/>
                </w:rPr>
                <w:t>PRS Ês/Iot)</w:t>
              </w:r>
            </w:ins>
            <w:ins w:id="1161" w:author="Iana Siomina" w:date="2024-09-25T20:53:00Z">
              <w:r>
                <w:rPr>
                  <w:sz w:val="15"/>
                  <w:szCs w:val="16"/>
                  <w:vertAlign w:val="subscript"/>
                </w:rPr>
                <w:t xml:space="preserve">ref </w:t>
              </w:r>
            </w:ins>
            <w:ins w:id="1162" w:author="Iana Siomina" w:date="2024-09-25T20:53:00Z">
              <w:r>
                <w:rPr>
                  <w:sz w:val="15"/>
                  <w:szCs w:val="16"/>
                </w:rPr>
                <w:t xml:space="preserve">≥ </w:t>
              </w:r>
            </w:ins>
            <w:ins w:id="1163" w:author="Iana Siomina" w:date="2024-09-25T20:53:00Z">
              <w:r>
                <w:rPr>
                  <w:sz w:val="15"/>
                  <w:szCs w:val="16"/>
                  <w:lang w:val="en-US"/>
                </w:rPr>
                <w:t xml:space="preserve">   </w:t>
              </w:r>
            </w:ins>
            <w:ins w:id="1164" w:author="Iana Siomina" w:date="2024-09-25T20:53:00Z">
              <w:r>
                <w:rPr>
                  <w:sz w:val="15"/>
                  <w:szCs w:val="16"/>
                </w:rPr>
                <w:t>-</w:t>
              </w:r>
            </w:ins>
            <w:ins w:id="1165" w:author="Iana Siomina" w:date="2024-09-25T20:53:00Z">
              <w:r>
                <w:rPr>
                  <w:sz w:val="15"/>
                  <w:szCs w:val="16"/>
                  <w:lang w:val="en-US"/>
                </w:rPr>
                <w:t>3</w:t>
              </w:r>
            </w:ins>
            <w:ins w:id="1166" w:author="Iana Siomina" w:date="2024-09-25T20:53:00Z">
              <w:r>
                <w:rPr>
                  <w:sz w:val="15"/>
                  <w:szCs w:val="16"/>
                </w:rPr>
                <w:t>dB</w:t>
              </w:r>
            </w:ins>
          </w:p>
          <w:p w14:paraId="6892D8D7">
            <w:pPr>
              <w:pStyle w:val="74"/>
              <w:rPr>
                <w:ins w:id="1167" w:author="Iana Siomina" w:date="2024-09-25T20:53:00Z"/>
                <w:sz w:val="15"/>
                <w:szCs w:val="16"/>
              </w:rPr>
            </w:pPr>
          </w:p>
          <w:p w14:paraId="6495903D">
            <w:pPr>
              <w:pStyle w:val="74"/>
              <w:rPr>
                <w:ins w:id="1168" w:author="Iana Siomina" w:date="2024-09-25T20:53:00Z"/>
                <w:sz w:val="15"/>
                <w:szCs w:val="16"/>
                <w:lang w:val="sv-SE"/>
              </w:rPr>
            </w:pPr>
            <w:ins w:id="1169" w:author="Iana Siomina" w:date="2024-09-25T20:53:00Z">
              <w:r>
                <w:rPr>
                  <w:sz w:val="15"/>
                  <w:szCs w:val="16"/>
                </w:rPr>
                <w:t xml:space="preserve"> </w:t>
              </w:r>
            </w:ins>
            <w:ins w:id="1170" w:author="Iana Siomina" w:date="2024-09-25T20:53:00Z">
              <w:r>
                <w:rPr>
                  <w:sz w:val="15"/>
                  <w:szCs w:val="16"/>
                  <w:lang w:val="sv-SE"/>
                </w:rPr>
                <w:t>(PRS Ês/Iot)</w:t>
              </w:r>
            </w:ins>
            <w:ins w:id="1171" w:author="Iana Siomina" w:date="2024-09-25T20:53:00Z">
              <w:r>
                <w:rPr>
                  <w:i/>
                  <w:sz w:val="15"/>
                  <w:szCs w:val="16"/>
                  <w:vertAlign w:val="subscript"/>
                  <w:lang w:val="sv-SE"/>
                </w:rPr>
                <w:t>i</w:t>
              </w:r>
            </w:ins>
            <w:ins w:id="1172" w:author="Iana Siomina" w:date="2024-09-25T20:53:00Z">
              <w:r>
                <w:rPr>
                  <w:sz w:val="15"/>
                  <w:szCs w:val="16"/>
                  <w:lang w:val="sv-SE"/>
                </w:rPr>
                <w:t xml:space="preserve"> ≥ </w:t>
              </w:r>
            </w:ins>
          </w:p>
          <w:p w14:paraId="58CB4FB9">
            <w:pPr>
              <w:pStyle w:val="74"/>
              <w:rPr>
                <w:ins w:id="1173" w:author="Iana Siomina" w:date="2024-09-25T20:53:00Z"/>
                <w:sz w:val="15"/>
                <w:szCs w:val="16"/>
                <w:lang w:val="sv-SE"/>
              </w:rPr>
            </w:pPr>
            <w:ins w:id="1174" w:author="Iana Siomina" w:date="2024-09-25T20:53:00Z">
              <w:r>
                <w:rPr>
                  <w:sz w:val="15"/>
                  <w:szCs w:val="16"/>
                  <w:lang w:val="sv-SE"/>
                </w:rPr>
                <w:t>-6dB</w:t>
              </w:r>
            </w:ins>
          </w:p>
        </w:tc>
        <w:tc>
          <w:tcPr>
            <w:tcW w:w="7942" w:type="dxa"/>
            <w:gridSpan w:val="6"/>
            <w:vAlign w:val="center"/>
          </w:tcPr>
          <w:p w14:paraId="0ABE44B3">
            <w:pPr>
              <w:pStyle w:val="74"/>
              <w:rPr>
                <w:ins w:id="1175" w:author="Iana Siomina" w:date="2024-09-25T20:53:00Z"/>
              </w:rPr>
            </w:pPr>
            <w:ins w:id="1176" w:author="Iana Siomina" w:date="2024-09-25T20:53:00Z">
              <w:r>
                <w:rPr/>
                <w:t>Conditions</w:t>
              </w:r>
            </w:ins>
          </w:p>
        </w:tc>
      </w:tr>
      <w:tr w14:paraId="2979C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177" w:author="Iana Siomina" w:date="2024-09-25T20:53:00Z"/>
        </w:trPr>
        <w:tc>
          <w:tcPr>
            <w:tcW w:w="1079" w:type="dxa"/>
            <w:vMerge w:val="continue"/>
            <w:vAlign w:val="center"/>
          </w:tcPr>
          <w:p w14:paraId="7CF0F643">
            <w:pPr>
              <w:pStyle w:val="74"/>
              <w:rPr>
                <w:ins w:id="1178" w:author="Iana Siomina" w:date="2024-09-25T20:53:00Z"/>
              </w:rPr>
            </w:pPr>
          </w:p>
        </w:tc>
        <w:tc>
          <w:tcPr>
            <w:tcW w:w="992" w:type="dxa"/>
            <w:vMerge w:val="restart"/>
            <w:vAlign w:val="center"/>
          </w:tcPr>
          <w:p w14:paraId="4324562F">
            <w:pPr>
              <w:pStyle w:val="74"/>
              <w:rPr>
                <w:ins w:id="1179" w:author="Iana Siomina" w:date="2024-09-25T20:53:00Z"/>
                <w:lang w:eastAsia="zh-CN"/>
              </w:rPr>
            </w:pPr>
            <w:ins w:id="1180" w:author="Iana Siomina" w:date="2024-09-25T20:53:00Z">
              <w:r>
                <w:rPr/>
                <w:t>PRS SCS</w:t>
              </w:r>
            </w:ins>
          </w:p>
        </w:tc>
        <w:tc>
          <w:tcPr>
            <w:tcW w:w="1134" w:type="dxa"/>
            <w:vMerge w:val="restart"/>
            <w:vAlign w:val="center"/>
          </w:tcPr>
          <w:p w14:paraId="640B2E00">
            <w:pPr>
              <w:pStyle w:val="74"/>
              <w:rPr>
                <w:ins w:id="1181" w:author="Iana Siomina" w:date="2024-09-25T20:53:00Z"/>
                <w:lang w:eastAsia="zh-CN"/>
              </w:rPr>
            </w:pPr>
            <w:ins w:id="1182" w:author="Iana Siomina" w:date="2024-09-25T20:53:00Z">
              <w:r>
                <w:rPr>
                  <w:lang w:eastAsia="zh-CN"/>
                </w:rPr>
                <w:t>PRS bandwidth</w:t>
              </w:r>
            </w:ins>
          </w:p>
          <w:p w14:paraId="1BF0A98B">
            <w:pPr>
              <w:pStyle w:val="74"/>
              <w:rPr>
                <w:ins w:id="1183" w:author="Iana Siomina" w:date="2024-09-25T20:53:00Z"/>
              </w:rPr>
            </w:pPr>
            <w:ins w:id="1184" w:author="Iana Siomina" w:date="2024-09-25T20:53:00Z">
              <w:r>
                <w:rPr>
                  <w:vertAlign w:val="superscript"/>
                </w:rPr>
                <w:t>Note 1</w:t>
              </w:r>
            </w:ins>
          </w:p>
        </w:tc>
        <w:tc>
          <w:tcPr>
            <w:tcW w:w="1367" w:type="dxa"/>
            <w:vMerge w:val="restart"/>
            <w:vAlign w:val="center"/>
          </w:tcPr>
          <w:p w14:paraId="7AA4F06A">
            <w:pPr>
              <w:pStyle w:val="74"/>
              <w:rPr>
                <w:ins w:id="1185" w:author="Iana Siomina" w:date="2024-09-25T20:53:00Z"/>
                <w:lang w:eastAsia="zh-CN"/>
              </w:rPr>
            </w:pPr>
            <w:ins w:id="1186" w:author="Iana Siomina" w:date="2024-09-25T20:53:00Z">
              <w:r>
                <w:rPr>
                  <w:lang w:eastAsia="zh-CN"/>
                </w:rPr>
                <w:t>PRS resource repetition (</w:t>
              </w:r>
            </w:ins>
            <m:oMath>
              <m:sSubSup>
                <m:sSubSupPr>
                  <m:ctrlPr>
                    <w:ins w:id="1187" w:author="Iana Siomina" w:date="2024-09-25T20:53:00Z">
                      <w:rPr>
                        <w:rFonts w:ascii="Cambria Math" w:hAnsi="Cambria Math"/>
                        <w:bCs/>
                        <w:i/>
                        <w:iCs/>
                        <w:lang w:val="en-US" w:eastAsia="zh-CN"/>
                      </w:rPr>
                    </w:ins>
                  </m:ctrlPr>
                </m:sSubSupPr>
                <m:e>
                  <w:ins w:id="1188" w:author="Iana Siomina" w:date="2024-09-25T20:53:00Z">
                    <m:r>
                      <m:rPr>
                        <m:sty m:val="b"/>
                      </m:rPr>
                      <w:rPr>
                        <w:rFonts w:ascii="Cambria Math" w:hAnsi="Cambria Math"/>
                        <w:lang w:eastAsia="zh-CN"/>
                      </w:rPr>
                      <m:t>T</m:t>
                    </m:r>
                  </w:ins>
                  <m:ctrlPr>
                    <w:ins w:id="1189" w:author="Iana Siomina" w:date="2024-09-25T20:53:00Z">
                      <w:rPr>
                        <w:rFonts w:ascii="Cambria Math" w:hAnsi="Cambria Math"/>
                        <w:bCs/>
                        <w:i/>
                        <w:iCs/>
                        <w:lang w:val="en-US" w:eastAsia="zh-CN"/>
                      </w:rPr>
                    </w:ins>
                  </m:ctrlPr>
                </m:e>
                <m:sub>
                  <w:ins w:id="1190" w:author="Iana Siomina" w:date="2024-09-25T20:53:00Z">
                    <m:r>
                      <m:rPr>
                        <m:nor/>
                        <m:sty m:val="p"/>
                      </m:rPr>
                      <w:rPr>
                        <w:b w:val="0"/>
                        <w:bCs/>
                        <w:i w:val="0"/>
                        <w:lang w:eastAsia="zh-CN"/>
                      </w:rPr>
                      <m:t>rep</m:t>
                    </m:r>
                  </w:ins>
                  <m:ctrlPr>
                    <w:ins w:id="1191" w:author="Iana Siomina" w:date="2024-09-25T20:53:00Z">
                      <w:rPr>
                        <w:rFonts w:ascii="Cambria Math" w:hAnsi="Cambria Math"/>
                        <w:bCs/>
                        <w:i/>
                        <w:iCs/>
                        <w:lang w:val="en-US" w:eastAsia="zh-CN"/>
                      </w:rPr>
                    </w:ins>
                  </m:ctrlPr>
                </m:sub>
                <m:sup>
                  <w:ins w:id="1192" w:author="Iana Siomina" w:date="2024-09-25T20:53:00Z">
                    <m:r>
                      <m:rPr>
                        <m:nor/>
                        <m:sty m:val="p"/>
                      </m:rPr>
                      <w:rPr>
                        <w:b w:val="0"/>
                        <w:bCs/>
                        <w:i w:val="0"/>
                        <w:lang w:eastAsia="zh-CN"/>
                      </w:rPr>
                      <m:t>PRS</m:t>
                    </m:r>
                  </w:ins>
                  <m:ctrlPr>
                    <w:ins w:id="1193" w:author="Iana Siomina" w:date="2024-09-25T20:53:00Z">
                      <w:rPr>
                        <w:rFonts w:ascii="Cambria Math" w:hAnsi="Cambria Math"/>
                        <w:bCs/>
                        <w:i/>
                        <w:iCs/>
                        <w:lang w:val="en-US" w:eastAsia="zh-CN"/>
                      </w:rPr>
                    </w:ins>
                  </m:ctrlPr>
                </m:sup>
              </m:sSubSup>
              <w:ins w:id="1194" w:author="Iana Siomina" w:date="2024-09-25T20:53:00Z">
                <m:r>
                  <m:rPr>
                    <m:sty m:val="b"/>
                  </m:rPr>
                  <w:rPr>
                    <w:rFonts w:ascii="Cambria Math" w:hAnsi="Cambria Math"/>
                    <w:lang w:eastAsia="zh-CN"/>
                  </w:rPr>
                  <m:t>∗</m:t>
                </m:r>
              </w:ins>
              <m:sSub>
                <m:sSubPr>
                  <m:ctrlPr>
                    <w:ins w:id="1195" w:author="Iana Siomina" w:date="2024-09-25T20:53:00Z">
                      <w:rPr>
                        <w:rFonts w:ascii="Cambria Math" w:hAnsi="Cambria Math"/>
                        <w:bCs/>
                        <w:i/>
                        <w:iCs/>
                        <w:lang w:val="en-US" w:eastAsia="zh-CN"/>
                      </w:rPr>
                    </w:ins>
                  </m:ctrlPr>
                </m:sSubPr>
                <m:e>
                  <w:ins w:id="1196" w:author="Iana Siomina" w:date="2024-09-25T20:53:00Z">
                    <m:r>
                      <m:rPr>
                        <m:sty m:val="b"/>
                      </m:rPr>
                      <w:rPr>
                        <w:rFonts w:ascii="Cambria Math" w:hAnsi="Cambria Math"/>
                        <w:lang w:eastAsia="zh-CN"/>
                      </w:rPr>
                      <m:t>L</m:t>
                    </m:r>
                  </w:ins>
                  <m:ctrlPr>
                    <w:ins w:id="1197" w:author="Iana Siomina" w:date="2024-09-25T20:53:00Z">
                      <w:rPr>
                        <w:rFonts w:ascii="Cambria Math" w:hAnsi="Cambria Math"/>
                        <w:bCs/>
                        <w:i/>
                        <w:iCs/>
                        <w:lang w:val="en-US" w:eastAsia="zh-CN"/>
                      </w:rPr>
                    </w:ins>
                  </m:ctrlPr>
                </m:e>
                <m:sub>
                  <w:ins w:id="1198" w:author="Iana Siomina" w:date="2024-09-25T20:53:00Z">
                    <m:r>
                      <m:rPr>
                        <m:nor/>
                        <m:sty m:val="p"/>
                      </m:rPr>
                      <w:rPr>
                        <w:b w:val="0"/>
                        <w:bCs/>
                        <w:i w:val="0"/>
                        <w:lang w:eastAsia="zh-CN"/>
                      </w:rPr>
                      <m:t>PRS</m:t>
                    </m:r>
                  </w:ins>
                  <m:ctrlPr>
                    <w:ins w:id="1199" w:author="Iana Siomina" w:date="2024-09-25T20:53:00Z">
                      <w:rPr>
                        <w:rFonts w:ascii="Cambria Math" w:hAnsi="Cambria Math"/>
                        <w:bCs/>
                        <w:i/>
                        <w:iCs/>
                        <w:lang w:val="en-US" w:eastAsia="zh-CN"/>
                      </w:rPr>
                    </w:ins>
                  </m:ctrlPr>
                </m:sub>
              </m:sSub>
              <w:ins w:id="1200" w:author="Iana Siomina" w:date="2024-09-25T20:53:00Z">
                <m:r>
                  <m:rPr>
                    <m:sty m:val="b"/>
                  </m:rPr>
                  <w:rPr>
                    <w:rFonts w:ascii="Cambria Math" w:hAnsi="Cambria Math"/>
                    <w:lang w:eastAsia="zh-CN"/>
                  </w:rPr>
                  <m:t>/</m:t>
                </m:r>
              </w:ins>
              <m:sSubSup>
                <m:sSubSupPr>
                  <m:ctrlPr>
                    <w:ins w:id="1201" w:author="Iana Siomina" w:date="2024-09-25T20:53:00Z">
                      <w:rPr>
                        <w:rFonts w:ascii="Cambria Math" w:hAnsi="Cambria Math"/>
                        <w:bCs/>
                        <w:i/>
                        <w:iCs/>
                        <w:lang w:val="en-US" w:eastAsia="zh-CN"/>
                      </w:rPr>
                    </w:ins>
                  </m:ctrlPr>
                </m:sSubSupPr>
                <m:e>
                  <w:ins w:id="1202" w:author="Iana Siomina" w:date="2024-09-25T20:53:00Z">
                    <m:r>
                      <m:rPr>
                        <m:sty m:val="b"/>
                      </m:rPr>
                      <w:rPr>
                        <w:rFonts w:ascii="Cambria Math" w:hAnsi="Cambria Math"/>
                        <w:lang w:eastAsia="zh-CN"/>
                      </w:rPr>
                      <m:t>K</m:t>
                    </m:r>
                  </w:ins>
                  <m:ctrlPr>
                    <w:ins w:id="1203" w:author="Iana Siomina" w:date="2024-09-25T20:53:00Z">
                      <w:rPr>
                        <w:rFonts w:ascii="Cambria Math" w:hAnsi="Cambria Math"/>
                        <w:bCs/>
                        <w:i/>
                        <w:iCs/>
                        <w:lang w:val="en-US" w:eastAsia="zh-CN"/>
                      </w:rPr>
                    </w:ins>
                  </m:ctrlPr>
                </m:e>
                <m:sub>
                  <w:ins w:id="1204" w:author="Iana Siomina" w:date="2024-09-25T20:53:00Z">
                    <m:r>
                      <m:rPr>
                        <m:nor/>
                        <m:sty m:val="p"/>
                      </m:rPr>
                      <w:rPr>
                        <w:b w:val="0"/>
                        <w:bCs/>
                        <w:i w:val="0"/>
                        <w:lang w:eastAsia="zh-CN"/>
                      </w:rPr>
                      <m:t>comb</m:t>
                    </m:r>
                  </w:ins>
                  <m:ctrlPr>
                    <w:ins w:id="1205" w:author="Iana Siomina" w:date="2024-09-25T20:53:00Z">
                      <w:rPr>
                        <w:rFonts w:ascii="Cambria Math" w:hAnsi="Cambria Math"/>
                        <w:bCs/>
                        <w:i/>
                        <w:iCs/>
                        <w:lang w:val="en-US" w:eastAsia="zh-CN"/>
                      </w:rPr>
                    </w:ins>
                  </m:ctrlPr>
                </m:sub>
                <m:sup>
                  <w:ins w:id="1206" w:author="Iana Siomina" w:date="2024-09-25T20:53:00Z">
                    <m:r>
                      <m:rPr>
                        <m:nor/>
                        <m:sty m:val="p"/>
                      </m:rPr>
                      <w:rPr>
                        <w:b w:val="0"/>
                        <w:bCs/>
                        <w:i w:val="0"/>
                        <w:lang w:eastAsia="zh-CN"/>
                      </w:rPr>
                      <m:t>PRS</m:t>
                    </m:r>
                  </w:ins>
                  <m:ctrlPr>
                    <w:ins w:id="1207" w:author="Iana Siomina" w:date="2024-09-25T20:53:00Z">
                      <w:rPr>
                        <w:rFonts w:ascii="Cambria Math" w:hAnsi="Cambria Math"/>
                        <w:bCs/>
                        <w:i/>
                        <w:iCs/>
                        <w:lang w:val="en-US" w:eastAsia="zh-CN"/>
                      </w:rPr>
                    </w:ins>
                  </m:ctrlPr>
                </m:sup>
              </m:sSubSup>
            </m:oMath>
            <w:ins w:id="1208" w:author="Iana Siomina" w:date="2024-09-25T20:53:00Z">
              <w:r>
                <w:rPr>
                  <w:lang w:eastAsia="zh-CN"/>
                </w:rPr>
                <w:t>)</w:t>
              </w:r>
            </w:ins>
          </w:p>
          <w:p w14:paraId="24A8182F">
            <w:pPr>
              <w:pStyle w:val="74"/>
              <w:rPr>
                <w:ins w:id="1209" w:author="Iana Siomina" w:date="2024-09-25T20:53:00Z"/>
                <w:lang w:eastAsia="zh-CN"/>
              </w:rPr>
            </w:pPr>
            <w:ins w:id="1210" w:author="Iana Siomina" w:date="2024-09-25T20:53:00Z">
              <w:r>
                <w:rPr>
                  <w:vertAlign w:val="superscript"/>
                </w:rPr>
                <w:t>Note 2</w:t>
              </w:r>
            </w:ins>
          </w:p>
        </w:tc>
        <w:tc>
          <w:tcPr>
            <w:tcW w:w="4449" w:type="dxa"/>
            <w:gridSpan w:val="3"/>
            <w:vAlign w:val="center"/>
          </w:tcPr>
          <w:p w14:paraId="5FB47859">
            <w:pPr>
              <w:pStyle w:val="74"/>
              <w:rPr>
                <w:ins w:id="1211" w:author="Iana Siomina" w:date="2024-09-25T20:53:00Z"/>
              </w:rPr>
            </w:pPr>
            <w:ins w:id="1212" w:author="Iana Siomina" w:date="2024-09-25T20:53:00Z">
              <w:r>
                <w:rPr/>
                <w:t>Io</w:t>
              </w:r>
            </w:ins>
            <w:ins w:id="1213" w:author="Iana Siomina" w:date="2024-09-25T20:53:00Z">
              <w:r>
                <w:rPr>
                  <w:vertAlign w:val="superscript"/>
                  <w:lang w:eastAsia="zh-CN"/>
                </w:rPr>
                <w:t xml:space="preserve"> Note 3</w:t>
              </w:r>
            </w:ins>
            <w:ins w:id="1214" w:author="Iana Siomina" w:date="2024-09-25T20:53:00Z">
              <w:r>
                <w:rPr/>
                <w:t xml:space="preserve"> range</w:t>
              </w:r>
            </w:ins>
          </w:p>
        </w:tc>
      </w:tr>
      <w:tr w14:paraId="530A1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15" w:author="Iana Siomina" w:date="2024-09-25T20:53:00Z"/>
        </w:trPr>
        <w:tc>
          <w:tcPr>
            <w:tcW w:w="1079" w:type="dxa"/>
            <w:vMerge w:val="continue"/>
            <w:vAlign w:val="center"/>
          </w:tcPr>
          <w:p w14:paraId="40D8A7F5">
            <w:pPr>
              <w:pStyle w:val="74"/>
              <w:rPr>
                <w:ins w:id="1216" w:author="Iana Siomina" w:date="2024-09-25T20:53:00Z"/>
              </w:rPr>
            </w:pPr>
          </w:p>
        </w:tc>
        <w:tc>
          <w:tcPr>
            <w:tcW w:w="992" w:type="dxa"/>
            <w:vMerge w:val="continue"/>
            <w:vAlign w:val="center"/>
          </w:tcPr>
          <w:p w14:paraId="52B03938">
            <w:pPr>
              <w:pStyle w:val="74"/>
              <w:rPr>
                <w:ins w:id="1217" w:author="Iana Siomina" w:date="2024-09-25T20:53:00Z"/>
                <w:lang w:eastAsia="zh-CN"/>
              </w:rPr>
            </w:pPr>
          </w:p>
        </w:tc>
        <w:tc>
          <w:tcPr>
            <w:tcW w:w="1134" w:type="dxa"/>
            <w:vMerge w:val="continue"/>
            <w:vAlign w:val="center"/>
          </w:tcPr>
          <w:p w14:paraId="4D9003AB">
            <w:pPr>
              <w:pStyle w:val="74"/>
              <w:rPr>
                <w:ins w:id="1218" w:author="Iana Siomina" w:date="2024-09-25T20:53:00Z"/>
              </w:rPr>
            </w:pPr>
          </w:p>
        </w:tc>
        <w:tc>
          <w:tcPr>
            <w:tcW w:w="1367" w:type="dxa"/>
            <w:vMerge w:val="continue"/>
            <w:vAlign w:val="center"/>
          </w:tcPr>
          <w:p w14:paraId="28E9874C">
            <w:pPr>
              <w:pStyle w:val="74"/>
              <w:rPr>
                <w:ins w:id="1219" w:author="Iana Siomina" w:date="2024-09-25T20:53:00Z"/>
                <w:lang w:eastAsia="zh-CN"/>
              </w:rPr>
            </w:pPr>
          </w:p>
        </w:tc>
        <w:tc>
          <w:tcPr>
            <w:tcW w:w="2040" w:type="dxa"/>
            <w:vAlign w:val="center"/>
          </w:tcPr>
          <w:p w14:paraId="21F82FB9">
            <w:pPr>
              <w:pStyle w:val="74"/>
              <w:rPr>
                <w:ins w:id="1220" w:author="Iana Siomina" w:date="2024-09-25T20:53:00Z"/>
              </w:rPr>
            </w:pPr>
            <w:ins w:id="1221" w:author="Iana Siomina" w:date="2024-09-25T20:53:00Z">
              <w:r>
                <w:rPr/>
                <w:t>NR operating band groups</w:t>
              </w:r>
            </w:ins>
            <w:ins w:id="1222" w:author="Iana Siomina" w:date="2024-09-25T20:53:00Z">
              <w:r>
                <w:rPr>
                  <w:vertAlign w:val="superscript"/>
                </w:rPr>
                <w:t xml:space="preserve"> Note 4</w:t>
              </w:r>
            </w:ins>
          </w:p>
        </w:tc>
        <w:tc>
          <w:tcPr>
            <w:tcW w:w="1134" w:type="dxa"/>
            <w:vAlign w:val="center"/>
          </w:tcPr>
          <w:p w14:paraId="494BA020">
            <w:pPr>
              <w:pStyle w:val="74"/>
              <w:rPr>
                <w:ins w:id="1223" w:author="Iana Siomina" w:date="2024-09-25T20:53:00Z"/>
              </w:rPr>
            </w:pPr>
            <w:ins w:id="1224" w:author="Iana Siomina" w:date="2024-09-25T20:53:00Z">
              <w:r>
                <w:rPr/>
                <w:t xml:space="preserve">Minimum Io </w:t>
              </w:r>
            </w:ins>
          </w:p>
        </w:tc>
        <w:tc>
          <w:tcPr>
            <w:tcW w:w="1275" w:type="dxa"/>
            <w:vAlign w:val="center"/>
          </w:tcPr>
          <w:p w14:paraId="754AD63F">
            <w:pPr>
              <w:pStyle w:val="74"/>
              <w:rPr>
                <w:ins w:id="1225" w:author="Iana Siomina" w:date="2024-09-25T20:53:00Z"/>
              </w:rPr>
            </w:pPr>
            <w:ins w:id="1226" w:author="Iana Siomina" w:date="2024-09-25T20:53:00Z">
              <w:r>
                <w:rPr/>
                <w:t>Maximum Io</w:t>
              </w:r>
            </w:ins>
          </w:p>
        </w:tc>
      </w:tr>
      <w:tr w14:paraId="63AEA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27" w:author="Iana Siomina" w:date="2024-09-25T20:53:00Z"/>
        </w:trPr>
        <w:tc>
          <w:tcPr>
            <w:tcW w:w="1079" w:type="dxa"/>
            <w:vAlign w:val="center"/>
          </w:tcPr>
          <w:p w14:paraId="45B819F7">
            <w:pPr>
              <w:pStyle w:val="74"/>
              <w:rPr>
                <w:ins w:id="1228" w:author="Iana Siomina" w:date="2024-09-25T20:53:00Z"/>
              </w:rPr>
            </w:pPr>
            <w:ins w:id="1229" w:author="Iana Siomina" w:date="2024-09-25T20:53:00Z">
              <w:r>
                <w:rPr/>
                <w:t>d</w:t>
              </w:r>
            </w:ins>
            <w:ins w:id="1230" w:author="Iana Siomina" w:date="2024-09-25T20:53:00Z">
              <w:r>
                <w:rPr>
                  <w:lang w:val="sv-SE"/>
                </w:rPr>
                <w:t>egree</w:t>
              </w:r>
            </w:ins>
          </w:p>
        </w:tc>
        <w:tc>
          <w:tcPr>
            <w:tcW w:w="992" w:type="dxa"/>
            <w:vAlign w:val="center"/>
          </w:tcPr>
          <w:p w14:paraId="42C8FC16">
            <w:pPr>
              <w:pStyle w:val="74"/>
              <w:rPr>
                <w:ins w:id="1231" w:author="Iana Siomina" w:date="2024-09-25T20:53:00Z"/>
                <w:lang w:eastAsia="zh-CN"/>
              </w:rPr>
            </w:pPr>
            <w:ins w:id="1232" w:author="Iana Siomina" w:date="2024-09-25T20:53:00Z">
              <w:r>
                <w:rPr>
                  <w:lang w:eastAsia="zh-CN"/>
                </w:rPr>
                <w:t>kHz</w:t>
              </w:r>
            </w:ins>
          </w:p>
        </w:tc>
        <w:tc>
          <w:tcPr>
            <w:tcW w:w="1134" w:type="dxa"/>
            <w:vAlign w:val="center"/>
          </w:tcPr>
          <w:p w14:paraId="337BAC4A">
            <w:pPr>
              <w:pStyle w:val="74"/>
              <w:rPr>
                <w:ins w:id="1233" w:author="Iana Siomina" w:date="2024-09-25T20:53:00Z"/>
              </w:rPr>
            </w:pPr>
            <w:ins w:id="1234" w:author="Iana Siomina" w:date="2024-11-03T01:20:00Z">
              <w:r>
                <w:rPr/>
                <w:t>P</w:t>
              </w:r>
            </w:ins>
            <w:ins w:id="1235" w:author="Iana Siomina" w:date="2024-09-25T20:53:00Z">
              <w:r>
                <w:rPr/>
                <w:t>RB</w:t>
              </w:r>
            </w:ins>
          </w:p>
        </w:tc>
        <w:tc>
          <w:tcPr>
            <w:tcW w:w="1367" w:type="dxa"/>
            <w:vAlign w:val="center"/>
          </w:tcPr>
          <w:p w14:paraId="2A8D539F">
            <w:pPr>
              <w:pStyle w:val="74"/>
              <w:rPr>
                <w:ins w:id="1236" w:author="Iana Siomina" w:date="2024-09-25T20:53:00Z"/>
              </w:rPr>
            </w:pPr>
          </w:p>
        </w:tc>
        <w:tc>
          <w:tcPr>
            <w:tcW w:w="2040" w:type="dxa"/>
            <w:vAlign w:val="center"/>
          </w:tcPr>
          <w:p w14:paraId="0ACDD235">
            <w:pPr>
              <w:pStyle w:val="74"/>
              <w:rPr>
                <w:ins w:id="1237" w:author="Iana Siomina" w:date="2024-09-25T20:53:00Z"/>
              </w:rPr>
            </w:pPr>
          </w:p>
        </w:tc>
        <w:tc>
          <w:tcPr>
            <w:tcW w:w="1134" w:type="dxa"/>
            <w:vAlign w:val="center"/>
          </w:tcPr>
          <w:p w14:paraId="1505EDC2">
            <w:pPr>
              <w:pStyle w:val="74"/>
              <w:rPr>
                <w:ins w:id="1238" w:author="Iana Siomina" w:date="2024-09-25T20:53:00Z"/>
              </w:rPr>
            </w:pPr>
            <w:ins w:id="1239" w:author="Iana Siomina" w:date="2024-09-25T20:53:00Z">
              <w:r>
                <w:rPr/>
                <w:t>dBm/SCS</w:t>
              </w:r>
            </w:ins>
            <w:ins w:id="1240" w:author="Iana Siomina" w:date="2024-09-25T20:53:00Z">
              <w:r>
                <w:rPr>
                  <w:vertAlign w:val="superscript"/>
                  <w:lang w:eastAsia="zh-CN"/>
                </w:rPr>
                <w:t xml:space="preserve"> </w:t>
              </w:r>
            </w:ins>
          </w:p>
        </w:tc>
        <w:tc>
          <w:tcPr>
            <w:tcW w:w="1275" w:type="dxa"/>
            <w:vAlign w:val="center"/>
          </w:tcPr>
          <w:p w14:paraId="1F7EEF4A">
            <w:pPr>
              <w:pStyle w:val="74"/>
              <w:rPr>
                <w:ins w:id="1241" w:author="Iana Siomina" w:date="2024-09-25T20:53:00Z"/>
              </w:rPr>
            </w:pPr>
            <w:ins w:id="1242" w:author="Iana Siomina" w:date="2024-09-25T20:53:00Z">
              <w:r>
                <w:rPr/>
                <w:t>dBm/BW</w:t>
              </w:r>
            </w:ins>
            <w:ins w:id="1243" w:author="Iana Siomina" w:date="2024-09-25T20:53:00Z">
              <w:r>
                <w:rPr>
                  <w:vertAlign w:val="subscript"/>
                </w:rPr>
                <w:t>Channel</w:t>
              </w:r>
            </w:ins>
          </w:p>
        </w:tc>
      </w:tr>
      <w:tr w14:paraId="1DF2DA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44" w:author="Iana Siomina" w:date="2024-09-25T20:53:00Z"/>
        </w:trPr>
        <w:tc>
          <w:tcPr>
            <w:tcW w:w="1079" w:type="dxa"/>
            <w:vMerge w:val="restart"/>
            <w:vAlign w:val="center"/>
          </w:tcPr>
          <w:p w14:paraId="3F0DEA9E">
            <w:pPr>
              <w:pStyle w:val="75"/>
              <w:rPr>
                <w:ins w:id="1245" w:author="Iana Siomina" w:date="2024-09-25T20:53:00Z"/>
                <w:highlight w:val="none"/>
                <w:lang w:val="sv-SE" w:eastAsia="zh-CN"/>
                <w:rPrChange w:id="1246" w:author="CATT" w:date="2024-11-19T17:58:40Z">
                  <w:rPr>
                    <w:ins w:id="1247" w:author="Iana Siomina" w:date="2024-09-25T20:53:00Z"/>
                    <w:highlight w:val="magenta"/>
                    <w:lang w:val="sv-SE" w:eastAsia="zh-CN"/>
                  </w:rPr>
                </w:rPrChange>
              </w:rPr>
            </w:pPr>
            <w:ins w:id="1248" w:author="Iana Siomina" w:date="2024-09-25T20:53:00Z">
              <w:del w:id="1249" w:author="CATT" w:date="2024-11-19T18:03:58Z">
                <w:r>
                  <w:rPr>
                    <w:highlight w:val="none"/>
                    <w:lang w:val="sv-SE" w:eastAsia="zh-CN"/>
                    <w:rPrChange w:id="1250" w:author="CATT" w:date="2024-11-19T17:58:40Z">
                      <w:rPr>
                        <w:highlight w:val="magenta"/>
                        <w:lang w:val="sv-SE" w:eastAsia="zh-CN"/>
                      </w:rPr>
                    </w:rPrChange>
                  </w:rPr>
                  <w:delText>[</w:delText>
                </w:r>
              </w:del>
            </w:ins>
            <w:ins w:id="1251" w:author="Iana Siomina" w:date="2024-10-23T14:13:00Z">
              <w:r>
                <w:rPr>
                  <w:highlight w:val="none"/>
                  <w:lang w:val="sv-SE" w:eastAsia="zh-CN"/>
                  <w:rPrChange w:id="1252" w:author="CATT" w:date="2024-11-19T17:58:40Z">
                    <w:rPr>
                      <w:highlight w:val="magenta"/>
                      <w:lang w:val="sv-SE" w:eastAsia="zh-CN"/>
                    </w:rPr>
                  </w:rPrChange>
                </w:rPr>
                <w:t>7</w:t>
              </w:r>
            </w:ins>
            <w:ins w:id="1253" w:author="Iana Siomina" w:date="2024-09-25T20:53:00Z">
              <w:del w:id="1254" w:author="CATT" w:date="2024-11-19T18:03:57Z">
                <w:r>
                  <w:rPr>
                    <w:highlight w:val="none"/>
                    <w:lang w:val="sv-SE" w:eastAsia="zh-CN"/>
                    <w:rPrChange w:id="1255" w:author="CATT" w:date="2024-11-19T17:58:40Z">
                      <w:rPr>
                        <w:highlight w:val="magenta"/>
                        <w:lang w:val="sv-SE" w:eastAsia="zh-CN"/>
                      </w:rPr>
                    </w:rPrChange>
                  </w:rPr>
                  <w:delText>]</w:delText>
                </w:r>
              </w:del>
            </w:ins>
          </w:p>
          <w:p w14:paraId="13EE8292">
            <w:pPr>
              <w:pStyle w:val="75"/>
              <w:rPr>
                <w:ins w:id="1256" w:author="Iana Siomina" w:date="2024-09-25T20:53:00Z"/>
                <w:highlight w:val="none"/>
                <w:lang w:val="sv-SE" w:eastAsia="zh-CN"/>
                <w:rPrChange w:id="1257" w:author="CATT" w:date="2024-11-19T17:58:40Z">
                  <w:rPr>
                    <w:ins w:id="1258" w:author="Iana Siomina" w:date="2024-09-25T20:53:00Z"/>
                    <w:highlight w:val="magenta"/>
                    <w:lang w:val="sv-SE" w:eastAsia="zh-CN"/>
                  </w:rPr>
                </w:rPrChange>
              </w:rPr>
            </w:pPr>
          </w:p>
        </w:tc>
        <w:tc>
          <w:tcPr>
            <w:tcW w:w="992" w:type="dxa"/>
            <w:vMerge w:val="restart"/>
            <w:vAlign w:val="center"/>
          </w:tcPr>
          <w:p w14:paraId="4013E658">
            <w:pPr>
              <w:pStyle w:val="75"/>
              <w:rPr>
                <w:ins w:id="1259" w:author="Iana Siomina" w:date="2024-09-25T20:53:00Z"/>
                <w:lang w:val="sv-SE" w:eastAsia="zh-CN"/>
              </w:rPr>
            </w:pPr>
            <w:ins w:id="1260" w:author="Iana Siomina" w:date="2024-09-25T20:53:00Z">
              <w:r>
                <w:rPr>
                  <w:lang w:val="sv-SE" w:eastAsia="zh-CN"/>
                </w:rPr>
                <w:t>15</w:t>
              </w:r>
            </w:ins>
          </w:p>
          <w:p w14:paraId="56788680">
            <w:pPr>
              <w:pStyle w:val="75"/>
              <w:rPr>
                <w:ins w:id="1261" w:author="Iana Siomina" w:date="2024-09-25T20:53:00Z"/>
                <w:lang w:val="sv-SE" w:eastAsia="zh-CN"/>
              </w:rPr>
            </w:pPr>
          </w:p>
          <w:p w14:paraId="68CCAFBE">
            <w:pPr>
              <w:pStyle w:val="75"/>
              <w:rPr>
                <w:ins w:id="1262" w:author="Iana Siomina" w:date="2024-09-25T20:53:00Z"/>
                <w:lang w:val="sv-SE" w:eastAsia="zh-CN"/>
              </w:rPr>
            </w:pPr>
          </w:p>
          <w:p w14:paraId="0F7F04A9">
            <w:pPr>
              <w:pStyle w:val="75"/>
              <w:rPr>
                <w:ins w:id="1263" w:author="Iana Siomina" w:date="2024-09-25T20:53:00Z"/>
                <w:lang w:val="sv-SE" w:eastAsia="zh-CN"/>
              </w:rPr>
            </w:pPr>
          </w:p>
        </w:tc>
        <w:tc>
          <w:tcPr>
            <w:tcW w:w="1134" w:type="dxa"/>
            <w:vMerge w:val="restart"/>
            <w:vAlign w:val="center"/>
          </w:tcPr>
          <w:p w14:paraId="16E28BCF">
            <w:pPr>
              <w:pStyle w:val="75"/>
              <w:rPr>
                <w:ins w:id="1264" w:author="Iana Siomina" w:date="2024-09-25T20:53:00Z"/>
              </w:rPr>
            </w:pPr>
            <w:ins w:id="1265" w:author="Iana Siomina" w:date="2024-09-25T20:53:00Z">
              <w:r>
                <w:rPr/>
                <w:t>≥ 24</w:t>
              </w:r>
            </w:ins>
          </w:p>
        </w:tc>
        <w:tc>
          <w:tcPr>
            <w:tcW w:w="1367" w:type="dxa"/>
            <w:vMerge w:val="restart"/>
            <w:vAlign w:val="center"/>
          </w:tcPr>
          <w:p w14:paraId="0C1A3176">
            <w:pPr>
              <w:pStyle w:val="75"/>
              <w:rPr>
                <w:ins w:id="1266" w:author="Iana Siomina" w:date="2024-09-25T20:53:00Z"/>
              </w:rPr>
            </w:pPr>
            <w:ins w:id="1267"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63E82440">
            <w:pPr>
              <w:pStyle w:val="75"/>
              <w:rPr>
                <w:ins w:id="1268" w:author="Iana Siomina" w:date="2024-09-25T20:53:00Z"/>
                <w:szCs w:val="18"/>
              </w:rPr>
            </w:pPr>
            <w:ins w:id="1269" w:author="Iana Siomina" w:date="2024-09-25T20:53:00Z">
              <w:r>
                <w:rPr>
                  <w:szCs w:val="18"/>
                </w:rPr>
                <w:t>NR_FDD_FR1_A, NR_TDD_FR1_A,</w:t>
              </w:r>
            </w:ins>
          </w:p>
          <w:p w14:paraId="5BC3A7C8">
            <w:pPr>
              <w:pStyle w:val="75"/>
              <w:rPr>
                <w:ins w:id="1270" w:author="Iana Siomina" w:date="2024-09-25T20:53:00Z"/>
              </w:rPr>
            </w:pPr>
            <w:ins w:id="1271"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7C087925">
            <w:pPr>
              <w:pStyle w:val="75"/>
              <w:rPr>
                <w:ins w:id="1272" w:author="Iana Siomina" w:date="2024-09-25T20:53:00Z"/>
              </w:rPr>
            </w:pPr>
            <w:ins w:id="1273" w:author="Iana Siomina" w:date="2024-09-25T20:53:00Z">
              <w:r>
                <w:rPr/>
                <w:t>-127</w:t>
              </w:r>
            </w:ins>
          </w:p>
        </w:tc>
        <w:tc>
          <w:tcPr>
            <w:tcW w:w="1275" w:type="dxa"/>
            <w:vAlign w:val="center"/>
          </w:tcPr>
          <w:p w14:paraId="6C1C8A4F">
            <w:pPr>
              <w:pStyle w:val="75"/>
              <w:rPr>
                <w:ins w:id="1274" w:author="Iana Siomina" w:date="2024-09-25T20:53:00Z"/>
                <w:lang w:eastAsia="zh-CN"/>
              </w:rPr>
            </w:pPr>
            <w:ins w:id="1275" w:author="Iana Siomina" w:date="2024-09-25T20:53:00Z">
              <w:r>
                <w:rPr>
                  <w:lang w:eastAsia="zh-CN"/>
                </w:rPr>
                <w:t>-50</w:t>
              </w:r>
            </w:ins>
          </w:p>
        </w:tc>
      </w:tr>
      <w:tr w14:paraId="0113D3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76" w:author="Iana Siomina" w:date="2024-09-25T20:53:00Z"/>
        </w:trPr>
        <w:tc>
          <w:tcPr>
            <w:tcW w:w="1079" w:type="dxa"/>
            <w:vMerge w:val="continue"/>
            <w:vAlign w:val="center"/>
          </w:tcPr>
          <w:p w14:paraId="08C5BB66">
            <w:pPr>
              <w:pStyle w:val="75"/>
              <w:rPr>
                <w:ins w:id="1277" w:author="Iana Siomina" w:date="2024-09-25T20:53:00Z"/>
                <w:highlight w:val="none"/>
                <w:lang w:eastAsia="zh-CN"/>
                <w:rPrChange w:id="1278" w:author="CATT" w:date="2024-11-19T17:58:40Z">
                  <w:rPr>
                    <w:ins w:id="1279" w:author="Iana Siomina" w:date="2024-09-25T20:53:00Z"/>
                    <w:highlight w:val="magenta"/>
                    <w:lang w:eastAsia="zh-CN"/>
                  </w:rPr>
                </w:rPrChange>
              </w:rPr>
            </w:pPr>
          </w:p>
        </w:tc>
        <w:tc>
          <w:tcPr>
            <w:tcW w:w="992" w:type="dxa"/>
            <w:vMerge w:val="continue"/>
            <w:vAlign w:val="center"/>
          </w:tcPr>
          <w:p w14:paraId="24B2F0DA">
            <w:pPr>
              <w:pStyle w:val="75"/>
              <w:rPr>
                <w:ins w:id="1280" w:author="Iana Siomina" w:date="2024-09-25T20:53:00Z"/>
                <w:lang w:val="sv-SE" w:eastAsia="zh-CN"/>
              </w:rPr>
            </w:pPr>
          </w:p>
        </w:tc>
        <w:tc>
          <w:tcPr>
            <w:tcW w:w="1134" w:type="dxa"/>
            <w:vMerge w:val="continue"/>
            <w:vAlign w:val="center"/>
          </w:tcPr>
          <w:p w14:paraId="7FCEA8E4">
            <w:pPr>
              <w:pStyle w:val="75"/>
              <w:rPr>
                <w:ins w:id="1281" w:author="Iana Siomina" w:date="2024-09-25T20:53:00Z"/>
              </w:rPr>
            </w:pPr>
          </w:p>
        </w:tc>
        <w:tc>
          <w:tcPr>
            <w:tcW w:w="1367" w:type="dxa"/>
            <w:vMerge w:val="continue"/>
            <w:vAlign w:val="center"/>
          </w:tcPr>
          <w:p w14:paraId="363240E5">
            <w:pPr>
              <w:pStyle w:val="75"/>
              <w:rPr>
                <w:ins w:id="128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0F053A7">
            <w:pPr>
              <w:pStyle w:val="75"/>
              <w:rPr>
                <w:ins w:id="1283" w:author="Iana Siomina" w:date="2024-09-25T20:53:00Z"/>
              </w:rPr>
            </w:pPr>
            <w:ins w:id="1284"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5EC60BED">
            <w:pPr>
              <w:pStyle w:val="75"/>
              <w:rPr>
                <w:ins w:id="1285" w:author="Iana Siomina" w:date="2024-09-25T20:53:00Z"/>
              </w:rPr>
            </w:pPr>
            <w:ins w:id="1286" w:author="Iana Siomina" w:date="2024-09-25T20:53:00Z">
              <w:r>
                <w:rPr/>
                <w:t>-126.5</w:t>
              </w:r>
            </w:ins>
          </w:p>
        </w:tc>
        <w:tc>
          <w:tcPr>
            <w:tcW w:w="1275" w:type="dxa"/>
          </w:tcPr>
          <w:p w14:paraId="6EC47044">
            <w:pPr>
              <w:pStyle w:val="75"/>
              <w:rPr>
                <w:ins w:id="1287" w:author="Iana Siomina" w:date="2024-09-25T20:53:00Z"/>
              </w:rPr>
            </w:pPr>
            <w:ins w:id="1288" w:author="Iana Siomina" w:date="2024-09-25T20:53:00Z">
              <w:r>
                <w:rPr>
                  <w:lang w:eastAsia="zh-CN"/>
                </w:rPr>
                <w:t>-50</w:t>
              </w:r>
            </w:ins>
          </w:p>
        </w:tc>
      </w:tr>
      <w:tr w14:paraId="2E8688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289" w:author="Iana Siomina" w:date="2024-09-25T20:53:00Z"/>
        </w:trPr>
        <w:tc>
          <w:tcPr>
            <w:tcW w:w="1079" w:type="dxa"/>
            <w:vMerge w:val="continue"/>
            <w:vAlign w:val="center"/>
          </w:tcPr>
          <w:p w14:paraId="70A56D1A">
            <w:pPr>
              <w:pStyle w:val="75"/>
              <w:rPr>
                <w:ins w:id="1290" w:author="Iana Siomina" w:date="2024-09-25T20:53:00Z"/>
                <w:highlight w:val="none"/>
                <w:lang w:eastAsia="zh-CN"/>
                <w:rPrChange w:id="1291" w:author="CATT" w:date="2024-11-19T17:58:40Z">
                  <w:rPr>
                    <w:ins w:id="1292" w:author="Iana Siomina" w:date="2024-09-25T20:53:00Z"/>
                    <w:highlight w:val="magenta"/>
                    <w:lang w:eastAsia="zh-CN"/>
                  </w:rPr>
                </w:rPrChange>
              </w:rPr>
            </w:pPr>
          </w:p>
        </w:tc>
        <w:tc>
          <w:tcPr>
            <w:tcW w:w="992" w:type="dxa"/>
            <w:vMerge w:val="continue"/>
            <w:vAlign w:val="center"/>
          </w:tcPr>
          <w:p w14:paraId="1557609B">
            <w:pPr>
              <w:pStyle w:val="75"/>
              <w:rPr>
                <w:ins w:id="1293" w:author="Iana Siomina" w:date="2024-09-25T20:53:00Z"/>
                <w:lang w:val="sv-SE" w:eastAsia="zh-CN"/>
              </w:rPr>
            </w:pPr>
          </w:p>
        </w:tc>
        <w:tc>
          <w:tcPr>
            <w:tcW w:w="1134" w:type="dxa"/>
            <w:vMerge w:val="continue"/>
            <w:vAlign w:val="center"/>
          </w:tcPr>
          <w:p w14:paraId="5421D760">
            <w:pPr>
              <w:pStyle w:val="75"/>
              <w:rPr>
                <w:ins w:id="1294" w:author="Iana Siomina" w:date="2024-09-25T20:53:00Z"/>
              </w:rPr>
            </w:pPr>
          </w:p>
        </w:tc>
        <w:tc>
          <w:tcPr>
            <w:tcW w:w="1367" w:type="dxa"/>
            <w:vMerge w:val="continue"/>
            <w:vAlign w:val="center"/>
          </w:tcPr>
          <w:p w14:paraId="31505924">
            <w:pPr>
              <w:pStyle w:val="75"/>
              <w:rPr>
                <w:ins w:id="1295"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27876B1">
            <w:pPr>
              <w:pStyle w:val="75"/>
              <w:rPr>
                <w:ins w:id="1296" w:author="Iana Siomina" w:date="2024-09-25T20:53:00Z"/>
              </w:rPr>
            </w:pPr>
            <w:ins w:id="1297"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126E627C">
            <w:pPr>
              <w:pStyle w:val="75"/>
              <w:rPr>
                <w:ins w:id="1298" w:author="Iana Siomina" w:date="2024-09-25T20:53:00Z"/>
              </w:rPr>
            </w:pPr>
            <w:ins w:id="1299" w:author="Iana Siomina" w:date="2024-09-25T20:53:00Z">
              <w:r>
                <w:rPr/>
                <w:t>-126</w:t>
              </w:r>
            </w:ins>
          </w:p>
        </w:tc>
        <w:tc>
          <w:tcPr>
            <w:tcW w:w="1275" w:type="dxa"/>
          </w:tcPr>
          <w:p w14:paraId="2FC4DE07">
            <w:pPr>
              <w:pStyle w:val="75"/>
              <w:rPr>
                <w:ins w:id="1300" w:author="Iana Siomina" w:date="2024-09-25T20:53:00Z"/>
              </w:rPr>
            </w:pPr>
            <w:ins w:id="1301" w:author="Iana Siomina" w:date="2024-09-25T20:53:00Z">
              <w:r>
                <w:rPr>
                  <w:lang w:eastAsia="zh-CN"/>
                </w:rPr>
                <w:t>-50</w:t>
              </w:r>
            </w:ins>
          </w:p>
        </w:tc>
      </w:tr>
      <w:tr w14:paraId="7D1CF3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02" w:author="Iana Siomina" w:date="2024-09-25T20:53:00Z"/>
        </w:trPr>
        <w:tc>
          <w:tcPr>
            <w:tcW w:w="1079" w:type="dxa"/>
            <w:vMerge w:val="continue"/>
            <w:vAlign w:val="center"/>
          </w:tcPr>
          <w:p w14:paraId="7A2084A4">
            <w:pPr>
              <w:pStyle w:val="75"/>
              <w:rPr>
                <w:ins w:id="1303" w:author="Iana Siomina" w:date="2024-09-25T20:53:00Z"/>
                <w:highlight w:val="none"/>
                <w:lang w:eastAsia="zh-CN"/>
                <w:rPrChange w:id="1304" w:author="CATT" w:date="2024-11-19T17:58:40Z">
                  <w:rPr>
                    <w:ins w:id="1305" w:author="Iana Siomina" w:date="2024-09-25T20:53:00Z"/>
                    <w:highlight w:val="magenta"/>
                    <w:lang w:eastAsia="zh-CN"/>
                  </w:rPr>
                </w:rPrChange>
              </w:rPr>
            </w:pPr>
          </w:p>
        </w:tc>
        <w:tc>
          <w:tcPr>
            <w:tcW w:w="992" w:type="dxa"/>
            <w:vMerge w:val="continue"/>
            <w:vAlign w:val="center"/>
          </w:tcPr>
          <w:p w14:paraId="4C8D8C0D">
            <w:pPr>
              <w:pStyle w:val="75"/>
              <w:rPr>
                <w:ins w:id="1306" w:author="Iana Siomina" w:date="2024-09-25T20:53:00Z"/>
                <w:lang w:val="sv-SE" w:eastAsia="zh-CN"/>
              </w:rPr>
            </w:pPr>
          </w:p>
        </w:tc>
        <w:tc>
          <w:tcPr>
            <w:tcW w:w="1134" w:type="dxa"/>
            <w:vMerge w:val="continue"/>
            <w:vAlign w:val="center"/>
          </w:tcPr>
          <w:p w14:paraId="6D42ADF4">
            <w:pPr>
              <w:pStyle w:val="75"/>
              <w:rPr>
                <w:ins w:id="1307" w:author="Iana Siomina" w:date="2024-09-25T20:53:00Z"/>
              </w:rPr>
            </w:pPr>
          </w:p>
        </w:tc>
        <w:tc>
          <w:tcPr>
            <w:tcW w:w="1367" w:type="dxa"/>
            <w:vMerge w:val="continue"/>
            <w:vAlign w:val="center"/>
          </w:tcPr>
          <w:p w14:paraId="321864AD">
            <w:pPr>
              <w:pStyle w:val="75"/>
              <w:rPr>
                <w:ins w:id="130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6CDAFE36">
            <w:pPr>
              <w:pStyle w:val="75"/>
              <w:rPr>
                <w:ins w:id="1309" w:author="Iana Siomina" w:date="2024-09-25T20:53:00Z"/>
                <w:lang w:val="sv-SE"/>
              </w:rPr>
            </w:pPr>
            <w:ins w:id="1310"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285754C1">
            <w:pPr>
              <w:pStyle w:val="75"/>
              <w:rPr>
                <w:ins w:id="1311" w:author="Iana Siomina" w:date="2024-09-25T20:53:00Z"/>
              </w:rPr>
            </w:pPr>
            <w:ins w:id="1312" w:author="Iana Siomina" w:date="2024-09-25T20:53:00Z">
              <w:r>
                <w:rPr/>
                <w:t>-125.5</w:t>
              </w:r>
            </w:ins>
          </w:p>
        </w:tc>
        <w:tc>
          <w:tcPr>
            <w:tcW w:w="1275" w:type="dxa"/>
          </w:tcPr>
          <w:p w14:paraId="395B42C3">
            <w:pPr>
              <w:pStyle w:val="75"/>
              <w:rPr>
                <w:ins w:id="1313" w:author="Iana Siomina" w:date="2024-09-25T20:53:00Z"/>
              </w:rPr>
            </w:pPr>
            <w:ins w:id="1314" w:author="Iana Siomina" w:date="2024-09-25T20:53:00Z">
              <w:r>
                <w:rPr>
                  <w:lang w:eastAsia="zh-CN"/>
                </w:rPr>
                <w:t>-50</w:t>
              </w:r>
            </w:ins>
          </w:p>
        </w:tc>
      </w:tr>
      <w:tr w14:paraId="66779F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15" w:author="Iana Siomina" w:date="2024-09-25T20:53:00Z"/>
        </w:trPr>
        <w:tc>
          <w:tcPr>
            <w:tcW w:w="1079" w:type="dxa"/>
            <w:vMerge w:val="continue"/>
            <w:vAlign w:val="center"/>
          </w:tcPr>
          <w:p w14:paraId="5ABF0BF2">
            <w:pPr>
              <w:pStyle w:val="75"/>
              <w:rPr>
                <w:ins w:id="1316" w:author="Iana Siomina" w:date="2024-09-25T20:53:00Z"/>
                <w:highlight w:val="none"/>
                <w:lang w:eastAsia="zh-CN"/>
                <w:rPrChange w:id="1317" w:author="CATT" w:date="2024-11-19T17:58:40Z">
                  <w:rPr>
                    <w:ins w:id="1318" w:author="Iana Siomina" w:date="2024-09-25T20:53:00Z"/>
                    <w:highlight w:val="magenta"/>
                    <w:lang w:eastAsia="zh-CN"/>
                  </w:rPr>
                </w:rPrChange>
              </w:rPr>
            </w:pPr>
          </w:p>
        </w:tc>
        <w:tc>
          <w:tcPr>
            <w:tcW w:w="992" w:type="dxa"/>
            <w:vMerge w:val="continue"/>
            <w:vAlign w:val="center"/>
          </w:tcPr>
          <w:p w14:paraId="6E3A39F9">
            <w:pPr>
              <w:pStyle w:val="75"/>
              <w:rPr>
                <w:ins w:id="1319" w:author="Iana Siomina" w:date="2024-09-25T20:53:00Z"/>
                <w:lang w:val="sv-SE" w:eastAsia="zh-CN"/>
              </w:rPr>
            </w:pPr>
          </w:p>
        </w:tc>
        <w:tc>
          <w:tcPr>
            <w:tcW w:w="1134" w:type="dxa"/>
            <w:vMerge w:val="continue"/>
            <w:vAlign w:val="center"/>
          </w:tcPr>
          <w:p w14:paraId="4ACEF759">
            <w:pPr>
              <w:pStyle w:val="75"/>
              <w:rPr>
                <w:ins w:id="1320" w:author="Iana Siomina" w:date="2024-09-25T20:53:00Z"/>
              </w:rPr>
            </w:pPr>
          </w:p>
        </w:tc>
        <w:tc>
          <w:tcPr>
            <w:tcW w:w="1367" w:type="dxa"/>
            <w:vMerge w:val="continue"/>
            <w:vAlign w:val="center"/>
          </w:tcPr>
          <w:p w14:paraId="00F3EEC6">
            <w:pPr>
              <w:pStyle w:val="75"/>
              <w:rPr>
                <w:ins w:id="132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291BC273">
            <w:pPr>
              <w:pStyle w:val="75"/>
              <w:rPr>
                <w:ins w:id="1322" w:author="Iana Siomina" w:date="2024-09-25T20:53:00Z"/>
                <w:lang w:val="sv-SE"/>
              </w:rPr>
            </w:pPr>
            <w:ins w:id="1323"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28FF892D">
            <w:pPr>
              <w:pStyle w:val="75"/>
              <w:rPr>
                <w:ins w:id="1324" w:author="Iana Siomina" w:date="2024-09-25T20:53:00Z"/>
              </w:rPr>
            </w:pPr>
            <w:ins w:id="1325" w:author="Iana Siomina" w:date="2024-09-25T20:53:00Z">
              <w:r>
                <w:rPr/>
                <w:t>-125</w:t>
              </w:r>
            </w:ins>
          </w:p>
        </w:tc>
        <w:tc>
          <w:tcPr>
            <w:tcW w:w="1275" w:type="dxa"/>
          </w:tcPr>
          <w:p w14:paraId="6E3E48B1">
            <w:pPr>
              <w:pStyle w:val="75"/>
              <w:rPr>
                <w:ins w:id="1326" w:author="Iana Siomina" w:date="2024-09-25T20:53:00Z"/>
              </w:rPr>
            </w:pPr>
            <w:ins w:id="1327" w:author="Iana Siomina" w:date="2024-09-25T20:53:00Z">
              <w:r>
                <w:rPr>
                  <w:lang w:eastAsia="zh-CN"/>
                </w:rPr>
                <w:t>-50</w:t>
              </w:r>
            </w:ins>
          </w:p>
        </w:tc>
      </w:tr>
      <w:tr w14:paraId="46DBBB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28" w:author="Iana Siomina" w:date="2024-09-25T20:53:00Z"/>
        </w:trPr>
        <w:tc>
          <w:tcPr>
            <w:tcW w:w="1079" w:type="dxa"/>
            <w:vMerge w:val="continue"/>
            <w:vAlign w:val="center"/>
          </w:tcPr>
          <w:p w14:paraId="162E0695">
            <w:pPr>
              <w:pStyle w:val="75"/>
              <w:rPr>
                <w:ins w:id="1329" w:author="Iana Siomina" w:date="2024-09-25T20:53:00Z"/>
                <w:highlight w:val="none"/>
                <w:lang w:eastAsia="zh-CN"/>
                <w:rPrChange w:id="1330" w:author="CATT" w:date="2024-11-19T17:58:40Z">
                  <w:rPr>
                    <w:ins w:id="1331" w:author="Iana Siomina" w:date="2024-09-25T20:53:00Z"/>
                    <w:highlight w:val="magenta"/>
                    <w:lang w:eastAsia="zh-CN"/>
                  </w:rPr>
                </w:rPrChange>
              </w:rPr>
            </w:pPr>
          </w:p>
        </w:tc>
        <w:tc>
          <w:tcPr>
            <w:tcW w:w="992" w:type="dxa"/>
            <w:vMerge w:val="continue"/>
            <w:vAlign w:val="center"/>
          </w:tcPr>
          <w:p w14:paraId="7EBF2DE2">
            <w:pPr>
              <w:pStyle w:val="75"/>
              <w:rPr>
                <w:ins w:id="1332" w:author="Iana Siomina" w:date="2024-09-25T20:53:00Z"/>
                <w:lang w:val="sv-SE" w:eastAsia="zh-CN"/>
              </w:rPr>
            </w:pPr>
          </w:p>
        </w:tc>
        <w:tc>
          <w:tcPr>
            <w:tcW w:w="1134" w:type="dxa"/>
            <w:vMerge w:val="continue"/>
            <w:vAlign w:val="center"/>
          </w:tcPr>
          <w:p w14:paraId="07503A4E">
            <w:pPr>
              <w:pStyle w:val="75"/>
              <w:rPr>
                <w:ins w:id="1333" w:author="Iana Siomina" w:date="2024-09-25T20:53:00Z"/>
              </w:rPr>
            </w:pPr>
          </w:p>
        </w:tc>
        <w:tc>
          <w:tcPr>
            <w:tcW w:w="1367" w:type="dxa"/>
            <w:vMerge w:val="continue"/>
            <w:vAlign w:val="center"/>
          </w:tcPr>
          <w:p w14:paraId="2BD977E9">
            <w:pPr>
              <w:pStyle w:val="75"/>
              <w:rPr>
                <w:ins w:id="133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50D9FA9D">
            <w:pPr>
              <w:pStyle w:val="75"/>
              <w:rPr>
                <w:ins w:id="1335" w:author="Iana Siomina" w:date="2024-09-25T20:53:00Z"/>
              </w:rPr>
            </w:pPr>
            <w:ins w:id="1336"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55703220">
            <w:pPr>
              <w:pStyle w:val="75"/>
              <w:rPr>
                <w:ins w:id="1337" w:author="Iana Siomina" w:date="2024-09-25T20:53:00Z"/>
              </w:rPr>
            </w:pPr>
            <w:ins w:id="1338" w:author="Iana Siomina" w:date="2024-09-25T20:53:00Z">
              <w:r>
                <w:rPr/>
                <w:t>-124.5</w:t>
              </w:r>
            </w:ins>
          </w:p>
        </w:tc>
        <w:tc>
          <w:tcPr>
            <w:tcW w:w="1275" w:type="dxa"/>
          </w:tcPr>
          <w:p w14:paraId="4C3FCE57">
            <w:pPr>
              <w:pStyle w:val="75"/>
              <w:rPr>
                <w:ins w:id="1339" w:author="Iana Siomina" w:date="2024-09-25T20:53:00Z"/>
              </w:rPr>
            </w:pPr>
            <w:ins w:id="1340" w:author="Iana Siomina" w:date="2024-09-25T20:53:00Z">
              <w:r>
                <w:rPr>
                  <w:lang w:eastAsia="zh-CN"/>
                </w:rPr>
                <w:t>-50</w:t>
              </w:r>
            </w:ins>
          </w:p>
        </w:tc>
      </w:tr>
      <w:tr w14:paraId="7D5791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41" w:author="Iana Siomina" w:date="2024-09-25T20:53:00Z"/>
        </w:trPr>
        <w:tc>
          <w:tcPr>
            <w:tcW w:w="1079" w:type="dxa"/>
            <w:vMerge w:val="continue"/>
            <w:vAlign w:val="center"/>
          </w:tcPr>
          <w:p w14:paraId="76C217F2">
            <w:pPr>
              <w:pStyle w:val="75"/>
              <w:rPr>
                <w:ins w:id="1342" w:author="Iana Siomina" w:date="2024-09-25T20:53:00Z"/>
                <w:highlight w:val="none"/>
                <w:lang w:eastAsia="zh-CN"/>
                <w:rPrChange w:id="1343" w:author="CATT" w:date="2024-11-19T17:58:40Z">
                  <w:rPr>
                    <w:ins w:id="1344" w:author="Iana Siomina" w:date="2024-09-25T20:53:00Z"/>
                    <w:highlight w:val="magenta"/>
                    <w:lang w:eastAsia="zh-CN"/>
                  </w:rPr>
                </w:rPrChange>
              </w:rPr>
            </w:pPr>
          </w:p>
        </w:tc>
        <w:tc>
          <w:tcPr>
            <w:tcW w:w="992" w:type="dxa"/>
            <w:vMerge w:val="continue"/>
            <w:vAlign w:val="center"/>
          </w:tcPr>
          <w:p w14:paraId="0F1D8DE3">
            <w:pPr>
              <w:pStyle w:val="75"/>
              <w:rPr>
                <w:ins w:id="1345" w:author="Iana Siomina" w:date="2024-09-25T20:53:00Z"/>
                <w:lang w:val="sv-SE" w:eastAsia="zh-CN"/>
              </w:rPr>
            </w:pPr>
          </w:p>
        </w:tc>
        <w:tc>
          <w:tcPr>
            <w:tcW w:w="1134" w:type="dxa"/>
            <w:vMerge w:val="continue"/>
            <w:vAlign w:val="center"/>
          </w:tcPr>
          <w:p w14:paraId="7BD8F163">
            <w:pPr>
              <w:pStyle w:val="75"/>
              <w:rPr>
                <w:ins w:id="1346" w:author="Iana Siomina" w:date="2024-09-25T20:53:00Z"/>
              </w:rPr>
            </w:pPr>
          </w:p>
        </w:tc>
        <w:tc>
          <w:tcPr>
            <w:tcW w:w="1367" w:type="dxa"/>
            <w:vMerge w:val="continue"/>
            <w:vAlign w:val="center"/>
          </w:tcPr>
          <w:p w14:paraId="4CB15E72">
            <w:pPr>
              <w:pStyle w:val="75"/>
              <w:rPr>
                <w:ins w:id="134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B812271">
            <w:pPr>
              <w:pStyle w:val="75"/>
              <w:rPr>
                <w:ins w:id="1348" w:author="Iana Siomina" w:date="2024-09-25T20:53:00Z"/>
                <w:lang w:val="sv-SE"/>
              </w:rPr>
            </w:pPr>
            <w:ins w:id="1349" w:author="Iana Siomina" w:date="2024-09-25T20:53:00Z">
              <w:r>
                <w:rPr>
                  <w:lang w:val="sv-SE" w:eastAsia="zh-CN"/>
                </w:rPr>
                <w:t>NR</w:t>
              </w:r>
            </w:ins>
            <w:ins w:id="1350" w:author="Iana Siomina" w:date="2024-09-25T20:53:00Z">
              <w:r>
                <w:rPr>
                  <w:lang w:val="sv-SE"/>
                </w:rPr>
                <w:t>_</w:t>
              </w:r>
            </w:ins>
            <w:ins w:id="1351" w:author="Iana Siomina" w:date="2024-09-25T20:53:00Z">
              <w:r>
                <w:rPr>
                  <w:lang w:val="sv-SE" w:eastAsia="zh-CN"/>
                </w:rPr>
                <w:t>FDD_FR1_G</w:t>
              </w:r>
            </w:ins>
            <w:ins w:id="1352" w:author="Iana Siomina" w:date="2024-09-25T20:53:00Z">
              <w:r>
                <w:rPr>
                  <w:rFonts w:hint="eastAsia"/>
                  <w:lang w:val="sv-SE" w:eastAsia="zh-CN"/>
                </w:rPr>
                <w:t xml:space="preserve">, </w:t>
              </w:r>
            </w:ins>
            <w:ins w:id="1353" w:author="Iana Siomina" w:date="2024-09-25T20:53:00Z">
              <w:r>
                <w:rPr>
                  <w:lang w:val="sv-SE" w:eastAsia="zh-CN"/>
                </w:rPr>
                <w:t>NR</w:t>
              </w:r>
            </w:ins>
            <w:ins w:id="1354" w:author="Iana Siomina" w:date="2024-09-25T20:53:00Z">
              <w:r>
                <w:rPr>
                  <w:lang w:val="sv-SE"/>
                </w:rPr>
                <w:t>_</w:t>
              </w:r>
            </w:ins>
            <w:ins w:id="1355" w:author="Iana Siomina" w:date="2024-09-25T20:53:00Z">
              <w:r>
                <w:rPr>
                  <w:rFonts w:hint="eastAsia"/>
                  <w:lang w:val="sv-SE" w:eastAsia="zh-CN"/>
                </w:rPr>
                <w:t>T</w:t>
              </w:r>
            </w:ins>
            <w:ins w:id="1356"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4131986">
            <w:pPr>
              <w:pStyle w:val="75"/>
              <w:rPr>
                <w:ins w:id="1357" w:author="Iana Siomina" w:date="2024-09-25T20:53:00Z"/>
              </w:rPr>
            </w:pPr>
            <w:ins w:id="1358" w:author="Iana Siomina" w:date="2024-09-25T20:53:00Z">
              <w:r>
                <w:rPr/>
                <w:t>-124</w:t>
              </w:r>
            </w:ins>
          </w:p>
        </w:tc>
        <w:tc>
          <w:tcPr>
            <w:tcW w:w="1275" w:type="dxa"/>
          </w:tcPr>
          <w:p w14:paraId="5BC706AA">
            <w:pPr>
              <w:pStyle w:val="75"/>
              <w:rPr>
                <w:ins w:id="1359" w:author="Iana Siomina" w:date="2024-09-25T20:53:00Z"/>
              </w:rPr>
            </w:pPr>
            <w:ins w:id="1360" w:author="Iana Siomina" w:date="2024-09-25T20:53:00Z">
              <w:r>
                <w:rPr>
                  <w:lang w:eastAsia="zh-CN"/>
                </w:rPr>
                <w:t>-50</w:t>
              </w:r>
            </w:ins>
          </w:p>
        </w:tc>
      </w:tr>
      <w:tr w14:paraId="6CFD50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61" w:author="Iana Siomina" w:date="2024-09-25T20:53:00Z"/>
        </w:trPr>
        <w:tc>
          <w:tcPr>
            <w:tcW w:w="1079" w:type="dxa"/>
            <w:vMerge w:val="continue"/>
            <w:vAlign w:val="center"/>
          </w:tcPr>
          <w:p w14:paraId="2377E0B6">
            <w:pPr>
              <w:pStyle w:val="75"/>
              <w:rPr>
                <w:ins w:id="1362" w:author="Iana Siomina" w:date="2024-09-25T20:53:00Z"/>
                <w:highlight w:val="none"/>
                <w:lang w:eastAsia="zh-CN"/>
                <w:rPrChange w:id="1363" w:author="CATT" w:date="2024-11-19T17:58:40Z">
                  <w:rPr>
                    <w:ins w:id="1364" w:author="Iana Siomina" w:date="2024-09-25T20:53:00Z"/>
                    <w:highlight w:val="magenta"/>
                    <w:lang w:eastAsia="zh-CN"/>
                  </w:rPr>
                </w:rPrChange>
              </w:rPr>
            </w:pPr>
          </w:p>
        </w:tc>
        <w:tc>
          <w:tcPr>
            <w:tcW w:w="992" w:type="dxa"/>
            <w:vMerge w:val="continue"/>
            <w:vAlign w:val="center"/>
          </w:tcPr>
          <w:p w14:paraId="48F45DCA">
            <w:pPr>
              <w:pStyle w:val="75"/>
              <w:rPr>
                <w:ins w:id="1365" w:author="Iana Siomina" w:date="2024-09-25T20:53:00Z"/>
                <w:lang w:val="sv-SE" w:eastAsia="zh-CN"/>
              </w:rPr>
            </w:pPr>
          </w:p>
        </w:tc>
        <w:tc>
          <w:tcPr>
            <w:tcW w:w="1134" w:type="dxa"/>
            <w:vMerge w:val="continue"/>
            <w:tcBorders>
              <w:bottom w:val="nil"/>
            </w:tcBorders>
            <w:vAlign w:val="center"/>
          </w:tcPr>
          <w:p w14:paraId="61BEE6A6">
            <w:pPr>
              <w:pStyle w:val="75"/>
              <w:rPr>
                <w:ins w:id="1366" w:author="Iana Siomina" w:date="2024-09-25T20:53:00Z"/>
              </w:rPr>
            </w:pPr>
          </w:p>
        </w:tc>
        <w:tc>
          <w:tcPr>
            <w:tcW w:w="1367" w:type="dxa"/>
            <w:vMerge w:val="continue"/>
            <w:tcBorders>
              <w:bottom w:val="nil"/>
            </w:tcBorders>
            <w:vAlign w:val="center"/>
          </w:tcPr>
          <w:p w14:paraId="73A34718">
            <w:pPr>
              <w:pStyle w:val="75"/>
              <w:rPr>
                <w:ins w:id="1367"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59EB46EC">
            <w:pPr>
              <w:pStyle w:val="75"/>
              <w:rPr>
                <w:ins w:id="1368" w:author="Iana Siomina" w:date="2024-09-25T20:53:00Z"/>
              </w:rPr>
            </w:pPr>
            <w:ins w:id="1369" w:author="Iana Siomina" w:date="2024-09-25T20:53:00Z">
              <w:r>
                <w:rPr>
                  <w:lang w:eastAsia="zh-CN"/>
                </w:rPr>
                <w:t>NR</w:t>
              </w:r>
            </w:ins>
            <w:ins w:id="1370" w:author="Iana Siomina" w:date="2024-09-25T20:53:00Z">
              <w:r>
                <w:rPr/>
                <w:t>_</w:t>
              </w:r>
            </w:ins>
            <w:ins w:id="1371"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20CB875">
            <w:pPr>
              <w:pStyle w:val="75"/>
              <w:rPr>
                <w:ins w:id="1372" w:author="Iana Siomina" w:date="2024-09-25T20:53:00Z"/>
              </w:rPr>
            </w:pPr>
            <w:ins w:id="1373" w:author="Iana Siomina" w:date="2024-09-25T20:53:00Z">
              <w:r>
                <w:rPr/>
                <w:t>-123.5</w:t>
              </w:r>
            </w:ins>
          </w:p>
        </w:tc>
        <w:tc>
          <w:tcPr>
            <w:tcW w:w="1275" w:type="dxa"/>
          </w:tcPr>
          <w:p w14:paraId="2D0D297C">
            <w:pPr>
              <w:pStyle w:val="75"/>
              <w:rPr>
                <w:ins w:id="1374" w:author="Iana Siomina" w:date="2024-09-25T20:53:00Z"/>
              </w:rPr>
            </w:pPr>
            <w:ins w:id="1375" w:author="Iana Siomina" w:date="2024-09-25T20:53:00Z">
              <w:r>
                <w:rPr>
                  <w:lang w:eastAsia="zh-CN"/>
                </w:rPr>
                <w:t>-50</w:t>
              </w:r>
            </w:ins>
          </w:p>
        </w:tc>
      </w:tr>
      <w:tr w14:paraId="5FD15A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76" w:author="Iana Siomina" w:date="2024-09-25T20:53:00Z"/>
        </w:trPr>
        <w:tc>
          <w:tcPr>
            <w:tcW w:w="1079" w:type="dxa"/>
            <w:vMerge w:val="continue"/>
            <w:vAlign w:val="center"/>
          </w:tcPr>
          <w:p w14:paraId="4D0F4291">
            <w:pPr>
              <w:pStyle w:val="75"/>
              <w:rPr>
                <w:ins w:id="1377" w:author="Iana Siomina" w:date="2024-09-25T20:53:00Z"/>
                <w:highlight w:val="none"/>
                <w:lang w:eastAsia="zh-CN"/>
                <w:rPrChange w:id="1378" w:author="CATT" w:date="2024-11-19T17:58:40Z">
                  <w:rPr>
                    <w:ins w:id="1379" w:author="Iana Siomina" w:date="2024-09-25T20:53:00Z"/>
                    <w:highlight w:val="magenta"/>
                    <w:lang w:eastAsia="zh-CN"/>
                  </w:rPr>
                </w:rPrChange>
              </w:rPr>
            </w:pPr>
          </w:p>
        </w:tc>
        <w:tc>
          <w:tcPr>
            <w:tcW w:w="992" w:type="dxa"/>
            <w:vMerge w:val="continue"/>
            <w:vAlign w:val="center"/>
          </w:tcPr>
          <w:p w14:paraId="5D79A1B2">
            <w:pPr>
              <w:pStyle w:val="75"/>
              <w:rPr>
                <w:ins w:id="1380" w:author="Iana Siomina" w:date="2024-09-25T20:53:00Z"/>
                <w:lang w:val="sv-SE" w:eastAsia="zh-CN"/>
              </w:rPr>
            </w:pPr>
          </w:p>
        </w:tc>
        <w:tc>
          <w:tcPr>
            <w:tcW w:w="1134" w:type="dxa"/>
            <w:tcBorders>
              <w:top w:val="nil"/>
            </w:tcBorders>
            <w:vAlign w:val="center"/>
          </w:tcPr>
          <w:p w14:paraId="1E3D0E85">
            <w:pPr>
              <w:pStyle w:val="75"/>
              <w:rPr>
                <w:ins w:id="1381" w:author="Iana Siomina" w:date="2024-09-25T20:53:00Z"/>
              </w:rPr>
            </w:pPr>
          </w:p>
        </w:tc>
        <w:tc>
          <w:tcPr>
            <w:tcW w:w="1367" w:type="dxa"/>
            <w:tcBorders>
              <w:top w:val="nil"/>
            </w:tcBorders>
            <w:vAlign w:val="center"/>
          </w:tcPr>
          <w:p w14:paraId="2762CA87">
            <w:pPr>
              <w:pStyle w:val="75"/>
              <w:rPr>
                <w:ins w:id="138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14005817">
            <w:pPr>
              <w:pStyle w:val="75"/>
              <w:rPr>
                <w:ins w:id="1383" w:author="Iana Siomina" w:date="2024-09-25T20:53:00Z"/>
                <w:lang w:eastAsia="zh-CN"/>
              </w:rPr>
            </w:pPr>
            <w:ins w:id="1384" w:author="Iana Siomina" w:date="2024-09-25T20:53:00Z">
              <w:r>
                <w:rPr>
                  <w:lang w:eastAsia="zh-CN"/>
                </w:rPr>
                <w:t>NR</w:t>
              </w:r>
            </w:ins>
            <w:ins w:id="1385" w:author="Iana Siomina" w:date="2024-09-25T20:53:00Z">
              <w:r>
                <w:rPr/>
                <w:t>_</w:t>
              </w:r>
            </w:ins>
            <w:ins w:id="1386" w:author="Iana Siomina" w:date="2024-09-25T20:53:00Z">
              <w:r>
                <w:rPr>
                  <w:lang w:eastAsia="zh-CN"/>
                </w:rPr>
                <w:t>FDD_FR1_</w:t>
              </w:r>
            </w:ins>
            <w:ins w:id="1387"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6C4022ED">
            <w:pPr>
              <w:pStyle w:val="75"/>
              <w:rPr>
                <w:ins w:id="1388" w:author="Iana Siomina" w:date="2024-09-25T20:53:00Z"/>
              </w:rPr>
            </w:pPr>
            <w:ins w:id="1389" w:author="Iana Siomina" w:date="2024-09-25T20:53:00Z">
              <w:r>
                <w:rPr>
                  <w:rFonts w:hint="eastAsia"/>
                  <w:lang w:val="en-US" w:eastAsia="zh-CN"/>
                </w:rPr>
                <w:t>-120.5</w:t>
              </w:r>
            </w:ins>
          </w:p>
        </w:tc>
        <w:tc>
          <w:tcPr>
            <w:tcW w:w="1275" w:type="dxa"/>
          </w:tcPr>
          <w:p w14:paraId="7388BD41">
            <w:pPr>
              <w:pStyle w:val="75"/>
              <w:rPr>
                <w:ins w:id="1390" w:author="Iana Siomina" w:date="2024-09-25T20:53:00Z"/>
                <w:lang w:eastAsia="zh-CN"/>
              </w:rPr>
            </w:pPr>
            <w:ins w:id="1391" w:author="Iana Siomina" w:date="2024-09-25T20:53:00Z">
              <w:r>
                <w:rPr>
                  <w:rFonts w:hint="eastAsia"/>
                  <w:lang w:val="en-US" w:eastAsia="zh-CN"/>
                </w:rPr>
                <w:t>-50</w:t>
              </w:r>
            </w:ins>
          </w:p>
        </w:tc>
      </w:tr>
      <w:tr w14:paraId="0EF258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392" w:author="Iana Siomina" w:date="2024-09-25T20:53:00Z"/>
        </w:trPr>
        <w:tc>
          <w:tcPr>
            <w:tcW w:w="1079" w:type="dxa"/>
          </w:tcPr>
          <w:p w14:paraId="7D96465C">
            <w:pPr>
              <w:pStyle w:val="75"/>
              <w:rPr>
                <w:ins w:id="1393" w:author="Iana Siomina" w:date="2024-09-25T20:53:00Z"/>
                <w:highlight w:val="none"/>
                <w:lang w:val="sv-SE" w:eastAsia="zh-CN"/>
                <w:rPrChange w:id="1394" w:author="CATT" w:date="2024-11-19T17:58:40Z">
                  <w:rPr>
                    <w:ins w:id="1395" w:author="Iana Siomina" w:date="2024-09-25T20:53:00Z"/>
                    <w:highlight w:val="magenta"/>
                    <w:lang w:val="sv-SE" w:eastAsia="zh-CN"/>
                  </w:rPr>
                </w:rPrChange>
              </w:rPr>
            </w:pPr>
            <w:ins w:id="1396" w:author="Iana Siomina" w:date="2024-09-25T20:53:00Z">
              <w:del w:id="1397" w:author="CATT" w:date="2024-11-19T18:04:03Z">
                <w:r>
                  <w:rPr>
                    <w:highlight w:val="none"/>
                    <w:lang w:val="sv-SE" w:eastAsia="zh-CN"/>
                    <w:rPrChange w:id="1398" w:author="CATT" w:date="2024-11-19T17:58:40Z">
                      <w:rPr>
                        <w:highlight w:val="magenta"/>
                        <w:lang w:val="sv-SE" w:eastAsia="zh-CN"/>
                      </w:rPr>
                    </w:rPrChange>
                  </w:rPr>
                  <w:delText>[</w:delText>
                </w:r>
              </w:del>
            </w:ins>
            <w:ins w:id="1399" w:author="Iana Siomina" w:date="2024-10-23T14:13:00Z">
              <w:r>
                <w:rPr>
                  <w:highlight w:val="none"/>
                  <w:lang w:val="sv-SE" w:eastAsia="zh-CN"/>
                  <w:rPrChange w:id="1400" w:author="CATT" w:date="2024-11-19T17:58:40Z">
                    <w:rPr>
                      <w:highlight w:val="magenta"/>
                      <w:lang w:val="sv-SE" w:eastAsia="zh-CN"/>
                    </w:rPr>
                  </w:rPrChange>
                </w:rPr>
                <w:t>7</w:t>
              </w:r>
            </w:ins>
            <w:ins w:id="1401" w:author="Iana Siomina" w:date="2024-09-25T20:53:00Z">
              <w:del w:id="1402" w:author="CATT" w:date="2024-11-19T18:04:03Z">
                <w:r>
                  <w:rPr>
                    <w:highlight w:val="none"/>
                    <w:lang w:val="sv-SE" w:eastAsia="zh-CN"/>
                    <w:rPrChange w:id="1403" w:author="CATT" w:date="2024-11-19T17:58:40Z">
                      <w:rPr>
                        <w:highlight w:val="magenta"/>
                        <w:lang w:val="sv-SE" w:eastAsia="zh-CN"/>
                      </w:rPr>
                    </w:rPrChange>
                  </w:rPr>
                  <w:delText>]</w:delText>
                </w:r>
              </w:del>
            </w:ins>
          </w:p>
        </w:tc>
        <w:tc>
          <w:tcPr>
            <w:tcW w:w="992" w:type="dxa"/>
            <w:vMerge w:val="continue"/>
            <w:vAlign w:val="center"/>
          </w:tcPr>
          <w:p w14:paraId="09164557">
            <w:pPr>
              <w:pStyle w:val="75"/>
              <w:rPr>
                <w:ins w:id="1404" w:author="Iana Siomina" w:date="2024-09-25T20:53:00Z"/>
                <w:lang w:val="sv-SE" w:eastAsia="zh-CN"/>
              </w:rPr>
            </w:pPr>
          </w:p>
        </w:tc>
        <w:tc>
          <w:tcPr>
            <w:tcW w:w="1134" w:type="dxa"/>
            <w:vAlign w:val="center"/>
          </w:tcPr>
          <w:p w14:paraId="366ECF48">
            <w:pPr>
              <w:pStyle w:val="75"/>
              <w:rPr>
                <w:ins w:id="1405" w:author="Iana Siomina" w:date="2024-09-25T20:53:00Z"/>
              </w:rPr>
            </w:pPr>
            <w:ins w:id="1406" w:author="Iana Siomina" w:date="2024-09-25T20:53:00Z">
              <w:r>
                <w:rPr/>
                <w:t>≥ 52</w:t>
              </w:r>
            </w:ins>
          </w:p>
        </w:tc>
        <w:tc>
          <w:tcPr>
            <w:tcW w:w="1367" w:type="dxa"/>
            <w:vAlign w:val="center"/>
          </w:tcPr>
          <w:p w14:paraId="5412CB3B">
            <w:pPr>
              <w:pStyle w:val="75"/>
              <w:rPr>
                <w:ins w:id="1407" w:author="Iana Siomina" w:date="2024-09-25T20:53:00Z"/>
              </w:rPr>
            </w:pPr>
            <w:ins w:id="1408" w:author="Iana Siomina" w:date="2024-09-25T20:53:00Z">
              <w:r>
                <w:rPr/>
                <w:t>≥ 1</w:t>
              </w:r>
            </w:ins>
          </w:p>
        </w:tc>
        <w:tc>
          <w:tcPr>
            <w:tcW w:w="2040" w:type="dxa"/>
            <w:vAlign w:val="center"/>
          </w:tcPr>
          <w:p w14:paraId="700B7A9C">
            <w:pPr>
              <w:pStyle w:val="75"/>
              <w:rPr>
                <w:ins w:id="1409" w:author="Iana Siomina" w:date="2024-09-25T20:53:00Z"/>
              </w:rPr>
            </w:pPr>
            <w:ins w:id="1410" w:author="Iana Siomina" w:date="2024-09-25T20:53:00Z">
              <w:r>
                <w:rPr/>
                <w:t>Note 5</w:t>
              </w:r>
            </w:ins>
          </w:p>
        </w:tc>
        <w:tc>
          <w:tcPr>
            <w:tcW w:w="1134" w:type="dxa"/>
            <w:vAlign w:val="center"/>
          </w:tcPr>
          <w:p w14:paraId="036BAD42">
            <w:pPr>
              <w:pStyle w:val="75"/>
              <w:rPr>
                <w:ins w:id="1411" w:author="Iana Siomina" w:date="2024-09-25T20:53:00Z"/>
              </w:rPr>
            </w:pPr>
            <w:ins w:id="1412" w:author="Iana Siomina" w:date="2024-09-25T20:53:00Z">
              <w:r>
                <w:rPr/>
                <w:t>Note 5</w:t>
              </w:r>
            </w:ins>
          </w:p>
        </w:tc>
        <w:tc>
          <w:tcPr>
            <w:tcW w:w="1275" w:type="dxa"/>
            <w:vAlign w:val="center"/>
          </w:tcPr>
          <w:p w14:paraId="54E276BF">
            <w:pPr>
              <w:pStyle w:val="75"/>
              <w:rPr>
                <w:ins w:id="1413" w:author="Iana Siomina" w:date="2024-09-25T20:53:00Z"/>
              </w:rPr>
            </w:pPr>
            <w:ins w:id="1414" w:author="Iana Siomina" w:date="2024-09-25T20:53:00Z">
              <w:r>
                <w:rPr/>
                <w:t>Note 5</w:t>
              </w:r>
            </w:ins>
          </w:p>
        </w:tc>
      </w:tr>
      <w:tr w14:paraId="4A717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15" w:author="Iana Siomina" w:date="2024-09-25T20:53:00Z"/>
        </w:trPr>
        <w:tc>
          <w:tcPr>
            <w:tcW w:w="1079" w:type="dxa"/>
          </w:tcPr>
          <w:p w14:paraId="024B3AC6">
            <w:pPr>
              <w:pStyle w:val="75"/>
              <w:rPr>
                <w:ins w:id="1416" w:author="Iana Siomina" w:date="2024-09-25T20:53:00Z"/>
                <w:highlight w:val="none"/>
                <w:lang w:val="sv-SE" w:eastAsia="zh-CN"/>
                <w:rPrChange w:id="1417" w:author="CATT" w:date="2024-11-19T17:58:40Z">
                  <w:rPr>
                    <w:ins w:id="1418" w:author="Iana Siomina" w:date="2024-09-25T20:53:00Z"/>
                    <w:highlight w:val="magenta"/>
                    <w:lang w:val="sv-SE" w:eastAsia="zh-CN"/>
                  </w:rPr>
                </w:rPrChange>
              </w:rPr>
            </w:pPr>
            <w:ins w:id="1419" w:author="Iana Siomina" w:date="2024-09-25T20:53:00Z">
              <w:del w:id="1420" w:author="CATT" w:date="2024-11-19T18:04:05Z">
                <w:r>
                  <w:rPr>
                    <w:highlight w:val="none"/>
                    <w:lang w:val="sv-SE" w:eastAsia="zh-CN"/>
                    <w:rPrChange w:id="1421" w:author="CATT" w:date="2024-11-19T17:58:40Z">
                      <w:rPr>
                        <w:highlight w:val="magenta"/>
                        <w:lang w:val="sv-SE" w:eastAsia="zh-CN"/>
                      </w:rPr>
                    </w:rPrChange>
                  </w:rPr>
                  <w:delText>[</w:delText>
                </w:r>
              </w:del>
            </w:ins>
            <w:ins w:id="1422" w:author="Iana Siomina" w:date="2024-09-25T20:53:00Z">
              <w:r>
                <w:rPr>
                  <w:highlight w:val="none"/>
                  <w:lang w:val="sv-SE" w:eastAsia="zh-CN"/>
                  <w:rPrChange w:id="1423" w:author="CATT" w:date="2024-11-19T17:58:40Z">
                    <w:rPr>
                      <w:highlight w:val="magenta"/>
                      <w:lang w:val="sv-SE" w:eastAsia="zh-CN"/>
                    </w:rPr>
                  </w:rPrChange>
                </w:rPr>
                <w:t>5</w:t>
              </w:r>
            </w:ins>
            <w:ins w:id="1424" w:author="Iana Siomina" w:date="2024-09-25T20:53:00Z">
              <w:del w:id="1425" w:author="CATT" w:date="2024-11-19T18:04:05Z">
                <w:r>
                  <w:rPr>
                    <w:highlight w:val="none"/>
                    <w:lang w:val="sv-SE" w:eastAsia="zh-CN"/>
                    <w:rPrChange w:id="1426" w:author="CATT" w:date="2024-11-19T17:58:40Z">
                      <w:rPr>
                        <w:highlight w:val="magenta"/>
                        <w:lang w:val="sv-SE" w:eastAsia="zh-CN"/>
                      </w:rPr>
                    </w:rPrChange>
                  </w:rPr>
                  <w:delText>]</w:delText>
                </w:r>
              </w:del>
            </w:ins>
          </w:p>
        </w:tc>
        <w:tc>
          <w:tcPr>
            <w:tcW w:w="992" w:type="dxa"/>
            <w:vMerge w:val="continue"/>
            <w:vAlign w:val="center"/>
          </w:tcPr>
          <w:p w14:paraId="1B1A5EE7">
            <w:pPr>
              <w:pStyle w:val="75"/>
              <w:rPr>
                <w:ins w:id="1427" w:author="Iana Siomina" w:date="2024-09-25T20:53:00Z"/>
                <w:lang w:val="sv-SE" w:eastAsia="zh-CN"/>
              </w:rPr>
            </w:pPr>
          </w:p>
        </w:tc>
        <w:tc>
          <w:tcPr>
            <w:tcW w:w="1134" w:type="dxa"/>
            <w:vAlign w:val="center"/>
          </w:tcPr>
          <w:p w14:paraId="5DB77466">
            <w:pPr>
              <w:pStyle w:val="75"/>
              <w:rPr>
                <w:ins w:id="1428" w:author="Iana Siomina" w:date="2024-09-25T20:53:00Z"/>
              </w:rPr>
            </w:pPr>
            <w:ins w:id="1429" w:author="Iana Siomina" w:date="2024-09-25T20:53:00Z">
              <w:r>
                <w:rPr/>
                <w:t>≥ 104</w:t>
              </w:r>
            </w:ins>
          </w:p>
        </w:tc>
        <w:tc>
          <w:tcPr>
            <w:tcW w:w="1367" w:type="dxa"/>
            <w:vAlign w:val="center"/>
          </w:tcPr>
          <w:p w14:paraId="61F94B8A">
            <w:pPr>
              <w:pStyle w:val="75"/>
              <w:rPr>
                <w:ins w:id="1430" w:author="Iana Siomina" w:date="2024-09-25T20:53:00Z"/>
              </w:rPr>
            </w:pPr>
            <w:ins w:id="1431" w:author="Iana Siomina" w:date="2024-09-25T20:53:00Z">
              <w:r>
                <w:rPr/>
                <w:t>≥ 1</w:t>
              </w:r>
            </w:ins>
          </w:p>
        </w:tc>
        <w:tc>
          <w:tcPr>
            <w:tcW w:w="2040" w:type="dxa"/>
            <w:vAlign w:val="center"/>
          </w:tcPr>
          <w:p w14:paraId="33D3C8D9">
            <w:pPr>
              <w:pStyle w:val="75"/>
              <w:rPr>
                <w:ins w:id="1432" w:author="Iana Siomina" w:date="2024-09-25T20:53:00Z"/>
              </w:rPr>
            </w:pPr>
            <w:ins w:id="1433" w:author="Iana Siomina" w:date="2024-09-25T20:53:00Z">
              <w:r>
                <w:rPr/>
                <w:t>Note 5</w:t>
              </w:r>
            </w:ins>
          </w:p>
        </w:tc>
        <w:tc>
          <w:tcPr>
            <w:tcW w:w="1134" w:type="dxa"/>
            <w:vAlign w:val="center"/>
          </w:tcPr>
          <w:p w14:paraId="5ECCECE5">
            <w:pPr>
              <w:pStyle w:val="75"/>
              <w:rPr>
                <w:ins w:id="1434" w:author="Iana Siomina" w:date="2024-09-25T20:53:00Z"/>
              </w:rPr>
            </w:pPr>
            <w:ins w:id="1435" w:author="Iana Siomina" w:date="2024-09-25T20:53:00Z">
              <w:r>
                <w:rPr/>
                <w:t>Note 5</w:t>
              </w:r>
            </w:ins>
          </w:p>
        </w:tc>
        <w:tc>
          <w:tcPr>
            <w:tcW w:w="1275" w:type="dxa"/>
            <w:vAlign w:val="center"/>
          </w:tcPr>
          <w:p w14:paraId="76A8F2A4">
            <w:pPr>
              <w:pStyle w:val="75"/>
              <w:rPr>
                <w:ins w:id="1436" w:author="Iana Siomina" w:date="2024-09-25T20:53:00Z"/>
              </w:rPr>
            </w:pPr>
            <w:ins w:id="1437" w:author="Iana Siomina" w:date="2024-09-25T20:53:00Z">
              <w:r>
                <w:rPr/>
                <w:t>Note 5</w:t>
              </w:r>
            </w:ins>
          </w:p>
        </w:tc>
      </w:tr>
      <w:tr w14:paraId="146A6E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38" w:author="Iana Siomina" w:date="2024-09-25T20:53:00Z"/>
        </w:trPr>
        <w:tc>
          <w:tcPr>
            <w:tcW w:w="1079" w:type="dxa"/>
            <w:vMerge w:val="restart"/>
            <w:vAlign w:val="center"/>
          </w:tcPr>
          <w:p w14:paraId="7E9CF748">
            <w:pPr>
              <w:pStyle w:val="75"/>
              <w:rPr>
                <w:ins w:id="1439" w:author="Iana Siomina" w:date="2024-09-25T20:53:00Z"/>
                <w:highlight w:val="none"/>
                <w:lang w:val="sv-SE" w:eastAsia="zh-CN"/>
                <w:rPrChange w:id="1440" w:author="CATT" w:date="2024-11-19T17:58:40Z">
                  <w:rPr>
                    <w:ins w:id="1441" w:author="Iana Siomina" w:date="2024-09-25T20:53:00Z"/>
                    <w:highlight w:val="magenta"/>
                    <w:lang w:val="sv-SE" w:eastAsia="zh-CN"/>
                  </w:rPr>
                </w:rPrChange>
              </w:rPr>
            </w:pPr>
            <w:ins w:id="1442" w:author="Iana Siomina" w:date="2024-09-25T20:53:00Z">
              <w:del w:id="1443" w:author="CATT" w:date="2024-11-19T18:04:14Z">
                <w:r>
                  <w:rPr>
                    <w:highlight w:val="none"/>
                    <w:lang w:val="sv-SE" w:eastAsia="zh-CN"/>
                    <w:rPrChange w:id="1444" w:author="CATT" w:date="2024-11-19T17:58:40Z">
                      <w:rPr>
                        <w:highlight w:val="magenta"/>
                        <w:lang w:val="sv-SE" w:eastAsia="zh-CN"/>
                      </w:rPr>
                    </w:rPrChange>
                  </w:rPr>
                  <w:delText>[</w:delText>
                </w:r>
              </w:del>
            </w:ins>
            <w:ins w:id="1445" w:author="Iana Siomina" w:date="2024-10-23T14:13:00Z">
              <w:r>
                <w:rPr>
                  <w:highlight w:val="none"/>
                  <w:lang w:val="sv-SE" w:eastAsia="zh-CN"/>
                  <w:rPrChange w:id="1446" w:author="CATT" w:date="2024-11-19T17:58:40Z">
                    <w:rPr>
                      <w:highlight w:val="magenta"/>
                      <w:lang w:val="sv-SE" w:eastAsia="zh-CN"/>
                    </w:rPr>
                  </w:rPrChange>
                </w:rPr>
                <w:t>5</w:t>
              </w:r>
            </w:ins>
            <w:ins w:id="1447" w:author="Iana Siomina" w:date="2024-09-25T20:53:00Z">
              <w:del w:id="1448" w:author="CATT" w:date="2024-11-19T18:04:13Z">
                <w:r>
                  <w:rPr>
                    <w:highlight w:val="none"/>
                    <w:lang w:val="sv-SE" w:eastAsia="zh-CN"/>
                    <w:rPrChange w:id="1449" w:author="CATT" w:date="2024-11-19T17:58:40Z">
                      <w:rPr>
                        <w:highlight w:val="magenta"/>
                        <w:lang w:val="sv-SE" w:eastAsia="zh-CN"/>
                      </w:rPr>
                    </w:rPrChange>
                  </w:rPr>
                  <w:delText>]</w:delText>
                </w:r>
              </w:del>
            </w:ins>
          </w:p>
        </w:tc>
        <w:tc>
          <w:tcPr>
            <w:tcW w:w="992" w:type="dxa"/>
            <w:vMerge w:val="restart"/>
            <w:vAlign w:val="center"/>
          </w:tcPr>
          <w:p w14:paraId="66C76E0E">
            <w:pPr>
              <w:pStyle w:val="75"/>
              <w:rPr>
                <w:ins w:id="1450" w:author="Iana Siomina" w:date="2024-09-25T20:53:00Z"/>
                <w:lang w:val="sv-SE" w:eastAsia="zh-CN"/>
              </w:rPr>
            </w:pPr>
            <w:ins w:id="1451" w:author="Iana Siomina" w:date="2024-09-25T20:53:00Z">
              <w:r>
                <w:rPr>
                  <w:lang w:val="sv-SE" w:eastAsia="zh-CN"/>
                </w:rPr>
                <w:t xml:space="preserve">30 </w:t>
              </w:r>
            </w:ins>
          </w:p>
        </w:tc>
        <w:tc>
          <w:tcPr>
            <w:tcW w:w="1134" w:type="dxa"/>
            <w:vMerge w:val="restart"/>
            <w:vAlign w:val="center"/>
          </w:tcPr>
          <w:p w14:paraId="0BD5F451">
            <w:pPr>
              <w:pStyle w:val="75"/>
              <w:rPr>
                <w:ins w:id="1452" w:author="Iana Siomina" w:date="2024-09-25T20:53:00Z"/>
              </w:rPr>
            </w:pPr>
            <w:ins w:id="1453" w:author="Iana Siomina" w:date="2024-09-25T20:53:00Z">
              <w:r>
                <w:rPr/>
                <w:t>≥ 24</w:t>
              </w:r>
            </w:ins>
          </w:p>
        </w:tc>
        <w:tc>
          <w:tcPr>
            <w:tcW w:w="1367" w:type="dxa"/>
            <w:vMerge w:val="restart"/>
            <w:vAlign w:val="center"/>
          </w:tcPr>
          <w:p w14:paraId="2A0A8A1D">
            <w:pPr>
              <w:pStyle w:val="75"/>
              <w:rPr>
                <w:ins w:id="1454" w:author="Iana Siomina" w:date="2024-09-25T20:53:00Z"/>
              </w:rPr>
            </w:pPr>
            <w:ins w:id="1455"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1614755">
            <w:pPr>
              <w:pStyle w:val="75"/>
              <w:rPr>
                <w:ins w:id="1456" w:author="Iana Siomina" w:date="2024-09-25T20:53:00Z"/>
                <w:szCs w:val="18"/>
              </w:rPr>
            </w:pPr>
            <w:ins w:id="1457" w:author="Iana Siomina" w:date="2024-09-25T20:53:00Z">
              <w:r>
                <w:rPr>
                  <w:szCs w:val="18"/>
                </w:rPr>
                <w:t>NR_FDD_FR1_A, NR_TDD_FR1_A,</w:t>
              </w:r>
            </w:ins>
          </w:p>
          <w:p w14:paraId="3BFA8F0D">
            <w:pPr>
              <w:pStyle w:val="75"/>
              <w:rPr>
                <w:ins w:id="1458" w:author="Iana Siomina" w:date="2024-09-25T20:53:00Z"/>
              </w:rPr>
            </w:pPr>
            <w:ins w:id="1459"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164EB347">
            <w:pPr>
              <w:pStyle w:val="75"/>
              <w:rPr>
                <w:ins w:id="1460" w:author="Iana Siomina" w:date="2024-09-25T20:53:00Z"/>
              </w:rPr>
            </w:pPr>
            <w:ins w:id="1461" w:author="Iana Siomina" w:date="2024-09-25T20:53:00Z">
              <w:r>
                <w:rPr/>
                <w:t>-124</w:t>
              </w:r>
            </w:ins>
          </w:p>
        </w:tc>
        <w:tc>
          <w:tcPr>
            <w:tcW w:w="1275" w:type="dxa"/>
            <w:vAlign w:val="center"/>
          </w:tcPr>
          <w:p w14:paraId="64405E31">
            <w:pPr>
              <w:pStyle w:val="75"/>
              <w:rPr>
                <w:ins w:id="1462" w:author="Iana Siomina" w:date="2024-09-25T20:53:00Z"/>
              </w:rPr>
            </w:pPr>
            <w:ins w:id="1463" w:author="Iana Siomina" w:date="2024-09-25T20:53:00Z">
              <w:r>
                <w:rPr>
                  <w:lang w:eastAsia="zh-CN"/>
                </w:rPr>
                <w:t>-50</w:t>
              </w:r>
            </w:ins>
          </w:p>
        </w:tc>
      </w:tr>
      <w:tr w14:paraId="4BFC76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64" w:author="Iana Siomina" w:date="2024-09-25T20:53:00Z"/>
        </w:trPr>
        <w:tc>
          <w:tcPr>
            <w:tcW w:w="1079" w:type="dxa"/>
            <w:vMerge w:val="continue"/>
            <w:vAlign w:val="center"/>
          </w:tcPr>
          <w:p w14:paraId="522C1828">
            <w:pPr>
              <w:pStyle w:val="75"/>
              <w:rPr>
                <w:ins w:id="1465" w:author="Iana Siomina" w:date="2024-09-25T20:53:00Z"/>
                <w:highlight w:val="none"/>
                <w:lang w:eastAsia="zh-CN"/>
                <w:rPrChange w:id="1466" w:author="CATT" w:date="2024-11-19T17:58:40Z">
                  <w:rPr>
                    <w:ins w:id="1467" w:author="Iana Siomina" w:date="2024-09-25T20:53:00Z"/>
                    <w:highlight w:val="magenta"/>
                    <w:lang w:eastAsia="zh-CN"/>
                  </w:rPr>
                </w:rPrChange>
              </w:rPr>
            </w:pPr>
          </w:p>
        </w:tc>
        <w:tc>
          <w:tcPr>
            <w:tcW w:w="992" w:type="dxa"/>
            <w:vMerge w:val="continue"/>
            <w:vAlign w:val="center"/>
          </w:tcPr>
          <w:p w14:paraId="00A7AAC0">
            <w:pPr>
              <w:pStyle w:val="75"/>
              <w:rPr>
                <w:ins w:id="1468" w:author="Iana Siomina" w:date="2024-09-25T20:53:00Z"/>
                <w:lang w:val="sv-SE" w:eastAsia="zh-CN"/>
              </w:rPr>
            </w:pPr>
          </w:p>
        </w:tc>
        <w:tc>
          <w:tcPr>
            <w:tcW w:w="1134" w:type="dxa"/>
            <w:vMerge w:val="continue"/>
            <w:vAlign w:val="center"/>
          </w:tcPr>
          <w:p w14:paraId="3B4E30A9">
            <w:pPr>
              <w:pStyle w:val="75"/>
              <w:rPr>
                <w:ins w:id="1469" w:author="Iana Siomina" w:date="2024-09-25T20:53:00Z"/>
              </w:rPr>
            </w:pPr>
          </w:p>
        </w:tc>
        <w:tc>
          <w:tcPr>
            <w:tcW w:w="1367" w:type="dxa"/>
            <w:vMerge w:val="continue"/>
            <w:vAlign w:val="center"/>
          </w:tcPr>
          <w:p w14:paraId="41ADA3FA">
            <w:pPr>
              <w:pStyle w:val="75"/>
              <w:rPr>
                <w:ins w:id="147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D78984B">
            <w:pPr>
              <w:pStyle w:val="75"/>
              <w:rPr>
                <w:ins w:id="1471" w:author="Iana Siomina" w:date="2024-09-25T20:53:00Z"/>
              </w:rPr>
            </w:pPr>
            <w:ins w:id="1472"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5677535B">
            <w:pPr>
              <w:pStyle w:val="75"/>
              <w:rPr>
                <w:ins w:id="1473" w:author="Iana Siomina" w:date="2024-09-25T20:53:00Z"/>
              </w:rPr>
            </w:pPr>
            <w:ins w:id="1474" w:author="Iana Siomina" w:date="2024-09-25T20:53:00Z">
              <w:r>
                <w:rPr/>
                <w:t>-123.5</w:t>
              </w:r>
            </w:ins>
          </w:p>
        </w:tc>
        <w:tc>
          <w:tcPr>
            <w:tcW w:w="1275" w:type="dxa"/>
          </w:tcPr>
          <w:p w14:paraId="3AC5A94B">
            <w:pPr>
              <w:pStyle w:val="75"/>
              <w:rPr>
                <w:ins w:id="1475" w:author="Iana Siomina" w:date="2024-09-25T20:53:00Z"/>
              </w:rPr>
            </w:pPr>
            <w:ins w:id="1476" w:author="Iana Siomina" w:date="2024-09-25T20:53:00Z">
              <w:r>
                <w:rPr>
                  <w:lang w:eastAsia="zh-CN"/>
                </w:rPr>
                <w:t>-50</w:t>
              </w:r>
            </w:ins>
          </w:p>
        </w:tc>
      </w:tr>
      <w:tr w14:paraId="03BC0E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77" w:author="Iana Siomina" w:date="2024-09-25T20:53:00Z"/>
        </w:trPr>
        <w:tc>
          <w:tcPr>
            <w:tcW w:w="1079" w:type="dxa"/>
            <w:vMerge w:val="continue"/>
            <w:vAlign w:val="center"/>
          </w:tcPr>
          <w:p w14:paraId="2F6AD297">
            <w:pPr>
              <w:pStyle w:val="75"/>
              <w:rPr>
                <w:ins w:id="1478" w:author="Iana Siomina" w:date="2024-09-25T20:53:00Z"/>
                <w:highlight w:val="none"/>
                <w:lang w:eastAsia="zh-CN"/>
                <w:rPrChange w:id="1479" w:author="CATT" w:date="2024-11-19T17:58:40Z">
                  <w:rPr>
                    <w:ins w:id="1480" w:author="Iana Siomina" w:date="2024-09-25T20:53:00Z"/>
                    <w:highlight w:val="magenta"/>
                    <w:lang w:eastAsia="zh-CN"/>
                  </w:rPr>
                </w:rPrChange>
              </w:rPr>
            </w:pPr>
          </w:p>
        </w:tc>
        <w:tc>
          <w:tcPr>
            <w:tcW w:w="992" w:type="dxa"/>
            <w:vMerge w:val="continue"/>
            <w:vAlign w:val="center"/>
          </w:tcPr>
          <w:p w14:paraId="301DADB1">
            <w:pPr>
              <w:pStyle w:val="75"/>
              <w:rPr>
                <w:ins w:id="1481" w:author="Iana Siomina" w:date="2024-09-25T20:53:00Z"/>
                <w:lang w:val="sv-SE" w:eastAsia="zh-CN"/>
              </w:rPr>
            </w:pPr>
          </w:p>
        </w:tc>
        <w:tc>
          <w:tcPr>
            <w:tcW w:w="1134" w:type="dxa"/>
            <w:vMerge w:val="continue"/>
            <w:vAlign w:val="center"/>
          </w:tcPr>
          <w:p w14:paraId="7D9D3A09">
            <w:pPr>
              <w:pStyle w:val="75"/>
              <w:rPr>
                <w:ins w:id="1482" w:author="Iana Siomina" w:date="2024-09-25T20:53:00Z"/>
              </w:rPr>
            </w:pPr>
          </w:p>
        </w:tc>
        <w:tc>
          <w:tcPr>
            <w:tcW w:w="1367" w:type="dxa"/>
            <w:vMerge w:val="continue"/>
            <w:vAlign w:val="center"/>
          </w:tcPr>
          <w:p w14:paraId="13C86A33">
            <w:pPr>
              <w:pStyle w:val="75"/>
              <w:rPr>
                <w:ins w:id="148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A9EF4FB">
            <w:pPr>
              <w:pStyle w:val="75"/>
              <w:rPr>
                <w:ins w:id="1484" w:author="Iana Siomina" w:date="2024-09-25T20:53:00Z"/>
              </w:rPr>
            </w:pPr>
            <w:ins w:id="1485"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0F28FB7B">
            <w:pPr>
              <w:pStyle w:val="75"/>
              <w:rPr>
                <w:ins w:id="1486" w:author="Iana Siomina" w:date="2024-09-25T20:53:00Z"/>
              </w:rPr>
            </w:pPr>
            <w:ins w:id="1487" w:author="Iana Siomina" w:date="2024-09-25T20:53:00Z">
              <w:r>
                <w:rPr/>
                <w:t>-123</w:t>
              </w:r>
            </w:ins>
          </w:p>
        </w:tc>
        <w:tc>
          <w:tcPr>
            <w:tcW w:w="1275" w:type="dxa"/>
          </w:tcPr>
          <w:p w14:paraId="32445D4D">
            <w:pPr>
              <w:pStyle w:val="75"/>
              <w:rPr>
                <w:ins w:id="1488" w:author="Iana Siomina" w:date="2024-09-25T20:53:00Z"/>
              </w:rPr>
            </w:pPr>
            <w:ins w:id="1489" w:author="Iana Siomina" w:date="2024-09-25T20:53:00Z">
              <w:r>
                <w:rPr>
                  <w:lang w:eastAsia="zh-CN"/>
                </w:rPr>
                <w:t>-50</w:t>
              </w:r>
            </w:ins>
          </w:p>
        </w:tc>
      </w:tr>
      <w:tr w14:paraId="658B1C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490" w:author="Iana Siomina" w:date="2024-09-25T20:53:00Z"/>
        </w:trPr>
        <w:tc>
          <w:tcPr>
            <w:tcW w:w="1079" w:type="dxa"/>
            <w:vMerge w:val="continue"/>
            <w:vAlign w:val="center"/>
          </w:tcPr>
          <w:p w14:paraId="60898D5A">
            <w:pPr>
              <w:pStyle w:val="75"/>
              <w:rPr>
                <w:ins w:id="1491" w:author="Iana Siomina" w:date="2024-09-25T20:53:00Z"/>
                <w:highlight w:val="none"/>
                <w:lang w:eastAsia="zh-CN"/>
                <w:rPrChange w:id="1492" w:author="CATT" w:date="2024-11-19T17:58:40Z">
                  <w:rPr>
                    <w:ins w:id="1493" w:author="Iana Siomina" w:date="2024-09-25T20:53:00Z"/>
                    <w:highlight w:val="magenta"/>
                    <w:lang w:eastAsia="zh-CN"/>
                  </w:rPr>
                </w:rPrChange>
              </w:rPr>
            </w:pPr>
          </w:p>
        </w:tc>
        <w:tc>
          <w:tcPr>
            <w:tcW w:w="992" w:type="dxa"/>
            <w:vMerge w:val="continue"/>
            <w:vAlign w:val="center"/>
          </w:tcPr>
          <w:p w14:paraId="18009A40">
            <w:pPr>
              <w:pStyle w:val="75"/>
              <w:rPr>
                <w:ins w:id="1494" w:author="Iana Siomina" w:date="2024-09-25T20:53:00Z"/>
                <w:lang w:val="sv-SE" w:eastAsia="zh-CN"/>
              </w:rPr>
            </w:pPr>
          </w:p>
        </w:tc>
        <w:tc>
          <w:tcPr>
            <w:tcW w:w="1134" w:type="dxa"/>
            <w:vMerge w:val="continue"/>
            <w:vAlign w:val="center"/>
          </w:tcPr>
          <w:p w14:paraId="6A2A59F2">
            <w:pPr>
              <w:pStyle w:val="75"/>
              <w:rPr>
                <w:ins w:id="1495" w:author="Iana Siomina" w:date="2024-09-25T20:53:00Z"/>
              </w:rPr>
            </w:pPr>
          </w:p>
        </w:tc>
        <w:tc>
          <w:tcPr>
            <w:tcW w:w="1367" w:type="dxa"/>
            <w:vMerge w:val="continue"/>
            <w:vAlign w:val="center"/>
          </w:tcPr>
          <w:p w14:paraId="75C98ACD">
            <w:pPr>
              <w:pStyle w:val="75"/>
              <w:rPr>
                <w:ins w:id="1496"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FDEDE45">
            <w:pPr>
              <w:pStyle w:val="75"/>
              <w:rPr>
                <w:ins w:id="1497" w:author="Iana Siomina" w:date="2024-09-25T20:53:00Z"/>
                <w:lang w:val="sv-SE"/>
              </w:rPr>
            </w:pPr>
            <w:ins w:id="1498"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3401EA63">
            <w:pPr>
              <w:pStyle w:val="75"/>
              <w:rPr>
                <w:ins w:id="1499" w:author="Iana Siomina" w:date="2024-09-25T20:53:00Z"/>
              </w:rPr>
            </w:pPr>
            <w:ins w:id="1500" w:author="Iana Siomina" w:date="2024-09-25T20:53:00Z">
              <w:r>
                <w:rPr/>
                <w:t>-122.5</w:t>
              </w:r>
            </w:ins>
          </w:p>
        </w:tc>
        <w:tc>
          <w:tcPr>
            <w:tcW w:w="1275" w:type="dxa"/>
          </w:tcPr>
          <w:p w14:paraId="4889B254">
            <w:pPr>
              <w:pStyle w:val="75"/>
              <w:rPr>
                <w:ins w:id="1501" w:author="Iana Siomina" w:date="2024-09-25T20:53:00Z"/>
              </w:rPr>
            </w:pPr>
            <w:ins w:id="1502" w:author="Iana Siomina" w:date="2024-09-25T20:53:00Z">
              <w:r>
                <w:rPr>
                  <w:lang w:eastAsia="zh-CN"/>
                </w:rPr>
                <w:t>-50</w:t>
              </w:r>
            </w:ins>
          </w:p>
        </w:tc>
      </w:tr>
      <w:tr w14:paraId="32490D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03" w:author="Iana Siomina" w:date="2024-09-25T20:53:00Z"/>
        </w:trPr>
        <w:tc>
          <w:tcPr>
            <w:tcW w:w="1079" w:type="dxa"/>
            <w:vMerge w:val="continue"/>
            <w:vAlign w:val="center"/>
          </w:tcPr>
          <w:p w14:paraId="24D522DA">
            <w:pPr>
              <w:pStyle w:val="75"/>
              <w:rPr>
                <w:ins w:id="1504" w:author="Iana Siomina" w:date="2024-09-25T20:53:00Z"/>
                <w:highlight w:val="none"/>
                <w:lang w:eastAsia="zh-CN"/>
                <w:rPrChange w:id="1505" w:author="CATT" w:date="2024-11-19T17:58:40Z">
                  <w:rPr>
                    <w:ins w:id="1506" w:author="Iana Siomina" w:date="2024-09-25T20:53:00Z"/>
                    <w:highlight w:val="magenta"/>
                    <w:lang w:eastAsia="zh-CN"/>
                  </w:rPr>
                </w:rPrChange>
              </w:rPr>
            </w:pPr>
          </w:p>
        </w:tc>
        <w:tc>
          <w:tcPr>
            <w:tcW w:w="992" w:type="dxa"/>
            <w:vMerge w:val="continue"/>
            <w:vAlign w:val="center"/>
          </w:tcPr>
          <w:p w14:paraId="1FA6D60C">
            <w:pPr>
              <w:pStyle w:val="75"/>
              <w:rPr>
                <w:ins w:id="1507" w:author="Iana Siomina" w:date="2024-09-25T20:53:00Z"/>
                <w:lang w:val="sv-SE" w:eastAsia="zh-CN"/>
              </w:rPr>
            </w:pPr>
          </w:p>
        </w:tc>
        <w:tc>
          <w:tcPr>
            <w:tcW w:w="1134" w:type="dxa"/>
            <w:vMerge w:val="continue"/>
            <w:vAlign w:val="center"/>
          </w:tcPr>
          <w:p w14:paraId="5E6E3D75">
            <w:pPr>
              <w:pStyle w:val="75"/>
              <w:rPr>
                <w:ins w:id="1508" w:author="Iana Siomina" w:date="2024-09-25T20:53:00Z"/>
              </w:rPr>
            </w:pPr>
          </w:p>
        </w:tc>
        <w:tc>
          <w:tcPr>
            <w:tcW w:w="1367" w:type="dxa"/>
            <w:vMerge w:val="continue"/>
            <w:vAlign w:val="center"/>
          </w:tcPr>
          <w:p w14:paraId="4638AD10">
            <w:pPr>
              <w:pStyle w:val="75"/>
              <w:rPr>
                <w:ins w:id="150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7540673">
            <w:pPr>
              <w:pStyle w:val="75"/>
              <w:rPr>
                <w:ins w:id="1510" w:author="Iana Siomina" w:date="2024-09-25T20:53:00Z"/>
                <w:lang w:val="sv-SE"/>
              </w:rPr>
            </w:pPr>
            <w:ins w:id="1511"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3D880FC4">
            <w:pPr>
              <w:pStyle w:val="75"/>
              <w:rPr>
                <w:ins w:id="1512" w:author="Iana Siomina" w:date="2024-09-25T20:53:00Z"/>
              </w:rPr>
            </w:pPr>
            <w:ins w:id="1513" w:author="Iana Siomina" w:date="2024-09-25T20:53:00Z">
              <w:r>
                <w:rPr/>
                <w:t>-122</w:t>
              </w:r>
            </w:ins>
          </w:p>
        </w:tc>
        <w:tc>
          <w:tcPr>
            <w:tcW w:w="1275" w:type="dxa"/>
          </w:tcPr>
          <w:p w14:paraId="27D1AF91">
            <w:pPr>
              <w:pStyle w:val="75"/>
              <w:rPr>
                <w:ins w:id="1514" w:author="Iana Siomina" w:date="2024-09-25T20:53:00Z"/>
              </w:rPr>
            </w:pPr>
            <w:ins w:id="1515" w:author="Iana Siomina" w:date="2024-09-25T20:53:00Z">
              <w:r>
                <w:rPr>
                  <w:lang w:eastAsia="zh-CN"/>
                </w:rPr>
                <w:t>-50</w:t>
              </w:r>
            </w:ins>
          </w:p>
        </w:tc>
      </w:tr>
      <w:tr w14:paraId="12B96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16" w:author="Iana Siomina" w:date="2024-09-25T20:53:00Z"/>
        </w:trPr>
        <w:tc>
          <w:tcPr>
            <w:tcW w:w="1079" w:type="dxa"/>
            <w:vMerge w:val="continue"/>
            <w:vAlign w:val="center"/>
          </w:tcPr>
          <w:p w14:paraId="379B315F">
            <w:pPr>
              <w:pStyle w:val="75"/>
              <w:rPr>
                <w:ins w:id="1517" w:author="Iana Siomina" w:date="2024-09-25T20:53:00Z"/>
                <w:highlight w:val="none"/>
                <w:lang w:eastAsia="zh-CN"/>
                <w:rPrChange w:id="1518" w:author="CATT" w:date="2024-11-19T17:58:40Z">
                  <w:rPr>
                    <w:ins w:id="1519" w:author="Iana Siomina" w:date="2024-09-25T20:53:00Z"/>
                    <w:highlight w:val="magenta"/>
                    <w:lang w:eastAsia="zh-CN"/>
                  </w:rPr>
                </w:rPrChange>
              </w:rPr>
            </w:pPr>
          </w:p>
        </w:tc>
        <w:tc>
          <w:tcPr>
            <w:tcW w:w="992" w:type="dxa"/>
            <w:vMerge w:val="continue"/>
            <w:vAlign w:val="center"/>
          </w:tcPr>
          <w:p w14:paraId="57C1E958">
            <w:pPr>
              <w:pStyle w:val="75"/>
              <w:rPr>
                <w:ins w:id="1520" w:author="Iana Siomina" w:date="2024-09-25T20:53:00Z"/>
                <w:lang w:val="sv-SE" w:eastAsia="zh-CN"/>
              </w:rPr>
            </w:pPr>
          </w:p>
        </w:tc>
        <w:tc>
          <w:tcPr>
            <w:tcW w:w="1134" w:type="dxa"/>
            <w:vMerge w:val="continue"/>
            <w:vAlign w:val="center"/>
          </w:tcPr>
          <w:p w14:paraId="4521BB05">
            <w:pPr>
              <w:pStyle w:val="75"/>
              <w:rPr>
                <w:ins w:id="1521" w:author="Iana Siomina" w:date="2024-09-25T20:53:00Z"/>
              </w:rPr>
            </w:pPr>
          </w:p>
        </w:tc>
        <w:tc>
          <w:tcPr>
            <w:tcW w:w="1367" w:type="dxa"/>
            <w:vMerge w:val="continue"/>
            <w:vAlign w:val="center"/>
          </w:tcPr>
          <w:p w14:paraId="3A1097CB">
            <w:pPr>
              <w:pStyle w:val="75"/>
              <w:rPr>
                <w:ins w:id="152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299C0C95">
            <w:pPr>
              <w:pStyle w:val="75"/>
              <w:rPr>
                <w:ins w:id="1523" w:author="Iana Siomina" w:date="2024-09-25T20:53:00Z"/>
              </w:rPr>
            </w:pPr>
            <w:ins w:id="1524"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629B6EB1">
            <w:pPr>
              <w:pStyle w:val="75"/>
              <w:rPr>
                <w:ins w:id="1525" w:author="Iana Siomina" w:date="2024-09-25T20:53:00Z"/>
              </w:rPr>
            </w:pPr>
            <w:ins w:id="1526" w:author="Iana Siomina" w:date="2024-09-25T20:53:00Z">
              <w:r>
                <w:rPr/>
                <w:t>-121.5</w:t>
              </w:r>
            </w:ins>
          </w:p>
        </w:tc>
        <w:tc>
          <w:tcPr>
            <w:tcW w:w="1275" w:type="dxa"/>
          </w:tcPr>
          <w:p w14:paraId="7FF26FD6">
            <w:pPr>
              <w:pStyle w:val="75"/>
              <w:rPr>
                <w:ins w:id="1527" w:author="Iana Siomina" w:date="2024-09-25T20:53:00Z"/>
              </w:rPr>
            </w:pPr>
            <w:ins w:id="1528" w:author="Iana Siomina" w:date="2024-09-25T20:53:00Z">
              <w:r>
                <w:rPr>
                  <w:lang w:eastAsia="zh-CN"/>
                </w:rPr>
                <w:t>-50</w:t>
              </w:r>
            </w:ins>
          </w:p>
        </w:tc>
      </w:tr>
      <w:tr w14:paraId="21FBB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29" w:author="Iana Siomina" w:date="2024-09-25T20:53:00Z"/>
        </w:trPr>
        <w:tc>
          <w:tcPr>
            <w:tcW w:w="1079" w:type="dxa"/>
            <w:vMerge w:val="continue"/>
            <w:vAlign w:val="center"/>
          </w:tcPr>
          <w:p w14:paraId="6DE6A3B6">
            <w:pPr>
              <w:pStyle w:val="75"/>
              <w:rPr>
                <w:ins w:id="1530" w:author="Iana Siomina" w:date="2024-09-25T20:53:00Z"/>
                <w:highlight w:val="none"/>
                <w:lang w:eastAsia="zh-CN"/>
                <w:rPrChange w:id="1531" w:author="CATT" w:date="2024-11-19T17:58:40Z">
                  <w:rPr>
                    <w:ins w:id="1532" w:author="Iana Siomina" w:date="2024-09-25T20:53:00Z"/>
                    <w:highlight w:val="magenta"/>
                    <w:lang w:eastAsia="zh-CN"/>
                  </w:rPr>
                </w:rPrChange>
              </w:rPr>
            </w:pPr>
          </w:p>
        </w:tc>
        <w:tc>
          <w:tcPr>
            <w:tcW w:w="992" w:type="dxa"/>
            <w:vMerge w:val="continue"/>
            <w:vAlign w:val="center"/>
          </w:tcPr>
          <w:p w14:paraId="44235FB9">
            <w:pPr>
              <w:pStyle w:val="75"/>
              <w:rPr>
                <w:ins w:id="1533" w:author="Iana Siomina" w:date="2024-09-25T20:53:00Z"/>
                <w:lang w:val="sv-SE" w:eastAsia="zh-CN"/>
              </w:rPr>
            </w:pPr>
          </w:p>
        </w:tc>
        <w:tc>
          <w:tcPr>
            <w:tcW w:w="1134" w:type="dxa"/>
            <w:vMerge w:val="continue"/>
            <w:vAlign w:val="center"/>
          </w:tcPr>
          <w:p w14:paraId="1C1C178C">
            <w:pPr>
              <w:pStyle w:val="75"/>
              <w:rPr>
                <w:ins w:id="1534" w:author="Iana Siomina" w:date="2024-09-25T20:53:00Z"/>
              </w:rPr>
            </w:pPr>
          </w:p>
        </w:tc>
        <w:tc>
          <w:tcPr>
            <w:tcW w:w="1367" w:type="dxa"/>
            <w:vMerge w:val="continue"/>
            <w:vAlign w:val="center"/>
          </w:tcPr>
          <w:p w14:paraId="7CC01971">
            <w:pPr>
              <w:pStyle w:val="75"/>
              <w:rPr>
                <w:ins w:id="1535"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09CFE1B">
            <w:pPr>
              <w:pStyle w:val="75"/>
              <w:rPr>
                <w:ins w:id="1536" w:author="Iana Siomina" w:date="2024-09-25T20:53:00Z"/>
                <w:lang w:val="sv-SE"/>
              </w:rPr>
            </w:pPr>
            <w:ins w:id="1537" w:author="Iana Siomina" w:date="2024-09-25T20:53:00Z">
              <w:r>
                <w:rPr>
                  <w:lang w:val="sv-SE" w:eastAsia="zh-CN"/>
                </w:rPr>
                <w:t>NR</w:t>
              </w:r>
            </w:ins>
            <w:ins w:id="1538" w:author="Iana Siomina" w:date="2024-09-25T20:53:00Z">
              <w:r>
                <w:rPr>
                  <w:lang w:val="sv-SE"/>
                </w:rPr>
                <w:t>_</w:t>
              </w:r>
            </w:ins>
            <w:ins w:id="1539" w:author="Iana Siomina" w:date="2024-09-25T20:53:00Z">
              <w:r>
                <w:rPr>
                  <w:lang w:val="sv-SE" w:eastAsia="zh-CN"/>
                </w:rPr>
                <w:t>FDD_FR1_G</w:t>
              </w:r>
            </w:ins>
            <w:ins w:id="1540" w:author="Iana Siomina" w:date="2024-09-25T20:53:00Z">
              <w:r>
                <w:rPr>
                  <w:rFonts w:hint="eastAsia"/>
                  <w:lang w:val="sv-SE" w:eastAsia="zh-CN"/>
                </w:rPr>
                <w:t xml:space="preserve">, </w:t>
              </w:r>
            </w:ins>
            <w:ins w:id="1541" w:author="Iana Siomina" w:date="2024-09-25T20:53:00Z">
              <w:r>
                <w:rPr>
                  <w:lang w:val="sv-SE" w:eastAsia="zh-CN"/>
                </w:rPr>
                <w:t>NR</w:t>
              </w:r>
            </w:ins>
            <w:ins w:id="1542" w:author="Iana Siomina" w:date="2024-09-25T20:53:00Z">
              <w:r>
                <w:rPr>
                  <w:lang w:val="sv-SE"/>
                </w:rPr>
                <w:t>_</w:t>
              </w:r>
            </w:ins>
            <w:ins w:id="1543" w:author="Iana Siomina" w:date="2024-09-25T20:53:00Z">
              <w:r>
                <w:rPr>
                  <w:rFonts w:hint="eastAsia"/>
                  <w:lang w:val="sv-SE" w:eastAsia="zh-CN"/>
                </w:rPr>
                <w:t>T</w:t>
              </w:r>
            </w:ins>
            <w:ins w:id="1544"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51CD4DF7">
            <w:pPr>
              <w:pStyle w:val="75"/>
              <w:rPr>
                <w:ins w:id="1545" w:author="Iana Siomina" w:date="2024-09-25T20:53:00Z"/>
              </w:rPr>
            </w:pPr>
            <w:ins w:id="1546" w:author="Iana Siomina" w:date="2024-09-25T20:53:00Z">
              <w:r>
                <w:rPr/>
                <w:t>-121</w:t>
              </w:r>
            </w:ins>
          </w:p>
        </w:tc>
        <w:tc>
          <w:tcPr>
            <w:tcW w:w="1275" w:type="dxa"/>
          </w:tcPr>
          <w:p w14:paraId="4C34D5D2">
            <w:pPr>
              <w:pStyle w:val="75"/>
              <w:rPr>
                <w:ins w:id="1547" w:author="Iana Siomina" w:date="2024-09-25T20:53:00Z"/>
              </w:rPr>
            </w:pPr>
            <w:ins w:id="1548" w:author="Iana Siomina" w:date="2024-09-25T20:53:00Z">
              <w:r>
                <w:rPr>
                  <w:lang w:eastAsia="zh-CN"/>
                </w:rPr>
                <w:t>-50</w:t>
              </w:r>
            </w:ins>
          </w:p>
        </w:tc>
      </w:tr>
      <w:tr w14:paraId="0481CD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49" w:author="Iana Siomina" w:date="2024-09-25T20:53:00Z"/>
        </w:trPr>
        <w:tc>
          <w:tcPr>
            <w:tcW w:w="1079" w:type="dxa"/>
            <w:vMerge w:val="continue"/>
            <w:vAlign w:val="center"/>
          </w:tcPr>
          <w:p w14:paraId="4FE8AC99">
            <w:pPr>
              <w:pStyle w:val="75"/>
              <w:rPr>
                <w:ins w:id="1550" w:author="Iana Siomina" w:date="2024-09-25T20:53:00Z"/>
                <w:highlight w:val="none"/>
                <w:lang w:eastAsia="zh-CN"/>
                <w:rPrChange w:id="1551" w:author="CATT" w:date="2024-11-19T17:58:40Z">
                  <w:rPr>
                    <w:ins w:id="1552" w:author="Iana Siomina" w:date="2024-09-25T20:53:00Z"/>
                    <w:highlight w:val="magenta"/>
                    <w:lang w:eastAsia="zh-CN"/>
                  </w:rPr>
                </w:rPrChange>
              </w:rPr>
            </w:pPr>
          </w:p>
        </w:tc>
        <w:tc>
          <w:tcPr>
            <w:tcW w:w="992" w:type="dxa"/>
            <w:vMerge w:val="continue"/>
            <w:vAlign w:val="center"/>
          </w:tcPr>
          <w:p w14:paraId="2C325A6D">
            <w:pPr>
              <w:pStyle w:val="75"/>
              <w:rPr>
                <w:ins w:id="1553" w:author="Iana Siomina" w:date="2024-09-25T20:53:00Z"/>
                <w:lang w:val="sv-SE" w:eastAsia="zh-CN"/>
              </w:rPr>
            </w:pPr>
          </w:p>
        </w:tc>
        <w:tc>
          <w:tcPr>
            <w:tcW w:w="1134" w:type="dxa"/>
            <w:vMerge w:val="continue"/>
            <w:tcBorders>
              <w:bottom w:val="nil"/>
            </w:tcBorders>
            <w:vAlign w:val="center"/>
          </w:tcPr>
          <w:p w14:paraId="22C3D035">
            <w:pPr>
              <w:pStyle w:val="75"/>
              <w:rPr>
                <w:ins w:id="1554" w:author="Iana Siomina" w:date="2024-09-25T20:53:00Z"/>
              </w:rPr>
            </w:pPr>
          </w:p>
        </w:tc>
        <w:tc>
          <w:tcPr>
            <w:tcW w:w="1367" w:type="dxa"/>
            <w:vMerge w:val="continue"/>
            <w:tcBorders>
              <w:bottom w:val="nil"/>
            </w:tcBorders>
            <w:vAlign w:val="center"/>
          </w:tcPr>
          <w:p w14:paraId="4D17351B">
            <w:pPr>
              <w:pStyle w:val="75"/>
              <w:rPr>
                <w:ins w:id="1555"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E5D1AF6">
            <w:pPr>
              <w:pStyle w:val="75"/>
              <w:rPr>
                <w:ins w:id="1556" w:author="Iana Siomina" w:date="2024-09-25T20:53:00Z"/>
              </w:rPr>
            </w:pPr>
            <w:ins w:id="1557" w:author="Iana Siomina" w:date="2024-09-25T20:53:00Z">
              <w:r>
                <w:rPr>
                  <w:lang w:eastAsia="zh-CN"/>
                </w:rPr>
                <w:t>NR</w:t>
              </w:r>
            </w:ins>
            <w:ins w:id="1558" w:author="Iana Siomina" w:date="2024-09-25T20:53:00Z">
              <w:r>
                <w:rPr/>
                <w:t>_</w:t>
              </w:r>
            </w:ins>
            <w:ins w:id="1559"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24E01427">
            <w:pPr>
              <w:pStyle w:val="75"/>
              <w:rPr>
                <w:ins w:id="1560" w:author="Iana Siomina" w:date="2024-09-25T20:53:00Z"/>
              </w:rPr>
            </w:pPr>
            <w:ins w:id="1561" w:author="Iana Siomina" w:date="2024-09-25T20:53:00Z">
              <w:r>
                <w:rPr/>
                <w:t>-120.5</w:t>
              </w:r>
            </w:ins>
          </w:p>
        </w:tc>
        <w:tc>
          <w:tcPr>
            <w:tcW w:w="1275" w:type="dxa"/>
          </w:tcPr>
          <w:p w14:paraId="4371EC44">
            <w:pPr>
              <w:pStyle w:val="75"/>
              <w:rPr>
                <w:ins w:id="1562" w:author="Iana Siomina" w:date="2024-09-25T20:53:00Z"/>
              </w:rPr>
            </w:pPr>
            <w:ins w:id="1563" w:author="Iana Siomina" w:date="2024-09-25T20:53:00Z">
              <w:r>
                <w:rPr>
                  <w:lang w:eastAsia="zh-CN"/>
                </w:rPr>
                <w:t>-50</w:t>
              </w:r>
            </w:ins>
          </w:p>
        </w:tc>
      </w:tr>
      <w:tr w14:paraId="663BE7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64" w:author="Iana Siomina" w:date="2024-09-25T20:53:00Z"/>
        </w:trPr>
        <w:tc>
          <w:tcPr>
            <w:tcW w:w="1079" w:type="dxa"/>
            <w:vMerge w:val="continue"/>
            <w:vAlign w:val="center"/>
          </w:tcPr>
          <w:p w14:paraId="02AA68A9">
            <w:pPr>
              <w:pStyle w:val="75"/>
              <w:rPr>
                <w:ins w:id="1565" w:author="Iana Siomina" w:date="2024-09-25T20:53:00Z"/>
                <w:highlight w:val="none"/>
                <w:lang w:eastAsia="zh-CN"/>
                <w:rPrChange w:id="1566" w:author="CATT" w:date="2024-11-19T17:58:40Z">
                  <w:rPr>
                    <w:ins w:id="1567" w:author="Iana Siomina" w:date="2024-09-25T20:53:00Z"/>
                    <w:highlight w:val="magenta"/>
                    <w:lang w:eastAsia="zh-CN"/>
                  </w:rPr>
                </w:rPrChange>
              </w:rPr>
            </w:pPr>
          </w:p>
        </w:tc>
        <w:tc>
          <w:tcPr>
            <w:tcW w:w="992" w:type="dxa"/>
            <w:vMerge w:val="continue"/>
            <w:vAlign w:val="center"/>
          </w:tcPr>
          <w:p w14:paraId="5E7DDF47">
            <w:pPr>
              <w:pStyle w:val="75"/>
              <w:rPr>
                <w:ins w:id="1568" w:author="Iana Siomina" w:date="2024-09-25T20:53:00Z"/>
                <w:lang w:val="sv-SE" w:eastAsia="zh-CN"/>
              </w:rPr>
            </w:pPr>
          </w:p>
        </w:tc>
        <w:tc>
          <w:tcPr>
            <w:tcW w:w="1134" w:type="dxa"/>
            <w:tcBorders>
              <w:top w:val="nil"/>
            </w:tcBorders>
            <w:vAlign w:val="center"/>
          </w:tcPr>
          <w:p w14:paraId="1DEB965E">
            <w:pPr>
              <w:pStyle w:val="75"/>
              <w:rPr>
                <w:ins w:id="1569" w:author="Iana Siomina" w:date="2024-09-25T20:53:00Z"/>
              </w:rPr>
            </w:pPr>
          </w:p>
        </w:tc>
        <w:tc>
          <w:tcPr>
            <w:tcW w:w="1367" w:type="dxa"/>
            <w:tcBorders>
              <w:top w:val="nil"/>
            </w:tcBorders>
            <w:vAlign w:val="center"/>
          </w:tcPr>
          <w:p w14:paraId="71F44A05">
            <w:pPr>
              <w:pStyle w:val="75"/>
              <w:rPr>
                <w:ins w:id="157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3C892A9">
            <w:pPr>
              <w:pStyle w:val="75"/>
              <w:rPr>
                <w:ins w:id="1571" w:author="Iana Siomina" w:date="2024-09-25T20:53:00Z"/>
                <w:lang w:eastAsia="zh-CN"/>
              </w:rPr>
            </w:pPr>
            <w:ins w:id="1572" w:author="Iana Siomina" w:date="2024-09-25T20:53:00Z">
              <w:r>
                <w:rPr>
                  <w:lang w:eastAsia="zh-CN"/>
                </w:rPr>
                <w:t>NR</w:t>
              </w:r>
            </w:ins>
            <w:ins w:id="1573" w:author="Iana Siomina" w:date="2024-09-25T20:53:00Z">
              <w:r>
                <w:rPr/>
                <w:t>_</w:t>
              </w:r>
            </w:ins>
            <w:ins w:id="1574" w:author="Iana Siomina" w:date="2024-09-25T20:53:00Z">
              <w:r>
                <w:rPr>
                  <w:lang w:eastAsia="zh-CN"/>
                </w:rPr>
                <w:t>FDD_FR1_</w:t>
              </w:r>
            </w:ins>
            <w:ins w:id="1575"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0AF2627">
            <w:pPr>
              <w:pStyle w:val="75"/>
              <w:rPr>
                <w:ins w:id="1576" w:author="Iana Siomina" w:date="2024-09-25T20:53:00Z"/>
              </w:rPr>
            </w:pPr>
            <w:ins w:id="1577" w:author="Iana Siomina" w:date="2024-09-25T20:53:00Z">
              <w:r>
                <w:rPr>
                  <w:rFonts w:hint="eastAsia"/>
                  <w:lang w:val="en-US" w:eastAsia="zh-CN"/>
                </w:rPr>
                <w:t>-117.5</w:t>
              </w:r>
            </w:ins>
          </w:p>
        </w:tc>
        <w:tc>
          <w:tcPr>
            <w:tcW w:w="1275" w:type="dxa"/>
          </w:tcPr>
          <w:p w14:paraId="5A5767F4">
            <w:pPr>
              <w:pStyle w:val="75"/>
              <w:rPr>
                <w:ins w:id="1578" w:author="Iana Siomina" w:date="2024-09-25T20:53:00Z"/>
                <w:lang w:eastAsia="zh-CN"/>
              </w:rPr>
            </w:pPr>
            <w:ins w:id="1579" w:author="Iana Siomina" w:date="2024-09-25T20:53:00Z">
              <w:r>
                <w:rPr>
                  <w:rFonts w:hint="eastAsia"/>
                  <w:lang w:val="en-US" w:eastAsia="zh-CN"/>
                </w:rPr>
                <w:t>-50</w:t>
              </w:r>
            </w:ins>
          </w:p>
        </w:tc>
      </w:tr>
      <w:tr w14:paraId="7B5FA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580" w:author="Iana Siomina" w:date="2024-09-25T20:53:00Z"/>
        </w:trPr>
        <w:tc>
          <w:tcPr>
            <w:tcW w:w="1079" w:type="dxa"/>
          </w:tcPr>
          <w:p w14:paraId="233CCD02">
            <w:pPr>
              <w:pStyle w:val="75"/>
              <w:rPr>
                <w:ins w:id="1581" w:author="Iana Siomina" w:date="2024-09-25T20:53:00Z"/>
                <w:highlight w:val="none"/>
                <w:lang w:val="sv-SE" w:eastAsia="zh-CN"/>
                <w:rPrChange w:id="1582" w:author="CATT" w:date="2024-11-19T17:58:40Z">
                  <w:rPr>
                    <w:ins w:id="1583" w:author="Iana Siomina" w:date="2024-09-25T20:53:00Z"/>
                    <w:highlight w:val="magenta"/>
                    <w:lang w:val="sv-SE" w:eastAsia="zh-CN"/>
                  </w:rPr>
                </w:rPrChange>
              </w:rPr>
            </w:pPr>
            <w:ins w:id="1584" w:author="Iana Siomina" w:date="2024-09-25T20:53:00Z">
              <w:del w:id="1585" w:author="CATT" w:date="2024-11-19T18:04:16Z">
                <w:r>
                  <w:rPr>
                    <w:highlight w:val="none"/>
                    <w:lang w:val="sv-SE" w:eastAsia="zh-CN"/>
                    <w:rPrChange w:id="1586" w:author="CATT" w:date="2024-11-19T17:58:40Z">
                      <w:rPr>
                        <w:highlight w:val="magenta"/>
                        <w:lang w:val="sv-SE" w:eastAsia="zh-CN"/>
                      </w:rPr>
                    </w:rPrChange>
                  </w:rPr>
                  <w:delText>[</w:delText>
                </w:r>
              </w:del>
            </w:ins>
            <w:ins w:id="1587" w:author="Iana Siomina" w:date="2024-10-23T14:13:00Z">
              <w:r>
                <w:rPr>
                  <w:highlight w:val="none"/>
                  <w:lang w:val="sv-SE" w:eastAsia="zh-CN"/>
                  <w:rPrChange w:id="1588" w:author="CATT" w:date="2024-11-19T17:58:40Z">
                    <w:rPr>
                      <w:highlight w:val="magenta"/>
                      <w:lang w:val="sv-SE" w:eastAsia="zh-CN"/>
                    </w:rPr>
                  </w:rPrChange>
                </w:rPr>
                <w:t>6</w:t>
              </w:r>
            </w:ins>
            <w:ins w:id="1589" w:author="Iana Siomina" w:date="2024-09-25T20:53:00Z">
              <w:del w:id="1590" w:author="CATT" w:date="2024-11-19T18:04:16Z">
                <w:r>
                  <w:rPr>
                    <w:highlight w:val="none"/>
                    <w:lang w:val="sv-SE" w:eastAsia="zh-CN"/>
                    <w:rPrChange w:id="1591" w:author="CATT" w:date="2024-11-19T17:58:40Z">
                      <w:rPr>
                        <w:highlight w:val="magenta"/>
                        <w:lang w:val="sv-SE" w:eastAsia="zh-CN"/>
                      </w:rPr>
                    </w:rPrChange>
                  </w:rPr>
                  <w:delText>]</w:delText>
                </w:r>
              </w:del>
            </w:ins>
          </w:p>
        </w:tc>
        <w:tc>
          <w:tcPr>
            <w:tcW w:w="992" w:type="dxa"/>
            <w:vMerge w:val="continue"/>
            <w:vAlign w:val="center"/>
          </w:tcPr>
          <w:p w14:paraId="6E9186C3">
            <w:pPr>
              <w:pStyle w:val="75"/>
              <w:rPr>
                <w:ins w:id="1592" w:author="Iana Siomina" w:date="2024-09-25T20:53:00Z"/>
                <w:lang w:val="sv-SE" w:eastAsia="zh-CN"/>
              </w:rPr>
            </w:pPr>
          </w:p>
        </w:tc>
        <w:tc>
          <w:tcPr>
            <w:tcW w:w="1134" w:type="dxa"/>
            <w:vAlign w:val="center"/>
          </w:tcPr>
          <w:p w14:paraId="5FEBDA27">
            <w:pPr>
              <w:pStyle w:val="75"/>
              <w:rPr>
                <w:ins w:id="1593" w:author="Iana Siomina" w:date="2024-09-25T20:53:00Z"/>
              </w:rPr>
            </w:pPr>
            <w:ins w:id="1594" w:author="Iana Siomina" w:date="2024-09-25T20:53:00Z">
              <w:r>
                <w:rPr/>
                <w:t>≥ 48</w:t>
              </w:r>
            </w:ins>
          </w:p>
        </w:tc>
        <w:tc>
          <w:tcPr>
            <w:tcW w:w="1367" w:type="dxa"/>
            <w:vAlign w:val="center"/>
          </w:tcPr>
          <w:p w14:paraId="761CF8FC">
            <w:pPr>
              <w:pStyle w:val="75"/>
              <w:rPr>
                <w:ins w:id="1595" w:author="Iana Siomina" w:date="2024-09-25T20:53:00Z"/>
              </w:rPr>
            </w:pPr>
            <w:ins w:id="1596" w:author="Iana Siomina" w:date="2024-09-25T20:53:00Z">
              <w:r>
                <w:rPr/>
                <w:t>≥ 1</w:t>
              </w:r>
            </w:ins>
          </w:p>
        </w:tc>
        <w:tc>
          <w:tcPr>
            <w:tcW w:w="2040" w:type="dxa"/>
            <w:vAlign w:val="center"/>
          </w:tcPr>
          <w:p w14:paraId="5088CE30">
            <w:pPr>
              <w:pStyle w:val="75"/>
              <w:rPr>
                <w:ins w:id="1597" w:author="Iana Siomina" w:date="2024-09-25T20:53:00Z"/>
                <w:lang w:eastAsia="zh-CN"/>
              </w:rPr>
            </w:pPr>
            <w:ins w:id="1598" w:author="Iana Siomina" w:date="2024-09-25T20:53:00Z">
              <w:r>
                <w:rPr/>
                <w:t>Note 5</w:t>
              </w:r>
            </w:ins>
          </w:p>
        </w:tc>
        <w:tc>
          <w:tcPr>
            <w:tcW w:w="1134" w:type="dxa"/>
            <w:vAlign w:val="center"/>
          </w:tcPr>
          <w:p w14:paraId="2B5ADDFB">
            <w:pPr>
              <w:pStyle w:val="75"/>
              <w:rPr>
                <w:ins w:id="1599" w:author="Iana Siomina" w:date="2024-09-25T20:53:00Z"/>
              </w:rPr>
            </w:pPr>
            <w:ins w:id="1600" w:author="Iana Siomina" w:date="2024-09-25T20:53:00Z">
              <w:r>
                <w:rPr/>
                <w:t>Note 5</w:t>
              </w:r>
            </w:ins>
          </w:p>
        </w:tc>
        <w:tc>
          <w:tcPr>
            <w:tcW w:w="1275" w:type="dxa"/>
            <w:vAlign w:val="center"/>
          </w:tcPr>
          <w:p w14:paraId="5802B827">
            <w:pPr>
              <w:pStyle w:val="75"/>
              <w:rPr>
                <w:ins w:id="1601" w:author="Iana Siomina" w:date="2024-09-25T20:53:00Z"/>
                <w:lang w:eastAsia="zh-CN"/>
              </w:rPr>
            </w:pPr>
            <w:ins w:id="1602" w:author="Iana Siomina" w:date="2024-09-25T20:53:00Z">
              <w:r>
                <w:rPr/>
                <w:t>Note 5</w:t>
              </w:r>
            </w:ins>
          </w:p>
        </w:tc>
      </w:tr>
      <w:tr w14:paraId="32611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603" w:author="Iana Siomina" w:date="2024-09-25T20:53:00Z"/>
        </w:trPr>
        <w:tc>
          <w:tcPr>
            <w:tcW w:w="1079" w:type="dxa"/>
          </w:tcPr>
          <w:p w14:paraId="1F5A5111">
            <w:pPr>
              <w:pStyle w:val="75"/>
              <w:rPr>
                <w:ins w:id="1604" w:author="Iana Siomina" w:date="2024-09-25T20:53:00Z"/>
                <w:highlight w:val="none"/>
                <w:lang w:val="sv-SE" w:eastAsia="zh-CN"/>
                <w:rPrChange w:id="1605" w:author="CATT" w:date="2024-11-19T17:58:40Z">
                  <w:rPr>
                    <w:ins w:id="1606" w:author="Iana Siomina" w:date="2024-09-25T20:53:00Z"/>
                    <w:highlight w:val="magenta"/>
                    <w:lang w:val="sv-SE" w:eastAsia="zh-CN"/>
                  </w:rPr>
                </w:rPrChange>
              </w:rPr>
            </w:pPr>
            <w:ins w:id="1607" w:author="CATT" w:date="2024-11-19T18:04:21Z">
              <w:r>
                <w:rPr>
                  <w:rFonts w:hint="eastAsia"/>
                  <w:highlight w:val="none"/>
                  <w:lang w:val="en-US" w:eastAsia="zh-CN"/>
                </w:rPr>
                <w:t>5</w:t>
              </w:r>
            </w:ins>
            <w:ins w:id="1608" w:author="Iana Siomina" w:date="2024-09-25T20:53:00Z">
              <w:del w:id="1609" w:author="CATT" w:date="2024-11-19T18:04:19Z">
                <w:r>
                  <w:rPr>
                    <w:highlight w:val="none"/>
                    <w:lang w:val="sv-SE" w:eastAsia="zh-CN"/>
                    <w:rPrChange w:id="1610" w:author="CATT" w:date="2024-11-19T17:58:40Z">
                      <w:rPr>
                        <w:highlight w:val="magenta"/>
                        <w:lang w:val="sv-SE" w:eastAsia="zh-CN"/>
                      </w:rPr>
                    </w:rPrChange>
                  </w:rPr>
                  <w:delText>[</w:delText>
                </w:r>
              </w:del>
            </w:ins>
            <w:ins w:id="1611" w:author="Iana Siomina" w:date="2024-09-25T20:53:00Z">
              <w:del w:id="1612" w:author="CATT" w:date="2024-11-19T18:04:19Z">
                <w:r>
                  <w:rPr>
                    <w:highlight w:val="none"/>
                    <w:lang w:val="sv-SE" w:eastAsia="zh-CN"/>
                    <w:rPrChange w:id="1613" w:author="CATT" w:date="2024-11-19T17:58:40Z">
                      <w:rPr>
                        <w:highlight w:val="magenta"/>
                        <w:lang w:val="sv-SE" w:eastAsia="zh-CN"/>
                      </w:rPr>
                    </w:rPrChange>
                  </w:rPr>
                  <w:delText>T</w:delText>
                </w:r>
              </w:del>
            </w:ins>
            <w:ins w:id="1614" w:author="Iana Siomina" w:date="2024-09-25T20:53:00Z">
              <w:del w:id="1615" w:author="CATT" w:date="2024-11-19T18:04:19Z">
                <w:r>
                  <w:rPr>
                    <w:highlight w:val="none"/>
                    <w:lang w:val="sv-SE" w:eastAsia="zh-CN"/>
                    <w:rPrChange w:id="1616" w:author="CATT" w:date="2024-11-19T17:58:40Z">
                      <w:rPr>
                        <w:highlight w:val="magenta"/>
                        <w:lang w:val="sv-SE" w:eastAsia="zh-CN"/>
                      </w:rPr>
                    </w:rPrChange>
                  </w:rPr>
                  <w:delText>B</w:delText>
                </w:r>
              </w:del>
            </w:ins>
            <w:ins w:id="1617" w:author="Iana Siomina" w:date="2024-09-25T20:53:00Z">
              <w:del w:id="1618" w:author="CATT" w:date="2024-11-19T18:04:19Z">
                <w:r>
                  <w:rPr>
                    <w:highlight w:val="none"/>
                    <w:lang w:val="sv-SE" w:eastAsia="zh-CN"/>
                    <w:rPrChange w:id="1619" w:author="CATT" w:date="2024-11-19T17:58:40Z">
                      <w:rPr>
                        <w:highlight w:val="magenta"/>
                        <w:lang w:val="sv-SE" w:eastAsia="zh-CN"/>
                      </w:rPr>
                    </w:rPrChange>
                  </w:rPr>
                  <w:delText>D</w:delText>
                </w:r>
              </w:del>
            </w:ins>
            <w:ins w:id="1620" w:author="Iana Siomina" w:date="2024-09-25T20:53:00Z">
              <w:del w:id="1621" w:author="CATT" w:date="2024-11-19T18:04:18Z">
                <w:r>
                  <w:rPr>
                    <w:highlight w:val="none"/>
                    <w:lang w:val="sv-SE" w:eastAsia="zh-CN"/>
                    <w:rPrChange w:id="1622" w:author="CATT" w:date="2024-11-19T17:58:40Z">
                      <w:rPr>
                        <w:highlight w:val="magenta"/>
                        <w:lang w:val="sv-SE" w:eastAsia="zh-CN"/>
                      </w:rPr>
                    </w:rPrChange>
                  </w:rPr>
                  <w:delText>]</w:delText>
                </w:r>
              </w:del>
            </w:ins>
          </w:p>
        </w:tc>
        <w:tc>
          <w:tcPr>
            <w:tcW w:w="992" w:type="dxa"/>
            <w:vMerge w:val="continue"/>
            <w:vAlign w:val="center"/>
          </w:tcPr>
          <w:p w14:paraId="66E4C66D">
            <w:pPr>
              <w:pStyle w:val="75"/>
              <w:rPr>
                <w:ins w:id="1623" w:author="Iana Siomina" w:date="2024-09-25T20:53:00Z"/>
                <w:lang w:val="sv-SE" w:eastAsia="zh-CN"/>
              </w:rPr>
            </w:pPr>
          </w:p>
        </w:tc>
        <w:tc>
          <w:tcPr>
            <w:tcW w:w="1134" w:type="dxa"/>
            <w:vAlign w:val="center"/>
          </w:tcPr>
          <w:p w14:paraId="719D27D9">
            <w:pPr>
              <w:pStyle w:val="75"/>
              <w:rPr>
                <w:ins w:id="1624" w:author="Iana Siomina" w:date="2024-09-25T20:53:00Z"/>
              </w:rPr>
            </w:pPr>
            <w:ins w:id="1625" w:author="Iana Siomina" w:date="2024-09-25T20:53:00Z">
              <w:r>
                <w:rPr/>
                <w:t>≥ 132</w:t>
              </w:r>
            </w:ins>
          </w:p>
        </w:tc>
        <w:tc>
          <w:tcPr>
            <w:tcW w:w="1367" w:type="dxa"/>
            <w:vAlign w:val="center"/>
          </w:tcPr>
          <w:p w14:paraId="350EB162">
            <w:pPr>
              <w:pStyle w:val="75"/>
              <w:rPr>
                <w:ins w:id="1626" w:author="Iana Siomina" w:date="2024-09-25T20:53:00Z"/>
              </w:rPr>
            </w:pPr>
            <w:ins w:id="1627" w:author="Iana Siomina" w:date="2024-09-25T20:53:00Z">
              <w:r>
                <w:rPr/>
                <w:t>≥ 1</w:t>
              </w:r>
            </w:ins>
          </w:p>
        </w:tc>
        <w:tc>
          <w:tcPr>
            <w:tcW w:w="2040" w:type="dxa"/>
            <w:vAlign w:val="center"/>
          </w:tcPr>
          <w:p w14:paraId="0FB7D8B1">
            <w:pPr>
              <w:pStyle w:val="75"/>
              <w:rPr>
                <w:ins w:id="1628" w:author="Iana Siomina" w:date="2024-09-25T20:53:00Z"/>
              </w:rPr>
            </w:pPr>
            <w:ins w:id="1629" w:author="Iana Siomina" w:date="2024-09-25T20:53:00Z">
              <w:r>
                <w:rPr/>
                <w:t>Note 5</w:t>
              </w:r>
            </w:ins>
          </w:p>
        </w:tc>
        <w:tc>
          <w:tcPr>
            <w:tcW w:w="1134" w:type="dxa"/>
            <w:vAlign w:val="center"/>
          </w:tcPr>
          <w:p w14:paraId="1B00BAD8">
            <w:pPr>
              <w:pStyle w:val="75"/>
              <w:rPr>
                <w:ins w:id="1630" w:author="Iana Siomina" w:date="2024-09-25T20:53:00Z"/>
              </w:rPr>
            </w:pPr>
            <w:ins w:id="1631" w:author="Iana Siomina" w:date="2024-09-25T20:53:00Z">
              <w:r>
                <w:rPr/>
                <w:t>Note 5</w:t>
              </w:r>
            </w:ins>
          </w:p>
        </w:tc>
        <w:tc>
          <w:tcPr>
            <w:tcW w:w="1275" w:type="dxa"/>
            <w:vAlign w:val="center"/>
          </w:tcPr>
          <w:p w14:paraId="060CC152">
            <w:pPr>
              <w:pStyle w:val="75"/>
              <w:rPr>
                <w:ins w:id="1632" w:author="Iana Siomina" w:date="2024-09-25T20:53:00Z"/>
              </w:rPr>
            </w:pPr>
            <w:ins w:id="1633" w:author="Iana Siomina" w:date="2024-09-25T20:53:00Z">
              <w:r>
                <w:rPr/>
                <w:t>Note 5</w:t>
              </w:r>
            </w:ins>
          </w:p>
        </w:tc>
      </w:tr>
      <w:tr w14:paraId="3A323C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ins w:id="1634" w:author="Iana Siomina" w:date="2024-09-25T20:53:00Z"/>
        </w:trPr>
        <w:tc>
          <w:tcPr>
            <w:tcW w:w="1079" w:type="dxa"/>
            <w:vMerge w:val="restart"/>
            <w:vAlign w:val="center"/>
          </w:tcPr>
          <w:p w14:paraId="522B1505">
            <w:pPr>
              <w:rPr>
                <w:ins w:id="1635" w:author="Iana Siomina" w:date="2024-09-25T20:53:00Z"/>
                <w:highlight w:val="none"/>
                <w:rPrChange w:id="1636" w:author="CATT" w:date="2024-11-19T17:58:40Z">
                  <w:rPr>
                    <w:ins w:id="1637" w:author="Iana Siomina" w:date="2024-09-25T20:53:00Z"/>
                    <w:highlight w:val="magenta"/>
                  </w:rPr>
                </w:rPrChange>
              </w:rPr>
            </w:pPr>
          </w:p>
          <w:p w14:paraId="59D24ECF">
            <w:pPr>
              <w:pStyle w:val="75"/>
              <w:rPr>
                <w:ins w:id="1638" w:author="Iana Siomina" w:date="2024-09-25T20:53:00Z"/>
                <w:highlight w:val="none"/>
                <w:lang w:val="sv-SE" w:eastAsia="zh-CN"/>
                <w:rPrChange w:id="1639" w:author="CATT" w:date="2024-11-19T17:58:40Z">
                  <w:rPr>
                    <w:ins w:id="1640" w:author="Iana Siomina" w:date="2024-09-25T20:53:00Z"/>
                    <w:highlight w:val="magenta"/>
                    <w:lang w:val="sv-SE" w:eastAsia="zh-CN"/>
                  </w:rPr>
                </w:rPrChange>
              </w:rPr>
            </w:pPr>
            <w:ins w:id="1641" w:author="Iana Siomina" w:date="2024-09-25T20:53:00Z">
              <w:del w:id="1642" w:author="CATT" w:date="2024-11-19T18:04:27Z">
                <w:r>
                  <w:rPr>
                    <w:highlight w:val="none"/>
                    <w:lang w:val="sv-SE" w:eastAsia="zh-CN"/>
                    <w:rPrChange w:id="1643" w:author="CATT" w:date="2024-11-19T17:58:40Z">
                      <w:rPr>
                        <w:highlight w:val="magenta"/>
                        <w:lang w:val="sv-SE" w:eastAsia="zh-CN"/>
                      </w:rPr>
                    </w:rPrChange>
                  </w:rPr>
                  <w:delText>[</w:delText>
                </w:r>
              </w:del>
            </w:ins>
            <w:ins w:id="1644" w:author="Iana Siomina" w:date="2024-10-23T14:14:00Z">
              <w:r>
                <w:rPr>
                  <w:highlight w:val="none"/>
                  <w:lang w:val="sv-SE" w:eastAsia="zh-CN"/>
                  <w:rPrChange w:id="1645" w:author="CATT" w:date="2024-11-19T17:58:40Z">
                    <w:rPr>
                      <w:highlight w:val="magenta"/>
                      <w:lang w:val="sv-SE" w:eastAsia="zh-CN"/>
                    </w:rPr>
                  </w:rPrChange>
                </w:rPr>
                <w:t>5</w:t>
              </w:r>
            </w:ins>
            <w:ins w:id="1646" w:author="Iana Siomina" w:date="2024-09-25T20:53:00Z">
              <w:del w:id="1647" w:author="CATT" w:date="2024-11-19T18:04:27Z">
                <w:r>
                  <w:rPr>
                    <w:highlight w:val="none"/>
                    <w:lang w:val="sv-SE" w:eastAsia="zh-CN"/>
                    <w:rPrChange w:id="1648" w:author="CATT" w:date="2024-11-19T17:58:40Z">
                      <w:rPr>
                        <w:highlight w:val="magenta"/>
                        <w:lang w:val="sv-SE" w:eastAsia="zh-CN"/>
                      </w:rPr>
                    </w:rPrChange>
                  </w:rPr>
                  <w:delText>]</w:delText>
                </w:r>
              </w:del>
            </w:ins>
          </w:p>
        </w:tc>
        <w:tc>
          <w:tcPr>
            <w:tcW w:w="992" w:type="dxa"/>
            <w:vMerge w:val="restart"/>
            <w:vAlign w:val="center"/>
          </w:tcPr>
          <w:p w14:paraId="74264DE9">
            <w:pPr>
              <w:pStyle w:val="75"/>
              <w:rPr>
                <w:ins w:id="1649" w:author="Iana Siomina" w:date="2024-09-25T20:53:00Z"/>
                <w:lang w:val="sv-SE" w:eastAsia="zh-CN"/>
              </w:rPr>
            </w:pPr>
            <w:ins w:id="1650" w:author="Iana Siomina" w:date="2024-09-25T20:53:00Z">
              <w:r>
                <w:rPr>
                  <w:rFonts w:hint="eastAsia"/>
                  <w:lang w:val="sv-SE" w:eastAsia="zh-CN"/>
                </w:rPr>
                <w:t>6</w:t>
              </w:r>
            </w:ins>
            <w:ins w:id="1651" w:author="Iana Siomina" w:date="2024-09-25T20:53:00Z">
              <w:r>
                <w:rPr>
                  <w:lang w:val="sv-SE" w:eastAsia="zh-CN"/>
                </w:rPr>
                <w:t>0</w:t>
              </w:r>
            </w:ins>
          </w:p>
        </w:tc>
        <w:tc>
          <w:tcPr>
            <w:tcW w:w="1134" w:type="dxa"/>
            <w:vMerge w:val="restart"/>
            <w:vAlign w:val="center"/>
          </w:tcPr>
          <w:p w14:paraId="7C87E75D">
            <w:pPr>
              <w:pStyle w:val="75"/>
              <w:rPr>
                <w:ins w:id="1652" w:author="Iana Siomina" w:date="2024-09-25T20:53:00Z"/>
              </w:rPr>
            </w:pPr>
            <w:ins w:id="1653" w:author="Iana Siomina" w:date="2024-09-25T20:53:00Z">
              <w:r>
                <w:rPr/>
                <w:t>≥ 24</w:t>
              </w:r>
            </w:ins>
          </w:p>
        </w:tc>
        <w:tc>
          <w:tcPr>
            <w:tcW w:w="1367" w:type="dxa"/>
            <w:vMerge w:val="restart"/>
            <w:vAlign w:val="center"/>
          </w:tcPr>
          <w:p w14:paraId="04C3E794">
            <w:pPr>
              <w:pStyle w:val="75"/>
              <w:rPr>
                <w:ins w:id="1654" w:author="Iana Siomina" w:date="2024-09-25T20:53:00Z"/>
              </w:rPr>
            </w:pPr>
            <w:ins w:id="1655" w:author="Iana Siomina" w:date="2024-09-25T20:53:00Z">
              <w:r>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6A97D7EE">
            <w:pPr>
              <w:pStyle w:val="75"/>
              <w:rPr>
                <w:ins w:id="1656" w:author="Iana Siomina" w:date="2024-09-25T20:53:00Z"/>
                <w:szCs w:val="18"/>
              </w:rPr>
            </w:pPr>
            <w:ins w:id="1657" w:author="Iana Siomina" w:date="2024-09-25T20:53:00Z">
              <w:r>
                <w:rPr>
                  <w:szCs w:val="18"/>
                </w:rPr>
                <w:t>NR_FDD_FR1_A, NR_TDD_FR1_A,</w:t>
              </w:r>
            </w:ins>
          </w:p>
          <w:p w14:paraId="5E43A405">
            <w:pPr>
              <w:pStyle w:val="75"/>
              <w:rPr>
                <w:ins w:id="1658" w:author="Iana Siomina" w:date="2024-09-25T20:53:00Z"/>
              </w:rPr>
            </w:pPr>
            <w:ins w:id="1659" w:author="Iana Siomina" w:date="2024-09-25T20:53:00Z">
              <w:r>
                <w:rPr>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63F8367F">
            <w:pPr>
              <w:pStyle w:val="75"/>
              <w:rPr>
                <w:ins w:id="1660" w:author="Iana Siomina" w:date="2024-09-25T20:53:00Z"/>
              </w:rPr>
            </w:pPr>
            <w:ins w:id="1661" w:author="Iana Siomina" w:date="2024-09-25T20:53:00Z">
              <w:r>
                <w:rPr/>
                <w:t>-121</w:t>
              </w:r>
            </w:ins>
          </w:p>
        </w:tc>
        <w:tc>
          <w:tcPr>
            <w:tcW w:w="1275" w:type="dxa"/>
            <w:vAlign w:val="center"/>
          </w:tcPr>
          <w:p w14:paraId="444F8871">
            <w:pPr>
              <w:pStyle w:val="75"/>
              <w:rPr>
                <w:ins w:id="1662" w:author="Iana Siomina" w:date="2024-09-25T20:53:00Z"/>
              </w:rPr>
            </w:pPr>
            <w:ins w:id="1663" w:author="Iana Siomina" w:date="2024-09-25T20:53:00Z">
              <w:r>
                <w:rPr>
                  <w:lang w:eastAsia="zh-CN"/>
                </w:rPr>
                <w:t>-50</w:t>
              </w:r>
            </w:ins>
          </w:p>
        </w:tc>
      </w:tr>
      <w:tr w14:paraId="36326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664" w:author="Iana Siomina" w:date="2024-09-25T20:53:00Z"/>
        </w:trPr>
        <w:tc>
          <w:tcPr>
            <w:tcW w:w="1079" w:type="dxa"/>
            <w:vMerge w:val="continue"/>
            <w:vAlign w:val="center"/>
          </w:tcPr>
          <w:p w14:paraId="345657CF">
            <w:pPr>
              <w:pStyle w:val="75"/>
              <w:rPr>
                <w:ins w:id="1665" w:author="Iana Siomina" w:date="2024-09-25T20:53:00Z"/>
                <w:lang w:eastAsia="zh-CN"/>
              </w:rPr>
            </w:pPr>
          </w:p>
        </w:tc>
        <w:tc>
          <w:tcPr>
            <w:tcW w:w="992" w:type="dxa"/>
            <w:vMerge w:val="continue"/>
            <w:vAlign w:val="center"/>
          </w:tcPr>
          <w:p w14:paraId="6F737265">
            <w:pPr>
              <w:pStyle w:val="75"/>
              <w:rPr>
                <w:ins w:id="1666" w:author="Iana Siomina" w:date="2024-09-25T20:53:00Z"/>
                <w:lang w:val="sv-SE" w:eastAsia="zh-CN"/>
              </w:rPr>
            </w:pPr>
          </w:p>
        </w:tc>
        <w:tc>
          <w:tcPr>
            <w:tcW w:w="1134" w:type="dxa"/>
            <w:vMerge w:val="continue"/>
            <w:vAlign w:val="center"/>
          </w:tcPr>
          <w:p w14:paraId="3AF8707F">
            <w:pPr>
              <w:pStyle w:val="75"/>
              <w:rPr>
                <w:ins w:id="1667" w:author="Iana Siomina" w:date="2024-09-25T20:53:00Z"/>
              </w:rPr>
            </w:pPr>
          </w:p>
        </w:tc>
        <w:tc>
          <w:tcPr>
            <w:tcW w:w="1367" w:type="dxa"/>
            <w:vMerge w:val="continue"/>
            <w:vAlign w:val="center"/>
          </w:tcPr>
          <w:p w14:paraId="68008FE0">
            <w:pPr>
              <w:pStyle w:val="75"/>
              <w:rPr>
                <w:ins w:id="1668"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789C791C">
            <w:pPr>
              <w:pStyle w:val="75"/>
              <w:rPr>
                <w:ins w:id="1669" w:author="Iana Siomina" w:date="2024-09-25T20:53:00Z"/>
              </w:rPr>
            </w:pPr>
            <w:ins w:id="1670" w:author="Iana Siomina" w:date="2024-09-25T20:53:00Z">
              <w:r>
                <w:rPr/>
                <w:t>NR_FDD_FR1_B</w:t>
              </w:r>
            </w:ins>
          </w:p>
        </w:tc>
        <w:tc>
          <w:tcPr>
            <w:tcW w:w="1134" w:type="dxa"/>
            <w:tcBorders>
              <w:top w:val="single" w:color="auto" w:sz="4" w:space="0"/>
              <w:left w:val="single" w:color="auto" w:sz="4" w:space="0"/>
              <w:bottom w:val="single" w:color="auto" w:sz="4" w:space="0"/>
              <w:right w:val="single" w:color="auto" w:sz="4" w:space="0"/>
            </w:tcBorders>
          </w:tcPr>
          <w:p w14:paraId="25DF273A">
            <w:pPr>
              <w:pStyle w:val="75"/>
              <w:rPr>
                <w:ins w:id="1671" w:author="Iana Siomina" w:date="2024-09-25T20:53:00Z"/>
              </w:rPr>
            </w:pPr>
            <w:ins w:id="1672" w:author="Iana Siomina" w:date="2024-09-25T20:53:00Z">
              <w:r>
                <w:rPr/>
                <w:t>-120.5</w:t>
              </w:r>
            </w:ins>
          </w:p>
        </w:tc>
        <w:tc>
          <w:tcPr>
            <w:tcW w:w="1275" w:type="dxa"/>
          </w:tcPr>
          <w:p w14:paraId="7CF09FE1">
            <w:pPr>
              <w:pStyle w:val="75"/>
              <w:rPr>
                <w:ins w:id="1673" w:author="Iana Siomina" w:date="2024-09-25T20:53:00Z"/>
              </w:rPr>
            </w:pPr>
            <w:ins w:id="1674" w:author="Iana Siomina" w:date="2024-09-25T20:53:00Z">
              <w:r>
                <w:rPr>
                  <w:lang w:eastAsia="zh-CN"/>
                </w:rPr>
                <w:t>-50</w:t>
              </w:r>
            </w:ins>
          </w:p>
        </w:tc>
      </w:tr>
      <w:tr w14:paraId="7C4615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675" w:author="Iana Siomina" w:date="2024-09-25T20:53:00Z"/>
        </w:trPr>
        <w:tc>
          <w:tcPr>
            <w:tcW w:w="1079" w:type="dxa"/>
            <w:vMerge w:val="continue"/>
            <w:vAlign w:val="center"/>
          </w:tcPr>
          <w:p w14:paraId="4619C9F6">
            <w:pPr>
              <w:pStyle w:val="75"/>
              <w:rPr>
                <w:ins w:id="1676" w:author="Iana Siomina" w:date="2024-09-25T20:53:00Z"/>
                <w:lang w:eastAsia="zh-CN"/>
              </w:rPr>
            </w:pPr>
          </w:p>
        </w:tc>
        <w:tc>
          <w:tcPr>
            <w:tcW w:w="992" w:type="dxa"/>
            <w:vMerge w:val="continue"/>
            <w:vAlign w:val="center"/>
          </w:tcPr>
          <w:p w14:paraId="6665B589">
            <w:pPr>
              <w:pStyle w:val="75"/>
              <w:rPr>
                <w:ins w:id="1677" w:author="Iana Siomina" w:date="2024-09-25T20:53:00Z"/>
                <w:lang w:val="sv-SE" w:eastAsia="zh-CN"/>
              </w:rPr>
            </w:pPr>
          </w:p>
        </w:tc>
        <w:tc>
          <w:tcPr>
            <w:tcW w:w="1134" w:type="dxa"/>
            <w:vMerge w:val="continue"/>
            <w:vAlign w:val="center"/>
          </w:tcPr>
          <w:p w14:paraId="66F23A6F">
            <w:pPr>
              <w:pStyle w:val="75"/>
              <w:rPr>
                <w:ins w:id="1678" w:author="Iana Siomina" w:date="2024-09-25T20:53:00Z"/>
              </w:rPr>
            </w:pPr>
          </w:p>
        </w:tc>
        <w:tc>
          <w:tcPr>
            <w:tcW w:w="1367" w:type="dxa"/>
            <w:vMerge w:val="continue"/>
            <w:vAlign w:val="center"/>
          </w:tcPr>
          <w:p w14:paraId="75B8A337">
            <w:pPr>
              <w:pStyle w:val="75"/>
              <w:rPr>
                <w:ins w:id="1679"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475A6E97">
            <w:pPr>
              <w:pStyle w:val="75"/>
              <w:rPr>
                <w:ins w:id="1680" w:author="Iana Siomina" w:date="2024-09-25T20:53:00Z"/>
              </w:rPr>
            </w:pPr>
            <w:ins w:id="1681" w:author="Iana Siomina" w:date="2024-09-25T20:53:00Z">
              <w:r>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3516933">
            <w:pPr>
              <w:pStyle w:val="75"/>
              <w:rPr>
                <w:ins w:id="1682" w:author="Iana Siomina" w:date="2024-09-25T20:53:00Z"/>
              </w:rPr>
            </w:pPr>
            <w:ins w:id="1683" w:author="Iana Siomina" w:date="2024-09-25T20:53:00Z">
              <w:r>
                <w:rPr/>
                <w:t>-120</w:t>
              </w:r>
            </w:ins>
          </w:p>
        </w:tc>
        <w:tc>
          <w:tcPr>
            <w:tcW w:w="1275" w:type="dxa"/>
          </w:tcPr>
          <w:p w14:paraId="153DBB45">
            <w:pPr>
              <w:pStyle w:val="75"/>
              <w:rPr>
                <w:ins w:id="1684" w:author="Iana Siomina" w:date="2024-09-25T20:53:00Z"/>
              </w:rPr>
            </w:pPr>
            <w:ins w:id="1685" w:author="Iana Siomina" w:date="2024-09-25T20:53:00Z">
              <w:r>
                <w:rPr>
                  <w:lang w:eastAsia="zh-CN"/>
                </w:rPr>
                <w:t>-50</w:t>
              </w:r>
            </w:ins>
          </w:p>
        </w:tc>
      </w:tr>
      <w:tr w14:paraId="061600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686" w:author="Iana Siomina" w:date="2024-09-25T20:53:00Z"/>
        </w:trPr>
        <w:tc>
          <w:tcPr>
            <w:tcW w:w="1079" w:type="dxa"/>
            <w:vMerge w:val="continue"/>
            <w:vAlign w:val="center"/>
          </w:tcPr>
          <w:p w14:paraId="27BBEA8B">
            <w:pPr>
              <w:pStyle w:val="75"/>
              <w:rPr>
                <w:ins w:id="1687" w:author="Iana Siomina" w:date="2024-09-25T20:53:00Z"/>
                <w:lang w:eastAsia="zh-CN"/>
              </w:rPr>
            </w:pPr>
          </w:p>
        </w:tc>
        <w:tc>
          <w:tcPr>
            <w:tcW w:w="992" w:type="dxa"/>
            <w:vMerge w:val="continue"/>
            <w:vAlign w:val="center"/>
          </w:tcPr>
          <w:p w14:paraId="6F21A10C">
            <w:pPr>
              <w:pStyle w:val="75"/>
              <w:rPr>
                <w:ins w:id="1688" w:author="Iana Siomina" w:date="2024-09-25T20:53:00Z"/>
                <w:lang w:val="sv-SE" w:eastAsia="zh-CN"/>
              </w:rPr>
            </w:pPr>
          </w:p>
        </w:tc>
        <w:tc>
          <w:tcPr>
            <w:tcW w:w="1134" w:type="dxa"/>
            <w:vMerge w:val="continue"/>
            <w:vAlign w:val="center"/>
          </w:tcPr>
          <w:p w14:paraId="782C3F4B">
            <w:pPr>
              <w:pStyle w:val="75"/>
              <w:rPr>
                <w:ins w:id="1689" w:author="Iana Siomina" w:date="2024-09-25T20:53:00Z"/>
              </w:rPr>
            </w:pPr>
          </w:p>
        </w:tc>
        <w:tc>
          <w:tcPr>
            <w:tcW w:w="1367" w:type="dxa"/>
            <w:vMerge w:val="continue"/>
            <w:vAlign w:val="center"/>
          </w:tcPr>
          <w:p w14:paraId="54851CDA">
            <w:pPr>
              <w:pStyle w:val="75"/>
              <w:rPr>
                <w:ins w:id="1690"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11B0B3BC">
            <w:pPr>
              <w:pStyle w:val="75"/>
              <w:rPr>
                <w:ins w:id="1691" w:author="Iana Siomina" w:date="2024-09-25T20:53:00Z"/>
                <w:lang w:val="sv-SE"/>
              </w:rPr>
            </w:pPr>
            <w:ins w:id="1692" w:author="Iana Siomina" w:date="2024-09-25T20:53:00Z">
              <w:r>
                <w:rPr>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42EBF349">
            <w:pPr>
              <w:pStyle w:val="75"/>
              <w:rPr>
                <w:ins w:id="1693" w:author="Iana Siomina" w:date="2024-09-25T20:53:00Z"/>
              </w:rPr>
            </w:pPr>
            <w:ins w:id="1694" w:author="Iana Siomina" w:date="2024-09-25T20:53:00Z">
              <w:r>
                <w:rPr/>
                <w:t>-119.5</w:t>
              </w:r>
            </w:ins>
          </w:p>
        </w:tc>
        <w:tc>
          <w:tcPr>
            <w:tcW w:w="1275" w:type="dxa"/>
          </w:tcPr>
          <w:p w14:paraId="70E11600">
            <w:pPr>
              <w:pStyle w:val="75"/>
              <w:rPr>
                <w:ins w:id="1695" w:author="Iana Siomina" w:date="2024-09-25T20:53:00Z"/>
              </w:rPr>
            </w:pPr>
            <w:ins w:id="1696" w:author="Iana Siomina" w:date="2024-09-25T20:53:00Z">
              <w:r>
                <w:rPr>
                  <w:lang w:eastAsia="zh-CN"/>
                </w:rPr>
                <w:t>-50</w:t>
              </w:r>
            </w:ins>
          </w:p>
        </w:tc>
      </w:tr>
      <w:tr w14:paraId="5D81F4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697" w:author="Iana Siomina" w:date="2024-09-25T20:53:00Z"/>
        </w:trPr>
        <w:tc>
          <w:tcPr>
            <w:tcW w:w="1079" w:type="dxa"/>
            <w:vMerge w:val="continue"/>
            <w:vAlign w:val="center"/>
          </w:tcPr>
          <w:p w14:paraId="150DBF55">
            <w:pPr>
              <w:pStyle w:val="75"/>
              <w:rPr>
                <w:ins w:id="1698" w:author="Iana Siomina" w:date="2024-09-25T20:53:00Z"/>
                <w:lang w:eastAsia="zh-CN"/>
              </w:rPr>
            </w:pPr>
          </w:p>
        </w:tc>
        <w:tc>
          <w:tcPr>
            <w:tcW w:w="992" w:type="dxa"/>
            <w:vMerge w:val="continue"/>
            <w:vAlign w:val="center"/>
          </w:tcPr>
          <w:p w14:paraId="4B71DEF8">
            <w:pPr>
              <w:pStyle w:val="75"/>
              <w:rPr>
                <w:ins w:id="1699" w:author="Iana Siomina" w:date="2024-09-25T20:53:00Z"/>
                <w:lang w:val="sv-SE" w:eastAsia="zh-CN"/>
              </w:rPr>
            </w:pPr>
          </w:p>
        </w:tc>
        <w:tc>
          <w:tcPr>
            <w:tcW w:w="1134" w:type="dxa"/>
            <w:vMerge w:val="continue"/>
            <w:vAlign w:val="center"/>
          </w:tcPr>
          <w:p w14:paraId="6A83A7AF">
            <w:pPr>
              <w:pStyle w:val="75"/>
              <w:rPr>
                <w:ins w:id="1700" w:author="Iana Siomina" w:date="2024-09-25T20:53:00Z"/>
              </w:rPr>
            </w:pPr>
          </w:p>
        </w:tc>
        <w:tc>
          <w:tcPr>
            <w:tcW w:w="1367" w:type="dxa"/>
            <w:vMerge w:val="continue"/>
            <w:vAlign w:val="center"/>
          </w:tcPr>
          <w:p w14:paraId="57C4CB60">
            <w:pPr>
              <w:pStyle w:val="75"/>
              <w:rPr>
                <w:ins w:id="170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3BB03CF">
            <w:pPr>
              <w:pStyle w:val="75"/>
              <w:rPr>
                <w:ins w:id="1702" w:author="Iana Siomina" w:date="2024-09-25T20:53:00Z"/>
                <w:lang w:val="sv-SE"/>
              </w:rPr>
            </w:pPr>
            <w:ins w:id="1703" w:author="Iana Siomina" w:date="2024-09-25T20:53:00Z">
              <w:r>
                <w:rPr>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288DDF30">
            <w:pPr>
              <w:pStyle w:val="75"/>
              <w:rPr>
                <w:ins w:id="1704" w:author="Iana Siomina" w:date="2024-09-25T20:53:00Z"/>
              </w:rPr>
            </w:pPr>
            <w:ins w:id="1705" w:author="Iana Siomina" w:date="2024-09-25T20:53:00Z">
              <w:r>
                <w:rPr/>
                <w:t>-119</w:t>
              </w:r>
            </w:ins>
          </w:p>
        </w:tc>
        <w:tc>
          <w:tcPr>
            <w:tcW w:w="1275" w:type="dxa"/>
          </w:tcPr>
          <w:p w14:paraId="65B7F6BF">
            <w:pPr>
              <w:pStyle w:val="75"/>
              <w:rPr>
                <w:ins w:id="1706" w:author="Iana Siomina" w:date="2024-09-25T20:53:00Z"/>
              </w:rPr>
            </w:pPr>
            <w:ins w:id="1707" w:author="Iana Siomina" w:date="2024-09-25T20:53:00Z">
              <w:r>
                <w:rPr>
                  <w:lang w:eastAsia="zh-CN"/>
                </w:rPr>
                <w:t>-50</w:t>
              </w:r>
            </w:ins>
          </w:p>
        </w:tc>
      </w:tr>
      <w:tr w14:paraId="472BA8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708" w:author="Iana Siomina" w:date="2024-09-25T20:53:00Z"/>
        </w:trPr>
        <w:tc>
          <w:tcPr>
            <w:tcW w:w="1079" w:type="dxa"/>
            <w:vMerge w:val="continue"/>
            <w:vAlign w:val="center"/>
          </w:tcPr>
          <w:p w14:paraId="5D7D4BF3">
            <w:pPr>
              <w:pStyle w:val="75"/>
              <w:rPr>
                <w:ins w:id="1709" w:author="Iana Siomina" w:date="2024-09-25T20:53:00Z"/>
                <w:lang w:eastAsia="zh-CN"/>
              </w:rPr>
            </w:pPr>
          </w:p>
        </w:tc>
        <w:tc>
          <w:tcPr>
            <w:tcW w:w="992" w:type="dxa"/>
            <w:vMerge w:val="continue"/>
            <w:vAlign w:val="center"/>
          </w:tcPr>
          <w:p w14:paraId="2AD79B52">
            <w:pPr>
              <w:pStyle w:val="75"/>
              <w:rPr>
                <w:ins w:id="1710" w:author="Iana Siomina" w:date="2024-09-25T20:53:00Z"/>
                <w:lang w:val="sv-SE" w:eastAsia="zh-CN"/>
              </w:rPr>
            </w:pPr>
          </w:p>
        </w:tc>
        <w:tc>
          <w:tcPr>
            <w:tcW w:w="1134" w:type="dxa"/>
            <w:vMerge w:val="continue"/>
            <w:vAlign w:val="center"/>
          </w:tcPr>
          <w:p w14:paraId="2C6E5DCD">
            <w:pPr>
              <w:pStyle w:val="75"/>
              <w:rPr>
                <w:ins w:id="1711" w:author="Iana Siomina" w:date="2024-09-25T20:53:00Z"/>
              </w:rPr>
            </w:pPr>
          </w:p>
        </w:tc>
        <w:tc>
          <w:tcPr>
            <w:tcW w:w="1367" w:type="dxa"/>
            <w:vMerge w:val="continue"/>
            <w:vAlign w:val="center"/>
          </w:tcPr>
          <w:p w14:paraId="2111401D">
            <w:pPr>
              <w:pStyle w:val="75"/>
              <w:rPr>
                <w:ins w:id="1712"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2DD56CAE">
            <w:pPr>
              <w:pStyle w:val="75"/>
              <w:rPr>
                <w:ins w:id="1713" w:author="Iana Siomina" w:date="2024-09-25T20:53:00Z"/>
              </w:rPr>
            </w:pPr>
            <w:ins w:id="1714" w:author="Iana Siomina" w:date="2024-09-25T20:53:00Z">
              <w:r>
                <w:rPr>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6FB7285F">
            <w:pPr>
              <w:pStyle w:val="75"/>
              <w:rPr>
                <w:ins w:id="1715" w:author="Iana Siomina" w:date="2024-09-25T20:53:00Z"/>
              </w:rPr>
            </w:pPr>
            <w:ins w:id="1716" w:author="Iana Siomina" w:date="2024-09-25T20:53:00Z">
              <w:r>
                <w:rPr/>
                <w:t>-118.5</w:t>
              </w:r>
            </w:ins>
          </w:p>
        </w:tc>
        <w:tc>
          <w:tcPr>
            <w:tcW w:w="1275" w:type="dxa"/>
          </w:tcPr>
          <w:p w14:paraId="6094CA8F">
            <w:pPr>
              <w:pStyle w:val="75"/>
              <w:rPr>
                <w:ins w:id="1717" w:author="Iana Siomina" w:date="2024-09-25T20:53:00Z"/>
              </w:rPr>
            </w:pPr>
            <w:ins w:id="1718" w:author="Iana Siomina" w:date="2024-09-25T20:53:00Z">
              <w:r>
                <w:rPr>
                  <w:lang w:eastAsia="zh-CN"/>
                </w:rPr>
                <w:t>-50</w:t>
              </w:r>
            </w:ins>
          </w:p>
        </w:tc>
      </w:tr>
      <w:tr w14:paraId="3C0020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719" w:author="Iana Siomina" w:date="2024-09-25T20:53:00Z"/>
        </w:trPr>
        <w:tc>
          <w:tcPr>
            <w:tcW w:w="1079" w:type="dxa"/>
            <w:vMerge w:val="continue"/>
            <w:vAlign w:val="center"/>
          </w:tcPr>
          <w:p w14:paraId="70DE3EE6">
            <w:pPr>
              <w:pStyle w:val="75"/>
              <w:rPr>
                <w:ins w:id="1720" w:author="Iana Siomina" w:date="2024-09-25T20:53:00Z"/>
                <w:lang w:eastAsia="zh-CN"/>
              </w:rPr>
            </w:pPr>
          </w:p>
        </w:tc>
        <w:tc>
          <w:tcPr>
            <w:tcW w:w="992" w:type="dxa"/>
            <w:vMerge w:val="continue"/>
            <w:vAlign w:val="center"/>
          </w:tcPr>
          <w:p w14:paraId="191FE4E2">
            <w:pPr>
              <w:pStyle w:val="75"/>
              <w:rPr>
                <w:ins w:id="1721" w:author="Iana Siomina" w:date="2024-09-25T20:53:00Z"/>
                <w:lang w:val="sv-SE" w:eastAsia="zh-CN"/>
              </w:rPr>
            </w:pPr>
          </w:p>
        </w:tc>
        <w:tc>
          <w:tcPr>
            <w:tcW w:w="1134" w:type="dxa"/>
            <w:vMerge w:val="continue"/>
            <w:vAlign w:val="center"/>
          </w:tcPr>
          <w:p w14:paraId="779C7828">
            <w:pPr>
              <w:pStyle w:val="75"/>
              <w:rPr>
                <w:ins w:id="1722" w:author="Iana Siomina" w:date="2024-09-25T20:53:00Z"/>
              </w:rPr>
            </w:pPr>
          </w:p>
        </w:tc>
        <w:tc>
          <w:tcPr>
            <w:tcW w:w="1367" w:type="dxa"/>
            <w:vMerge w:val="continue"/>
            <w:vAlign w:val="center"/>
          </w:tcPr>
          <w:p w14:paraId="48BA905D">
            <w:pPr>
              <w:pStyle w:val="75"/>
              <w:rPr>
                <w:ins w:id="1723"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841271D">
            <w:pPr>
              <w:pStyle w:val="75"/>
              <w:rPr>
                <w:ins w:id="1724" w:author="Iana Siomina" w:date="2024-09-25T20:53:00Z"/>
                <w:lang w:val="sv-SE"/>
              </w:rPr>
            </w:pPr>
            <w:ins w:id="1725" w:author="Iana Siomina" w:date="2024-09-25T20:53:00Z">
              <w:r>
                <w:rPr>
                  <w:lang w:val="sv-SE" w:eastAsia="zh-CN"/>
                </w:rPr>
                <w:t>NR</w:t>
              </w:r>
            </w:ins>
            <w:ins w:id="1726" w:author="Iana Siomina" w:date="2024-09-25T20:53:00Z">
              <w:r>
                <w:rPr>
                  <w:lang w:val="sv-SE"/>
                </w:rPr>
                <w:t>_</w:t>
              </w:r>
            </w:ins>
            <w:ins w:id="1727" w:author="Iana Siomina" w:date="2024-09-25T20:53:00Z">
              <w:r>
                <w:rPr>
                  <w:lang w:val="sv-SE" w:eastAsia="zh-CN"/>
                </w:rPr>
                <w:t>FDD_FR1_G</w:t>
              </w:r>
            </w:ins>
            <w:ins w:id="1728" w:author="Iana Siomina" w:date="2024-09-25T20:53:00Z">
              <w:r>
                <w:rPr>
                  <w:rFonts w:hint="eastAsia"/>
                  <w:lang w:val="sv-SE" w:eastAsia="zh-CN"/>
                </w:rPr>
                <w:t xml:space="preserve">, </w:t>
              </w:r>
            </w:ins>
            <w:ins w:id="1729" w:author="Iana Siomina" w:date="2024-09-25T20:53:00Z">
              <w:r>
                <w:rPr>
                  <w:lang w:val="sv-SE" w:eastAsia="zh-CN"/>
                </w:rPr>
                <w:t>NR</w:t>
              </w:r>
            </w:ins>
            <w:ins w:id="1730" w:author="Iana Siomina" w:date="2024-09-25T20:53:00Z">
              <w:r>
                <w:rPr>
                  <w:lang w:val="sv-SE"/>
                </w:rPr>
                <w:t>_</w:t>
              </w:r>
            </w:ins>
            <w:ins w:id="1731" w:author="Iana Siomina" w:date="2024-09-25T20:53:00Z">
              <w:r>
                <w:rPr>
                  <w:rFonts w:hint="eastAsia"/>
                  <w:lang w:val="sv-SE" w:eastAsia="zh-CN"/>
                </w:rPr>
                <w:t>T</w:t>
              </w:r>
            </w:ins>
            <w:ins w:id="1732" w:author="Iana Siomina" w:date="2024-09-25T20:53:00Z">
              <w:r>
                <w:rPr>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36864985">
            <w:pPr>
              <w:pStyle w:val="75"/>
              <w:rPr>
                <w:ins w:id="1733" w:author="Iana Siomina" w:date="2024-09-25T20:53:00Z"/>
              </w:rPr>
            </w:pPr>
            <w:ins w:id="1734" w:author="Iana Siomina" w:date="2024-09-25T20:53:00Z">
              <w:r>
                <w:rPr/>
                <w:t>-118</w:t>
              </w:r>
            </w:ins>
          </w:p>
        </w:tc>
        <w:tc>
          <w:tcPr>
            <w:tcW w:w="1275" w:type="dxa"/>
          </w:tcPr>
          <w:p w14:paraId="58BF3FD1">
            <w:pPr>
              <w:pStyle w:val="75"/>
              <w:rPr>
                <w:ins w:id="1735" w:author="Iana Siomina" w:date="2024-09-25T20:53:00Z"/>
              </w:rPr>
            </w:pPr>
            <w:ins w:id="1736" w:author="Iana Siomina" w:date="2024-09-25T20:53:00Z">
              <w:r>
                <w:rPr>
                  <w:lang w:eastAsia="zh-CN"/>
                </w:rPr>
                <w:t>-50</w:t>
              </w:r>
            </w:ins>
          </w:p>
        </w:tc>
      </w:tr>
      <w:tr w14:paraId="520731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737" w:author="Iana Siomina" w:date="2024-09-25T20:53:00Z"/>
        </w:trPr>
        <w:tc>
          <w:tcPr>
            <w:tcW w:w="1079" w:type="dxa"/>
            <w:vMerge w:val="continue"/>
            <w:vAlign w:val="center"/>
          </w:tcPr>
          <w:p w14:paraId="6BE108BD">
            <w:pPr>
              <w:pStyle w:val="75"/>
              <w:rPr>
                <w:ins w:id="1738" w:author="Iana Siomina" w:date="2024-09-25T20:53:00Z"/>
                <w:lang w:eastAsia="zh-CN"/>
              </w:rPr>
            </w:pPr>
          </w:p>
        </w:tc>
        <w:tc>
          <w:tcPr>
            <w:tcW w:w="992" w:type="dxa"/>
            <w:vMerge w:val="continue"/>
            <w:vAlign w:val="center"/>
          </w:tcPr>
          <w:p w14:paraId="3319394A">
            <w:pPr>
              <w:pStyle w:val="75"/>
              <w:rPr>
                <w:ins w:id="1739" w:author="Iana Siomina" w:date="2024-09-25T20:53:00Z"/>
                <w:lang w:val="sv-SE" w:eastAsia="zh-CN"/>
              </w:rPr>
            </w:pPr>
          </w:p>
        </w:tc>
        <w:tc>
          <w:tcPr>
            <w:tcW w:w="1134" w:type="dxa"/>
            <w:vMerge w:val="continue"/>
            <w:tcBorders>
              <w:bottom w:val="nil"/>
            </w:tcBorders>
            <w:vAlign w:val="center"/>
          </w:tcPr>
          <w:p w14:paraId="69B7A4D2">
            <w:pPr>
              <w:pStyle w:val="75"/>
              <w:rPr>
                <w:ins w:id="1740" w:author="Iana Siomina" w:date="2024-09-25T20:53:00Z"/>
              </w:rPr>
            </w:pPr>
          </w:p>
        </w:tc>
        <w:tc>
          <w:tcPr>
            <w:tcW w:w="1367" w:type="dxa"/>
            <w:vMerge w:val="continue"/>
            <w:tcBorders>
              <w:bottom w:val="nil"/>
            </w:tcBorders>
            <w:vAlign w:val="center"/>
          </w:tcPr>
          <w:p w14:paraId="453AFD6E">
            <w:pPr>
              <w:pStyle w:val="75"/>
              <w:rPr>
                <w:ins w:id="1741"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03194972">
            <w:pPr>
              <w:pStyle w:val="75"/>
              <w:rPr>
                <w:ins w:id="1742" w:author="Iana Siomina" w:date="2024-09-25T20:53:00Z"/>
                <w:lang w:eastAsia="zh-CN"/>
              </w:rPr>
            </w:pPr>
            <w:ins w:id="1743" w:author="Iana Siomina" w:date="2024-09-25T20:53:00Z">
              <w:r>
                <w:rPr>
                  <w:lang w:eastAsia="zh-CN"/>
                </w:rPr>
                <w:t>NR</w:t>
              </w:r>
            </w:ins>
            <w:ins w:id="1744" w:author="Iana Siomina" w:date="2024-09-25T20:53:00Z">
              <w:r>
                <w:rPr/>
                <w:t>_</w:t>
              </w:r>
            </w:ins>
            <w:ins w:id="1745" w:author="Iana Siomina" w:date="2024-09-25T20:53:00Z">
              <w:r>
                <w:rPr>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C233DC7">
            <w:pPr>
              <w:pStyle w:val="75"/>
              <w:rPr>
                <w:ins w:id="1746" w:author="Iana Siomina" w:date="2024-09-25T20:53:00Z"/>
              </w:rPr>
            </w:pPr>
            <w:ins w:id="1747" w:author="Iana Siomina" w:date="2024-09-25T20:53:00Z">
              <w:r>
                <w:rPr/>
                <w:t>-117.5</w:t>
              </w:r>
            </w:ins>
          </w:p>
        </w:tc>
        <w:tc>
          <w:tcPr>
            <w:tcW w:w="1275" w:type="dxa"/>
          </w:tcPr>
          <w:p w14:paraId="6F05F14E">
            <w:pPr>
              <w:pStyle w:val="75"/>
              <w:rPr>
                <w:ins w:id="1748" w:author="Iana Siomina" w:date="2024-09-25T20:53:00Z"/>
                <w:lang w:eastAsia="zh-CN"/>
              </w:rPr>
            </w:pPr>
            <w:ins w:id="1749" w:author="Iana Siomina" w:date="2024-09-25T20:53:00Z">
              <w:r>
                <w:rPr>
                  <w:lang w:eastAsia="zh-CN"/>
                </w:rPr>
                <w:t>-50</w:t>
              </w:r>
            </w:ins>
          </w:p>
        </w:tc>
      </w:tr>
      <w:tr w14:paraId="1BC529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1750" w:author="Iana Siomina" w:date="2024-09-25T20:53:00Z"/>
        </w:trPr>
        <w:tc>
          <w:tcPr>
            <w:tcW w:w="1079" w:type="dxa"/>
            <w:vMerge w:val="continue"/>
            <w:vAlign w:val="center"/>
          </w:tcPr>
          <w:p w14:paraId="78FEFDD4">
            <w:pPr>
              <w:pStyle w:val="75"/>
              <w:rPr>
                <w:ins w:id="1751" w:author="Iana Siomina" w:date="2024-09-25T20:53:00Z"/>
                <w:lang w:eastAsia="zh-CN"/>
              </w:rPr>
            </w:pPr>
          </w:p>
        </w:tc>
        <w:tc>
          <w:tcPr>
            <w:tcW w:w="992" w:type="dxa"/>
            <w:vMerge w:val="continue"/>
            <w:vAlign w:val="center"/>
          </w:tcPr>
          <w:p w14:paraId="695C9DCE">
            <w:pPr>
              <w:pStyle w:val="75"/>
              <w:rPr>
                <w:ins w:id="1752" w:author="Iana Siomina" w:date="2024-09-25T20:53:00Z"/>
                <w:lang w:val="sv-SE" w:eastAsia="zh-CN"/>
              </w:rPr>
            </w:pPr>
          </w:p>
        </w:tc>
        <w:tc>
          <w:tcPr>
            <w:tcW w:w="1134" w:type="dxa"/>
            <w:tcBorders>
              <w:top w:val="nil"/>
            </w:tcBorders>
            <w:vAlign w:val="center"/>
          </w:tcPr>
          <w:p w14:paraId="211EE857">
            <w:pPr>
              <w:pStyle w:val="75"/>
              <w:rPr>
                <w:ins w:id="1753" w:author="Iana Siomina" w:date="2024-09-25T20:53:00Z"/>
              </w:rPr>
            </w:pPr>
          </w:p>
        </w:tc>
        <w:tc>
          <w:tcPr>
            <w:tcW w:w="1367" w:type="dxa"/>
            <w:tcBorders>
              <w:top w:val="nil"/>
            </w:tcBorders>
            <w:vAlign w:val="center"/>
          </w:tcPr>
          <w:p w14:paraId="39C418CA">
            <w:pPr>
              <w:pStyle w:val="75"/>
              <w:rPr>
                <w:ins w:id="1754" w:author="Iana Siomina" w:date="2024-09-25T20:53:00Z"/>
              </w:rPr>
            </w:pPr>
          </w:p>
        </w:tc>
        <w:tc>
          <w:tcPr>
            <w:tcW w:w="2040" w:type="dxa"/>
            <w:tcBorders>
              <w:top w:val="single" w:color="auto" w:sz="4" w:space="0"/>
              <w:left w:val="single" w:color="auto" w:sz="4" w:space="0"/>
              <w:bottom w:val="single" w:color="auto" w:sz="4" w:space="0"/>
              <w:right w:val="single" w:color="auto" w:sz="4" w:space="0"/>
            </w:tcBorders>
            <w:vAlign w:val="center"/>
          </w:tcPr>
          <w:p w14:paraId="32F7C64A">
            <w:pPr>
              <w:pStyle w:val="75"/>
              <w:rPr>
                <w:ins w:id="1755" w:author="Iana Siomina" w:date="2024-09-25T20:53:00Z"/>
                <w:lang w:eastAsia="zh-CN"/>
              </w:rPr>
            </w:pPr>
            <w:ins w:id="1756" w:author="Iana Siomina" w:date="2024-09-25T20:53:00Z">
              <w:r>
                <w:rPr>
                  <w:lang w:eastAsia="zh-CN"/>
                </w:rPr>
                <w:t>NR</w:t>
              </w:r>
            </w:ins>
            <w:ins w:id="1757" w:author="Iana Siomina" w:date="2024-09-25T20:53:00Z">
              <w:r>
                <w:rPr/>
                <w:t>_</w:t>
              </w:r>
            </w:ins>
            <w:ins w:id="1758" w:author="Iana Siomina" w:date="2024-09-25T20:53:00Z">
              <w:r>
                <w:rPr>
                  <w:lang w:eastAsia="zh-CN"/>
                </w:rPr>
                <w:t>FDD_FR1_</w:t>
              </w:r>
            </w:ins>
            <w:ins w:id="1759" w:author="Iana Siomina" w:date="2024-09-25T20:53:00Z">
              <w:r>
                <w:rPr>
                  <w:rFonts w:hint="eastAsia"/>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667ED49B">
            <w:pPr>
              <w:pStyle w:val="75"/>
              <w:rPr>
                <w:ins w:id="1760" w:author="Iana Siomina" w:date="2024-09-25T20:53:00Z"/>
              </w:rPr>
            </w:pPr>
            <w:ins w:id="1761" w:author="Iana Siomina" w:date="2024-09-25T20:53:00Z">
              <w:r>
                <w:rPr>
                  <w:rFonts w:hint="eastAsia"/>
                  <w:lang w:val="en-US" w:eastAsia="zh-CN"/>
                </w:rPr>
                <w:t>-114.5</w:t>
              </w:r>
            </w:ins>
          </w:p>
        </w:tc>
        <w:tc>
          <w:tcPr>
            <w:tcW w:w="1275" w:type="dxa"/>
          </w:tcPr>
          <w:p w14:paraId="2AAF2257">
            <w:pPr>
              <w:pStyle w:val="75"/>
              <w:rPr>
                <w:ins w:id="1762" w:author="Iana Siomina" w:date="2024-09-25T20:53:00Z"/>
                <w:lang w:eastAsia="zh-CN"/>
              </w:rPr>
            </w:pPr>
            <w:ins w:id="1763" w:author="Iana Siomina" w:date="2024-09-25T20:53:00Z">
              <w:r>
                <w:rPr>
                  <w:rFonts w:hint="eastAsia"/>
                  <w:lang w:val="en-US" w:eastAsia="zh-CN"/>
                </w:rPr>
                <w:t>-50</w:t>
              </w:r>
            </w:ins>
          </w:p>
        </w:tc>
      </w:tr>
      <w:tr w14:paraId="1320B9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64" w:author="Iana Siomina" w:date="2024-09-25T20:53:00Z"/>
        </w:trPr>
        <w:tc>
          <w:tcPr>
            <w:tcW w:w="1079" w:type="dxa"/>
          </w:tcPr>
          <w:p w14:paraId="75E4D1D6">
            <w:pPr>
              <w:pStyle w:val="75"/>
              <w:rPr>
                <w:ins w:id="1765" w:author="Iana Siomina" w:date="2024-09-25T20:53:00Z"/>
                <w:highlight w:val="none"/>
                <w:lang w:val="sv-SE" w:eastAsia="zh-CN"/>
                <w:rPrChange w:id="1766" w:author="CATT" w:date="2024-11-19T17:58:40Z">
                  <w:rPr>
                    <w:ins w:id="1767" w:author="Iana Siomina" w:date="2024-09-25T20:53:00Z"/>
                    <w:highlight w:val="magenta"/>
                    <w:lang w:val="sv-SE" w:eastAsia="zh-CN"/>
                  </w:rPr>
                </w:rPrChange>
              </w:rPr>
            </w:pPr>
            <w:ins w:id="1768" w:author="CATT" w:date="2024-11-19T18:04:32Z">
              <w:r>
                <w:rPr>
                  <w:rFonts w:hint="eastAsia"/>
                  <w:highlight w:val="none"/>
                  <w:lang w:val="en-US" w:eastAsia="zh-CN"/>
                </w:rPr>
                <w:t>7</w:t>
              </w:r>
            </w:ins>
            <w:ins w:id="1769" w:author="Iana Siomina" w:date="2024-09-25T20:53:00Z">
              <w:del w:id="1770" w:author="CATT" w:date="2024-11-19T18:04:31Z">
                <w:r>
                  <w:rPr>
                    <w:highlight w:val="none"/>
                    <w:lang w:val="sv-SE" w:eastAsia="zh-CN"/>
                    <w:rPrChange w:id="1771" w:author="CATT" w:date="2024-11-19T17:58:40Z">
                      <w:rPr>
                        <w:highlight w:val="magenta"/>
                        <w:lang w:val="sv-SE" w:eastAsia="zh-CN"/>
                      </w:rPr>
                    </w:rPrChange>
                  </w:rPr>
                  <w:delText>[</w:delText>
                </w:r>
              </w:del>
            </w:ins>
            <w:ins w:id="1772" w:author="Iana Siomina" w:date="2024-09-25T20:53:00Z">
              <w:del w:id="1773" w:author="CATT" w:date="2024-11-19T18:04:31Z">
                <w:r>
                  <w:rPr>
                    <w:highlight w:val="none"/>
                    <w:lang w:val="sv-SE" w:eastAsia="zh-CN"/>
                    <w:rPrChange w:id="1774" w:author="CATT" w:date="2024-11-19T17:58:40Z">
                      <w:rPr>
                        <w:highlight w:val="magenta"/>
                        <w:lang w:val="sv-SE" w:eastAsia="zh-CN"/>
                      </w:rPr>
                    </w:rPrChange>
                  </w:rPr>
                  <w:delText>T</w:delText>
                </w:r>
              </w:del>
            </w:ins>
            <w:ins w:id="1775" w:author="Iana Siomina" w:date="2024-09-25T20:53:00Z">
              <w:del w:id="1776" w:author="CATT" w:date="2024-11-19T18:04:31Z">
                <w:r>
                  <w:rPr>
                    <w:highlight w:val="none"/>
                    <w:lang w:val="sv-SE" w:eastAsia="zh-CN"/>
                    <w:rPrChange w:id="1777" w:author="CATT" w:date="2024-11-19T17:58:40Z">
                      <w:rPr>
                        <w:highlight w:val="magenta"/>
                        <w:lang w:val="sv-SE" w:eastAsia="zh-CN"/>
                      </w:rPr>
                    </w:rPrChange>
                  </w:rPr>
                  <w:delText>B</w:delText>
                </w:r>
              </w:del>
            </w:ins>
            <w:ins w:id="1778" w:author="Iana Siomina" w:date="2024-09-25T20:53:00Z">
              <w:del w:id="1779" w:author="CATT" w:date="2024-11-19T18:04:30Z">
                <w:r>
                  <w:rPr>
                    <w:highlight w:val="none"/>
                    <w:lang w:val="sv-SE" w:eastAsia="zh-CN"/>
                    <w:rPrChange w:id="1780" w:author="CATT" w:date="2024-11-19T17:58:40Z">
                      <w:rPr>
                        <w:highlight w:val="magenta"/>
                        <w:lang w:val="sv-SE" w:eastAsia="zh-CN"/>
                      </w:rPr>
                    </w:rPrChange>
                  </w:rPr>
                  <w:delText>D</w:delText>
                </w:r>
              </w:del>
            </w:ins>
            <w:ins w:id="1781" w:author="Iana Siomina" w:date="2024-09-25T20:53:00Z">
              <w:del w:id="1782" w:author="CATT" w:date="2024-11-19T18:04:30Z">
                <w:r>
                  <w:rPr>
                    <w:highlight w:val="none"/>
                    <w:lang w:val="sv-SE" w:eastAsia="zh-CN"/>
                    <w:rPrChange w:id="1783" w:author="CATT" w:date="2024-11-19T17:58:40Z">
                      <w:rPr>
                        <w:highlight w:val="magenta"/>
                        <w:lang w:val="sv-SE" w:eastAsia="zh-CN"/>
                      </w:rPr>
                    </w:rPrChange>
                  </w:rPr>
                  <w:delText>]</w:delText>
                </w:r>
              </w:del>
            </w:ins>
          </w:p>
        </w:tc>
        <w:tc>
          <w:tcPr>
            <w:tcW w:w="992" w:type="dxa"/>
            <w:vMerge w:val="continue"/>
            <w:vAlign w:val="center"/>
          </w:tcPr>
          <w:p w14:paraId="6652FFEB">
            <w:pPr>
              <w:pStyle w:val="75"/>
              <w:rPr>
                <w:ins w:id="1784" w:author="Iana Siomina" w:date="2024-09-25T20:53:00Z"/>
                <w:lang w:val="sv-SE" w:eastAsia="zh-CN"/>
              </w:rPr>
            </w:pPr>
          </w:p>
        </w:tc>
        <w:tc>
          <w:tcPr>
            <w:tcW w:w="1134" w:type="dxa"/>
            <w:vAlign w:val="center"/>
          </w:tcPr>
          <w:p w14:paraId="1930B9E8">
            <w:pPr>
              <w:pStyle w:val="75"/>
              <w:rPr>
                <w:ins w:id="1785" w:author="Iana Siomina" w:date="2024-09-25T20:53:00Z"/>
              </w:rPr>
            </w:pPr>
            <w:ins w:id="1786" w:author="Iana Siomina" w:date="2024-09-25T20:53:00Z">
              <w:r>
                <w:rPr/>
                <w:t>≥ 64</w:t>
              </w:r>
            </w:ins>
          </w:p>
        </w:tc>
        <w:tc>
          <w:tcPr>
            <w:tcW w:w="1367" w:type="dxa"/>
            <w:vAlign w:val="center"/>
          </w:tcPr>
          <w:p w14:paraId="7D58C375">
            <w:pPr>
              <w:pStyle w:val="75"/>
              <w:rPr>
                <w:ins w:id="1787" w:author="Iana Siomina" w:date="2024-09-25T20:53:00Z"/>
              </w:rPr>
            </w:pPr>
            <w:ins w:id="1788" w:author="Iana Siomina" w:date="2024-09-25T20:53:00Z">
              <w:r>
                <w:rPr/>
                <w:t>≥ 1</w:t>
              </w:r>
            </w:ins>
          </w:p>
        </w:tc>
        <w:tc>
          <w:tcPr>
            <w:tcW w:w="2040" w:type="dxa"/>
            <w:vAlign w:val="center"/>
          </w:tcPr>
          <w:p w14:paraId="514F58F6">
            <w:pPr>
              <w:pStyle w:val="75"/>
              <w:rPr>
                <w:ins w:id="1789" w:author="Iana Siomina" w:date="2024-09-25T20:53:00Z"/>
              </w:rPr>
            </w:pPr>
            <w:ins w:id="1790" w:author="Iana Siomina" w:date="2024-09-25T20:53:00Z">
              <w:r>
                <w:rPr/>
                <w:t>Note 5</w:t>
              </w:r>
            </w:ins>
          </w:p>
        </w:tc>
        <w:tc>
          <w:tcPr>
            <w:tcW w:w="1134" w:type="dxa"/>
            <w:vAlign w:val="center"/>
          </w:tcPr>
          <w:p w14:paraId="6C14C023">
            <w:pPr>
              <w:pStyle w:val="75"/>
              <w:rPr>
                <w:ins w:id="1791" w:author="Iana Siomina" w:date="2024-09-25T20:53:00Z"/>
              </w:rPr>
            </w:pPr>
            <w:ins w:id="1792" w:author="Iana Siomina" w:date="2024-09-25T20:53:00Z">
              <w:r>
                <w:rPr/>
                <w:t>Note 5</w:t>
              </w:r>
            </w:ins>
          </w:p>
        </w:tc>
        <w:tc>
          <w:tcPr>
            <w:tcW w:w="1275" w:type="dxa"/>
            <w:vAlign w:val="center"/>
          </w:tcPr>
          <w:p w14:paraId="731BF8B2">
            <w:pPr>
              <w:pStyle w:val="75"/>
              <w:rPr>
                <w:ins w:id="1793" w:author="Iana Siomina" w:date="2024-09-25T20:53:00Z"/>
              </w:rPr>
            </w:pPr>
            <w:ins w:id="1794" w:author="Iana Siomina" w:date="2024-09-25T20:53:00Z">
              <w:r>
                <w:rPr/>
                <w:t>Note 5</w:t>
              </w:r>
            </w:ins>
          </w:p>
        </w:tc>
      </w:tr>
      <w:tr w14:paraId="2220EC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795" w:author="Iana Siomina" w:date="2024-09-25T20:53:00Z"/>
        </w:trPr>
        <w:tc>
          <w:tcPr>
            <w:tcW w:w="1079" w:type="dxa"/>
          </w:tcPr>
          <w:p w14:paraId="6983DD89">
            <w:pPr>
              <w:pStyle w:val="75"/>
              <w:rPr>
                <w:ins w:id="1796" w:author="Iana Siomina" w:date="2024-09-25T20:53:00Z"/>
                <w:highlight w:val="none"/>
                <w:lang w:val="sv-SE" w:eastAsia="zh-CN"/>
                <w:rPrChange w:id="1797" w:author="CATT" w:date="2024-11-19T17:58:40Z">
                  <w:rPr>
                    <w:ins w:id="1798" w:author="Iana Siomina" w:date="2024-09-25T20:53:00Z"/>
                    <w:highlight w:val="magenta"/>
                    <w:lang w:val="sv-SE" w:eastAsia="zh-CN"/>
                  </w:rPr>
                </w:rPrChange>
              </w:rPr>
            </w:pPr>
            <w:ins w:id="1799" w:author="CATT" w:date="2024-11-19T18:04:36Z">
              <w:r>
                <w:rPr>
                  <w:rFonts w:hint="eastAsia"/>
                  <w:highlight w:val="none"/>
                  <w:lang w:val="en-US" w:eastAsia="zh-CN"/>
                </w:rPr>
                <w:t>4</w:t>
              </w:r>
            </w:ins>
            <w:ins w:id="1800" w:author="Iana Siomina" w:date="2024-09-25T20:53:00Z">
              <w:del w:id="1801" w:author="CATT" w:date="2024-11-19T18:04:35Z">
                <w:r>
                  <w:rPr>
                    <w:highlight w:val="none"/>
                    <w:lang w:val="sv-SE" w:eastAsia="zh-CN"/>
                    <w:rPrChange w:id="1802" w:author="CATT" w:date="2024-11-19T17:58:40Z">
                      <w:rPr>
                        <w:highlight w:val="magenta"/>
                        <w:lang w:val="sv-SE" w:eastAsia="zh-CN"/>
                      </w:rPr>
                    </w:rPrChange>
                  </w:rPr>
                  <w:delText>[</w:delText>
                </w:r>
              </w:del>
            </w:ins>
            <w:ins w:id="1803" w:author="Iana Siomina" w:date="2024-09-25T20:53:00Z">
              <w:del w:id="1804" w:author="CATT" w:date="2024-11-19T18:04:35Z">
                <w:r>
                  <w:rPr>
                    <w:highlight w:val="none"/>
                    <w:lang w:val="sv-SE" w:eastAsia="zh-CN"/>
                    <w:rPrChange w:id="1805" w:author="CATT" w:date="2024-11-19T17:58:40Z">
                      <w:rPr>
                        <w:highlight w:val="magenta"/>
                        <w:lang w:val="sv-SE" w:eastAsia="zh-CN"/>
                      </w:rPr>
                    </w:rPrChange>
                  </w:rPr>
                  <w:delText>T</w:delText>
                </w:r>
              </w:del>
            </w:ins>
            <w:ins w:id="1806" w:author="Iana Siomina" w:date="2024-09-25T20:53:00Z">
              <w:del w:id="1807" w:author="CATT" w:date="2024-11-19T18:04:35Z">
                <w:r>
                  <w:rPr>
                    <w:highlight w:val="none"/>
                    <w:lang w:val="sv-SE" w:eastAsia="zh-CN"/>
                    <w:rPrChange w:id="1808" w:author="CATT" w:date="2024-11-19T17:58:40Z">
                      <w:rPr>
                        <w:highlight w:val="magenta"/>
                        <w:lang w:val="sv-SE" w:eastAsia="zh-CN"/>
                      </w:rPr>
                    </w:rPrChange>
                  </w:rPr>
                  <w:delText>B</w:delText>
                </w:r>
              </w:del>
            </w:ins>
            <w:ins w:id="1809" w:author="Iana Siomina" w:date="2024-09-25T20:53:00Z">
              <w:del w:id="1810" w:author="CATT" w:date="2024-11-19T18:04:35Z">
                <w:r>
                  <w:rPr>
                    <w:highlight w:val="none"/>
                    <w:lang w:val="sv-SE" w:eastAsia="zh-CN"/>
                    <w:rPrChange w:id="1811" w:author="CATT" w:date="2024-11-19T17:58:40Z">
                      <w:rPr>
                        <w:highlight w:val="magenta"/>
                        <w:lang w:val="sv-SE" w:eastAsia="zh-CN"/>
                      </w:rPr>
                    </w:rPrChange>
                  </w:rPr>
                  <w:delText>D</w:delText>
                </w:r>
              </w:del>
            </w:ins>
            <w:ins w:id="1812" w:author="Iana Siomina" w:date="2024-09-25T20:53:00Z">
              <w:del w:id="1813" w:author="CATT" w:date="2024-11-19T18:04:34Z">
                <w:r>
                  <w:rPr>
                    <w:highlight w:val="none"/>
                    <w:lang w:val="sv-SE" w:eastAsia="zh-CN"/>
                    <w:rPrChange w:id="1814" w:author="CATT" w:date="2024-11-19T17:58:40Z">
                      <w:rPr>
                        <w:highlight w:val="magenta"/>
                        <w:lang w:val="sv-SE" w:eastAsia="zh-CN"/>
                      </w:rPr>
                    </w:rPrChange>
                  </w:rPr>
                  <w:delText>]</w:delText>
                </w:r>
              </w:del>
            </w:ins>
          </w:p>
        </w:tc>
        <w:tc>
          <w:tcPr>
            <w:tcW w:w="992" w:type="dxa"/>
            <w:vMerge w:val="continue"/>
            <w:vAlign w:val="center"/>
          </w:tcPr>
          <w:p w14:paraId="02D6AD3C">
            <w:pPr>
              <w:pStyle w:val="75"/>
              <w:rPr>
                <w:ins w:id="1815" w:author="Iana Siomina" w:date="2024-09-25T20:53:00Z"/>
                <w:lang w:val="sv-SE" w:eastAsia="zh-CN"/>
              </w:rPr>
            </w:pPr>
          </w:p>
        </w:tc>
        <w:tc>
          <w:tcPr>
            <w:tcW w:w="1134" w:type="dxa"/>
            <w:vAlign w:val="center"/>
          </w:tcPr>
          <w:p w14:paraId="00C08FD2">
            <w:pPr>
              <w:pStyle w:val="75"/>
              <w:rPr>
                <w:ins w:id="1816" w:author="Iana Siomina" w:date="2024-09-25T20:53:00Z"/>
              </w:rPr>
            </w:pPr>
            <w:ins w:id="1817" w:author="Iana Siomina" w:date="2024-09-25T20:53:00Z">
              <w:r>
                <w:rPr/>
                <w:t>≥ 132</w:t>
              </w:r>
            </w:ins>
          </w:p>
        </w:tc>
        <w:tc>
          <w:tcPr>
            <w:tcW w:w="1367" w:type="dxa"/>
            <w:vAlign w:val="center"/>
          </w:tcPr>
          <w:p w14:paraId="765A2788">
            <w:pPr>
              <w:pStyle w:val="75"/>
              <w:rPr>
                <w:ins w:id="1818" w:author="Iana Siomina" w:date="2024-09-25T20:53:00Z"/>
              </w:rPr>
            </w:pPr>
            <w:ins w:id="1819" w:author="Iana Siomina" w:date="2024-09-25T20:53:00Z">
              <w:r>
                <w:rPr/>
                <w:t>≥ 1</w:t>
              </w:r>
            </w:ins>
          </w:p>
        </w:tc>
        <w:tc>
          <w:tcPr>
            <w:tcW w:w="2040" w:type="dxa"/>
            <w:vAlign w:val="center"/>
          </w:tcPr>
          <w:p w14:paraId="7BAB7EBD">
            <w:pPr>
              <w:pStyle w:val="75"/>
              <w:rPr>
                <w:ins w:id="1820" w:author="Iana Siomina" w:date="2024-09-25T20:53:00Z"/>
              </w:rPr>
            </w:pPr>
            <w:ins w:id="1821" w:author="Iana Siomina" w:date="2024-09-25T20:53:00Z">
              <w:r>
                <w:rPr/>
                <w:t>Note 5</w:t>
              </w:r>
            </w:ins>
          </w:p>
        </w:tc>
        <w:tc>
          <w:tcPr>
            <w:tcW w:w="1134" w:type="dxa"/>
            <w:vAlign w:val="center"/>
          </w:tcPr>
          <w:p w14:paraId="7D2A0CDF">
            <w:pPr>
              <w:pStyle w:val="75"/>
              <w:rPr>
                <w:ins w:id="1822" w:author="Iana Siomina" w:date="2024-09-25T20:53:00Z"/>
              </w:rPr>
            </w:pPr>
            <w:ins w:id="1823" w:author="Iana Siomina" w:date="2024-09-25T20:53:00Z">
              <w:r>
                <w:rPr/>
                <w:t>Note 5</w:t>
              </w:r>
            </w:ins>
          </w:p>
        </w:tc>
        <w:tc>
          <w:tcPr>
            <w:tcW w:w="1275" w:type="dxa"/>
            <w:vAlign w:val="center"/>
          </w:tcPr>
          <w:p w14:paraId="513CBCB9">
            <w:pPr>
              <w:pStyle w:val="75"/>
              <w:rPr>
                <w:ins w:id="1824" w:author="Iana Siomina" w:date="2024-09-25T20:53:00Z"/>
              </w:rPr>
            </w:pPr>
            <w:ins w:id="1825" w:author="Iana Siomina" w:date="2024-09-25T20:53:00Z">
              <w:r>
                <w:rPr/>
                <w:t>Note 5</w:t>
              </w:r>
            </w:ins>
          </w:p>
        </w:tc>
      </w:tr>
      <w:tr w14:paraId="1E6B8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26" w:author="Iana Siomina" w:date="2024-09-25T20:53:00Z"/>
        </w:trPr>
        <w:tc>
          <w:tcPr>
            <w:tcW w:w="9021" w:type="dxa"/>
            <w:gridSpan w:val="7"/>
          </w:tcPr>
          <w:p w14:paraId="642A893C">
            <w:pPr>
              <w:pStyle w:val="89"/>
              <w:rPr>
                <w:ins w:id="1827" w:author="Iana Siomina" w:date="2024-10-23T14:15:00Z"/>
              </w:rPr>
            </w:pPr>
            <w:ins w:id="1828" w:author="Iana Siomina" w:date="2024-10-23T14:15:00Z">
              <w:r>
                <w:rPr/>
                <w:t>NOTE 1:</w:t>
              </w:r>
            </w:ins>
            <w:ins w:id="1829" w:author="Iana Siomina" w:date="2024-10-23T14:15:00Z">
              <w:r>
                <w:rPr/>
                <w:tab/>
              </w:r>
            </w:ins>
            <w:ins w:id="1830" w:author="Iana Siomina" w:date="2024-10-23T14:15:00Z">
              <w:r>
                <w:rPr/>
                <w:t>Minimum PRS bandwidth, which is minimum of the PRS bandwidths of the reference resource and the measured neighbour resource i.</w:t>
              </w:r>
            </w:ins>
          </w:p>
          <w:p w14:paraId="4EDFA52D">
            <w:pPr>
              <w:pStyle w:val="89"/>
              <w:rPr>
                <w:ins w:id="1831" w:author="Iana Siomina" w:date="2024-10-23T14:15:00Z"/>
                <w:iCs/>
                <w:szCs w:val="18"/>
                <w:lang w:val="en-US" w:eastAsia="zh-CN"/>
              </w:rPr>
            </w:pPr>
            <w:ins w:id="1832" w:author="Iana Siomina" w:date="2024-10-23T14:15:00Z">
              <w:r>
                <w:rPr/>
                <w:t xml:space="preserve">NOTE 2: </w:t>
              </w:r>
            </w:ins>
            <w:ins w:id="1833" w:author="Iana Siomina" w:date="2024-10-23T14:15:00Z">
              <w:r>
                <w:rPr/>
                <w:tab/>
              </w:r>
            </w:ins>
            <w:ins w:id="1834" w:author="Iana Siomina" w:date="2024-10-23T14:15:00Z">
              <w:r>
                <w:rPr/>
                <w:t xml:space="preserve">Minimum number of PRS resource repetitions among the reference resource and the measured neighbour resource i. </w:t>
              </w:r>
            </w:ins>
            <m:oMath>
              <m:sSubSup>
                <m:sSubSupPr>
                  <m:ctrlPr>
                    <w:ins w:id="1835" w:author="Iana Siomina" w:date="2024-10-23T14:15:00Z">
                      <w:rPr>
                        <w:rFonts w:ascii="Cambria Math" w:hAnsi="Cambria Math"/>
                        <w:i/>
                      </w:rPr>
                    </w:ins>
                  </m:ctrlPr>
                </m:sSubSupPr>
                <m:e>
                  <w:ins w:id="1836" w:author="Iana Siomina" w:date="2024-10-23T14:15:00Z">
                    <m:r>
                      <m:rPr/>
                      <w:rPr>
                        <w:rFonts w:ascii="Cambria Math" w:hAnsi="Cambria Math"/>
                      </w:rPr>
                      <m:t>T</m:t>
                    </m:r>
                  </w:ins>
                  <m:ctrlPr>
                    <w:ins w:id="1837" w:author="Iana Siomina" w:date="2024-10-23T14:15:00Z">
                      <w:rPr>
                        <w:rFonts w:ascii="Cambria Math" w:hAnsi="Cambria Math"/>
                        <w:i/>
                      </w:rPr>
                    </w:ins>
                  </m:ctrlPr>
                </m:e>
                <m:sub>
                  <w:ins w:id="1838" w:author="Iana Siomina" w:date="2024-10-23T14:15:00Z">
                    <m:r>
                      <m:rPr>
                        <m:nor/>
                        <m:sty m:val="p"/>
                      </m:rPr>
                      <w:rPr>
                        <w:rFonts w:ascii="Cambria Math" w:hAnsi="Cambria Math"/>
                        <w:b w:val="0"/>
                        <w:i w:val="0"/>
                      </w:rPr>
                      <m:t>rep</m:t>
                    </m:r>
                  </w:ins>
                  <m:ctrlPr>
                    <w:ins w:id="1839" w:author="Iana Siomina" w:date="2024-10-23T14:15:00Z">
                      <w:rPr>
                        <w:rFonts w:ascii="Cambria Math" w:hAnsi="Cambria Math"/>
                        <w:i/>
                      </w:rPr>
                    </w:ins>
                  </m:ctrlPr>
                </m:sub>
                <m:sup>
                  <w:ins w:id="1840" w:author="Iana Siomina" w:date="2024-10-23T14:15:00Z">
                    <m:r>
                      <m:rPr>
                        <m:nor/>
                        <m:sty m:val="p"/>
                      </m:rPr>
                      <w:rPr>
                        <w:rFonts w:ascii="Cambria Math" w:hAnsi="Cambria Math"/>
                        <w:b w:val="0"/>
                        <w:i w:val="0"/>
                      </w:rPr>
                      <m:t>PRS</m:t>
                    </m:r>
                  </w:ins>
                  <m:ctrlPr>
                    <w:ins w:id="1841" w:author="Iana Siomina" w:date="2024-10-23T14:15:00Z">
                      <w:rPr>
                        <w:rFonts w:ascii="Cambria Math" w:hAnsi="Cambria Math"/>
                        <w:i/>
                      </w:rPr>
                    </w:ins>
                  </m:ctrlPr>
                </m:sup>
              </m:sSubSup>
              <w:ins w:id="1842" w:author="Iana Siomina" w:date="2024-10-23T14:15:00Z">
                <m:r>
                  <m:rPr/>
                  <w:rPr>
                    <w:rFonts w:ascii="Cambria Math" w:hAnsi="Cambria Math"/>
                  </w:rPr>
                  <m:t xml:space="preserve">, </m:t>
                </m:r>
              </w:ins>
              <m:sSub>
                <m:sSubPr>
                  <m:ctrlPr>
                    <w:ins w:id="1843" w:author="Iana Siomina" w:date="2024-10-23T14:15:00Z">
                      <w:rPr>
                        <w:rFonts w:ascii="Cambria Math" w:hAnsi="Cambria Math"/>
                      </w:rPr>
                    </w:ins>
                  </m:ctrlPr>
                </m:sSubPr>
                <m:e>
                  <w:ins w:id="1844" w:author="Iana Siomina" w:date="2024-10-23T14:15:00Z">
                    <m:r>
                      <m:rPr/>
                      <w:rPr>
                        <w:rFonts w:ascii="Cambria Math" w:hAnsi="Cambria Math"/>
                      </w:rPr>
                      <m:t>L</m:t>
                    </m:r>
                  </w:ins>
                  <m:ctrlPr>
                    <w:ins w:id="1845" w:author="Iana Siomina" w:date="2024-10-23T14:15:00Z">
                      <w:rPr>
                        <w:rFonts w:ascii="Cambria Math" w:hAnsi="Cambria Math"/>
                      </w:rPr>
                    </w:ins>
                  </m:ctrlPr>
                </m:e>
                <m:sub>
                  <w:ins w:id="1846" w:author="Iana Siomina" w:date="2024-10-23T14:15:00Z">
                    <m:r>
                      <m:rPr>
                        <m:nor/>
                        <m:sty m:val="p"/>
                      </m:rPr>
                      <w:rPr>
                        <w:b w:val="0"/>
                        <w:i w:val="0"/>
                      </w:rPr>
                      <m:t>PRS</m:t>
                    </m:r>
                  </w:ins>
                  <m:ctrlPr>
                    <w:ins w:id="1847" w:author="Iana Siomina" w:date="2024-10-23T14:15:00Z">
                      <w:rPr>
                        <w:rFonts w:ascii="Cambria Math" w:hAnsi="Cambria Math"/>
                      </w:rPr>
                    </w:ins>
                  </m:ctrlPr>
                </m:sub>
              </m:sSub>
              <w:ins w:id="1848" w:author="Iana Siomina" w:date="2024-10-23T14:15:00Z">
                <m:r>
                  <m:rPr/>
                  <w:rPr>
                    <w:rFonts w:ascii="Cambria Math" w:hAnsi="Cambria Math"/>
                  </w:rPr>
                  <m:t xml:space="preserve"> ,</m:t>
                </m:r>
              </w:ins>
              <m:sSubSup>
                <m:sSubSupPr>
                  <m:ctrlPr>
                    <w:ins w:id="1849" w:author="Iana Siomina" w:date="2024-10-23T14:15:00Z">
                      <w:rPr>
                        <w:rFonts w:ascii="Cambria Math" w:hAnsi="Cambria Math"/>
                        <w:i/>
                      </w:rPr>
                    </w:ins>
                  </m:ctrlPr>
                </m:sSubSupPr>
                <m:e>
                  <w:ins w:id="1850" w:author="Iana Siomina" w:date="2024-10-23T14:15:00Z">
                    <m:r>
                      <m:rPr/>
                      <w:rPr>
                        <w:rFonts w:ascii="Cambria Math" w:hAnsi="Cambria Math"/>
                      </w:rPr>
                      <m:t>K</m:t>
                    </m:r>
                  </w:ins>
                  <m:ctrlPr>
                    <w:ins w:id="1851" w:author="Iana Siomina" w:date="2024-10-23T14:15:00Z">
                      <w:rPr>
                        <w:rFonts w:ascii="Cambria Math" w:hAnsi="Cambria Math"/>
                        <w:i/>
                      </w:rPr>
                    </w:ins>
                  </m:ctrlPr>
                </m:e>
                <m:sub>
                  <w:ins w:id="1852" w:author="Iana Siomina" w:date="2024-10-23T14:15:00Z">
                    <m:r>
                      <m:rPr>
                        <m:nor/>
                        <m:sty m:val="p"/>
                      </m:rPr>
                      <w:rPr>
                        <w:rFonts w:ascii="Cambria Math" w:hAnsi="Cambria Math"/>
                        <w:b w:val="0"/>
                        <w:i w:val="0"/>
                      </w:rPr>
                      <m:t>comb</m:t>
                    </m:r>
                  </w:ins>
                  <m:ctrlPr>
                    <w:ins w:id="1853" w:author="Iana Siomina" w:date="2024-10-23T14:15:00Z">
                      <w:rPr>
                        <w:rFonts w:ascii="Cambria Math" w:hAnsi="Cambria Math"/>
                        <w:i/>
                      </w:rPr>
                    </w:ins>
                  </m:ctrlPr>
                </m:sub>
                <m:sup>
                  <w:ins w:id="1854" w:author="Iana Siomina" w:date="2024-10-23T14:15:00Z">
                    <m:r>
                      <m:rPr>
                        <m:nor/>
                        <m:sty m:val="p"/>
                      </m:rPr>
                      <w:rPr>
                        <w:rFonts w:ascii="Cambria Math" w:hAnsi="Cambria Math"/>
                        <w:b w:val="0"/>
                        <w:i w:val="0"/>
                      </w:rPr>
                      <m:t>PRS</m:t>
                    </m:r>
                  </w:ins>
                  <m:ctrlPr>
                    <w:ins w:id="1855" w:author="Iana Siomina" w:date="2024-10-23T14:15:00Z">
                      <w:rPr>
                        <w:rFonts w:ascii="Cambria Math" w:hAnsi="Cambria Math"/>
                        <w:i/>
                      </w:rPr>
                    </w:ins>
                  </m:ctrlPr>
                </m:sup>
              </m:sSubSup>
            </m:oMath>
            <w:ins w:id="1856" w:author="Iana Siomina" w:date="2024-10-23T14:15:00Z">
              <w:r>
                <w:rPr>
                  <w:b/>
                  <w:bCs/>
                  <w:lang w:eastAsia="zh-CN"/>
                </w:rPr>
                <w:t xml:space="preserve"> </w:t>
              </w:r>
            </w:ins>
            <w:ins w:id="1857" w:author="Iana Siomina" w:date="2024-10-23T14:15:00Z">
              <w:r>
                <w:rPr>
                  <w:szCs w:val="18"/>
                </w:rPr>
                <w:t xml:space="preserve">are configured by higher layer parameter </w:t>
              </w:r>
            </w:ins>
            <w:ins w:id="1858" w:author="Iana Siomina" w:date="2024-10-23T14:15:00Z">
              <w:r>
                <w:rPr>
                  <w:i/>
                  <w:szCs w:val="18"/>
                </w:rPr>
                <w:t>dl-PRS-ResourceRepetitionFactor, dl-PRS-NumSymbols and dl-PRS-CombSizeN</w:t>
              </w:r>
            </w:ins>
            <w:ins w:id="1859" w:author="Iana Siomina" w:date="2024-10-23T14:15:00Z">
              <w:r>
                <w:rPr>
                  <w:i/>
                  <w:szCs w:val="18"/>
                  <w:lang w:val="en-US"/>
                </w:rPr>
                <w:t xml:space="preserve"> </w:t>
              </w:r>
            </w:ins>
            <w:ins w:id="1860" w:author="Iana Siomina" w:date="2024-10-23T14:15:00Z">
              <w:r>
                <w:rPr>
                  <w:iCs/>
                  <w:szCs w:val="18"/>
                </w:rPr>
                <w:t>defined in TS 37.355 [34], respectively</w:t>
              </w:r>
            </w:ins>
            <w:ins w:id="1861" w:author="Iana Siomina" w:date="2024-10-23T14:15:00Z">
              <w:r>
                <w:rPr>
                  <w:iCs/>
                  <w:szCs w:val="18"/>
                  <w:lang w:val="en-US" w:eastAsia="zh-CN"/>
                </w:rPr>
                <w:t>.</w:t>
              </w:r>
            </w:ins>
          </w:p>
          <w:p w14:paraId="74D09C24">
            <w:pPr>
              <w:pStyle w:val="89"/>
              <w:rPr>
                <w:ins w:id="1862" w:author="Iana Siomina" w:date="2024-10-23T14:15:00Z"/>
              </w:rPr>
            </w:pPr>
            <w:ins w:id="1863" w:author="Iana Siomina" w:date="2024-10-23T14:15:00Z">
              <w:r>
                <w:rPr/>
                <w:t>N</w:t>
              </w:r>
            </w:ins>
            <w:ins w:id="1864" w:author="Iana Siomina" w:date="2024-10-23T14:15:00Z">
              <w:r>
                <w:rPr>
                  <w:lang w:eastAsia="zh-CN"/>
                </w:rPr>
                <w:t>OTE</w:t>
              </w:r>
            </w:ins>
            <w:ins w:id="1865" w:author="Iana Siomina" w:date="2024-10-23T14:15:00Z">
              <w:r>
                <w:rPr/>
                <w:t xml:space="preserve"> 3:</w:t>
              </w:r>
            </w:ins>
            <w:ins w:id="1866" w:author="Iana Siomina" w:date="2024-10-23T14:15:00Z">
              <w:r>
                <w:rPr/>
                <w:tab/>
              </w:r>
            </w:ins>
            <w:ins w:id="1867" w:author="Iana Siomina" w:date="2024-10-23T14:15:00Z">
              <w:r>
                <w:rPr/>
                <w:t>Io is assumed to have constant EPRE across the bandwidth.</w:t>
              </w:r>
            </w:ins>
          </w:p>
          <w:p w14:paraId="02030765">
            <w:pPr>
              <w:pStyle w:val="75"/>
              <w:ind w:left="851" w:hanging="851"/>
              <w:jc w:val="left"/>
              <w:rPr>
                <w:ins w:id="1868" w:author="Iana Siomina" w:date="2024-10-23T14:15:00Z"/>
              </w:rPr>
            </w:pPr>
            <w:ins w:id="1869" w:author="Iana Siomina" w:date="2024-10-23T14:15:00Z">
              <w:r>
                <w:rPr/>
                <w:t>N</w:t>
              </w:r>
            </w:ins>
            <w:ins w:id="1870" w:author="Iana Siomina" w:date="2024-10-23T14:15:00Z">
              <w:r>
                <w:rPr>
                  <w:lang w:eastAsia="zh-CN"/>
                </w:rPr>
                <w:t>OTE</w:t>
              </w:r>
            </w:ins>
            <w:ins w:id="1871" w:author="Iana Siomina" w:date="2024-10-23T14:15:00Z">
              <w:r>
                <w:rPr/>
                <w:t xml:space="preserve"> 4:</w:t>
              </w:r>
            </w:ins>
            <w:ins w:id="1872" w:author="Iana Siomina" w:date="2024-10-23T14:15:00Z">
              <w:r>
                <w:rPr/>
                <w:tab/>
              </w:r>
            </w:ins>
            <w:ins w:id="1873" w:author="Iana Siomina" w:date="2024-10-23T14:15:00Z">
              <w:r>
                <w:rPr/>
                <w:t>NR operating band groups in FR1 are as defined in clause 3.5.2.</w:t>
              </w:r>
            </w:ins>
          </w:p>
          <w:p w14:paraId="493F59F9">
            <w:pPr>
              <w:pStyle w:val="75"/>
              <w:ind w:left="851" w:hanging="851"/>
              <w:jc w:val="left"/>
              <w:rPr>
                <w:ins w:id="1874" w:author="Iana Siomina" w:date="2024-09-25T20:53:00Z"/>
                <w:highlight w:val="magenta"/>
              </w:rPr>
            </w:pPr>
            <w:ins w:id="1875" w:author="Iana Siomina" w:date="2024-10-23T14:15:00Z">
              <w:r>
                <w:rPr>
                  <w:lang w:val="en-US"/>
                </w:rPr>
                <w:t>NOTE 5:  The same bands and the same Io conditions for each band apply for this requirement as for the corresponding requirement with the PRS bandwidth of the smallest RB number for the corresponding SCS.</w:t>
              </w:r>
            </w:ins>
          </w:p>
        </w:tc>
      </w:tr>
    </w:tbl>
    <w:p w14:paraId="1F01F823">
      <w:pPr>
        <w:pStyle w:val="78"/>
        <w:rPr>
          <w:ins w:id="1876" w:author="Iana Siomina" w:date="2024-09-25T20:53:00Z"/>
          <w:lang w:val="en-US"/>
        </w:rPr>
      </w:pPr>
      <w:ins w:id="1877" w:author="Iana Siomina" w:date="2024-09-25T20:53:00Z">
        <w:r>
          <w:rPr/>
          <w:t>Table 10.1.43.2-</w:t>
        </w:r>
      </w:ins>
      <w:ins w:id="1878" w:author="Iana Siomina" w:date="2024-09-25T20:53:00Z">
        <w:r>
          <w:rPr>
            <w:lang w:val="en-US"/>
          </w:rPr>
          <w:t>3</w:t>
        </w:r>
      </w:ins>
      <w:ins w:id="1879" w:author="Iana Siomina" w:date="2024-09-25T20:53:00Z">
        <w:r>
          <w:rPr/>
          <w:t>: DL RSCPD absolute accuracy in FR2 for AWGN channel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47"/>
        <w:gridCol w:w="587"/>
        <w:gridCol w:w="1116"/>
        <w:gridCol w:w="1037"/>
        <w:gridCol w:w="1037"/>
        <w:gridCol w:w="1424"/>
      </w:tblGrid>
      <w:tr w14:paraId="052AAA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880" w:author="Iana Siomina" w:date="2024-09-25T20:53:00Z"/>
        </w:trPr>
        <w:tc>
          <w:tcPr>
            <w:tcW w:w="1095" w:type="dxa"/>
            <w:vMerge w:val="restart"/>
            <w:tcBorders>
              <w:tl2br w:val="nil"/>
              <w:tr2bl w:val="nil"/>
            </w:tcBorders>
            <w:vAlign w:val="center"/>
          </w:tcPr>
          <w:p w14:paraId="29991E46">
            <w:pPr>
              <w:pStyle w:val="74"/>
              <w:rPr>
                <w:ins w:id="1881" w:author="Iana Siomina" w:date="2024-09-25T20:53:00Z"/>
              </w:rPr>
            </w:pPr>
            <w:ins w:id="1882" w:author="Iana Siomina" w:date="2024-09-25T20:53:00Z">
              <w:r>
                <w:rPr/>
                <w:t>Accuracy</w:t>
              </w:r>
            </w:ins>
          </w:p>
          <w:p w14:paraId="722B28D0">
            <w:pPr>
              <w:pStyle w:val="74"/>
              <w:rPr>
                <w:ins w:id="1883" w:author="Iana Siomina" w:date="2024-09-25T20:53:00Z"/>
                <w:sz w:val="15"/>
                <w:szCs w:val="16"/>
              </w:rPr>
            </w:pPr>
            <w:ins w:id="1884" w:author="Iana Siomina" w:date="2024-09-25T20:53:00Z">
              <w:r>
                <w:rPr>
                  <w:sz w:val="11"/>
                  <w:szCs w:val="13"/>
                </w:rPr>
                <w:t>(</w:t>
              </w:r>
            </w:ins>
            <w:ins w:id="1885" w:author="Iana Siomina" w:date="2024-09-25T20:53:00Z">
              <w:r>
                <w:rPr>
                  <w:sz w:val="15"/>
                  <w:szCs w:val="16"/>
                </w:rPr>
                <w:t>PRS Ês/Iot)</w:t>
              </w:r>
            </w:ins>
            <w:ins w:id="1886" w:author="Iana Siomina" w:date="2024-09-25T20:53:00Z">
              <w:r>
                <w:rPr>
                  <w:sz w:val="15"/>
                  <w:szCs w:val="16"/>
                  <w:vertAlign w:val="subscript"/>
                </w:rPr>
                <w:t xml:space="preserve">ref </w:t>
              </w:r>
            </w:ins>
            <w:ins w:id="1887" w:author="Iana Siomina" w:date="2024-09-25T20:53:00Z">
              <w:r>
                <w:rPr>
                  <w:sz w:val="15"/>
                  <w:szCs w:val="16"/>
                </w:rPr>
                <w:t xml:space="preserve">≥ </w:t>
              </w:r>
            </w:ins>
            <w:ins w:id="1888" w:author="Iana Siomina" w:date="2024-09-25T20:53:00Z">
              <w:r>
                <w:rPr>
                  <w:sz w:val="15"/>
                  <w:szCs w:val="16"/>
                  <w:lang w:val="en-US"/>
                </w:rPr>
                <w:t xml:space="preserve">  </w:t>
              </w:r>
            </w:ins>
            <w:ins w:id="1889" w:author="Iana Siomina" w:date="2024-09-25T20:53:00Z">
              <w:r>
                <w:rPr>
                  <w:sz w:val="15"/>
                  <w:szCs w:val="16"/>
                </w:rPr>
                <w:t>-6dB</w:t>
              </w:r>
            </w:ins>
          </w:p>
          <w:p w14:paraId="7CC9950A">
            <w:pPr>
              <w:pStyle w:val="74"/>
              <w:rPr>
                <w:ins w:id="1890" w:author="Iana Siomina" w:date="2024-09-25T20:53:00Z"/>
                <w:sz w:val="15"/>
                <w:szCs w:val="16"/>
              </w:rPr>
            </w:pPr>
          </w:p>
          <w:p w14:paraId="5C67ACF9">
            <w:pPr>
              <w:pStyle w:val="74"/>
              <w:rPr>
                <w:ins w:id="1891" w:author="Iana Siomina" w:date="2024-09-25T20:53:00Z"/>
                <w:sz w:val="15"/>
                <w:szCs w:val="16"/>
                <w:lang w:val="sv-SE"/>
              </w:rPr>
            </w:pPr>
            <w:ins w:id="1892" w:author="Iana Siomina" w:date="2024-09-25T20:53:00Z">
              <w:r>
                <w:rPr>
                  <w:sz w:val="15"/>
                  <w:szCs w:val="16"/>
                </w:rPr>
                <w:t xml:space="preserve"> </w:t>
              </w:r>
            </w:ins>
            <w:ins w:id="1893" w:author="Iana Siomina" w:date="2024-09-25T20:53:00Z">
              <w:r>
                <w:rPr>
                  <w:sz w:val="15"/>
                  <w:szCs w:val="16"/>
                  <w:lang w:val="sv-SE"/>
                </w:rPr>
                <w:t>(PRS Ês/Iot)</w:t>
              </w:r>
            </w:ins>
            <w:ins w:id="1894" w:author="Iana Siomina" w:date="2024-09-25T20:53:00Z">
              <w:r>
                <w:rPr>
                  <w:i/>
                  <w:sz w:val="15"/>
                  <w:szCs w:val="16"/>
                  <w:vertAlign w:val="subscript"/>
                  <w:lang w:val="sv-SE"/>
                </w:rPr>
                <w:t>i</w:t>
              </w:r>
            </w:ins>
            <w:ins w:id="1895" w:author="Iana Siomina" w:date="2024-09-25T20:53:00Z">
              <w:r>
                <w:rPr>
                  <w:sz w:val="15"/>
                  <w:szCs w:val="16"/>
                  <w:lang w:val="sv-SE"/>
                </w:rPr>
                <w:t xml:space="preserve"> ≥ </w:t>
              </w:r>
            </w:ins>
          </w:p>
          <w:p w14:paraId="1063AE8B">
            <w:pPr>
              <w:pStyle w:val="74"/>
              <w:rPr>
                <w:ins w:id="1896" w:author="Iana Siomina" w:date="2024-09-25T20:53:00Z"/>
                <w:lang w:val="sv-SE"/>
              </w:rPr>
            </w:pPr>
            <w:ins w:id="1897" w:author="Iana Siomina" w:date="2024-09-25T20:53:00Z">
              <w:r>
                <w:rPr>
                  <w:sz w:val="15"/>
                  <w:szCs w:val="16"/>
                  <w:lang w:val="sv-SE"/>
                </w:rPr>
                <w:t>-13dB</w:t>
              </w:r>
            </w:ins>
          </w:p>
        </w:tc>
        <w:tc>
          <w:tcPr>
            <w:tcW w:w="1047" w:type="dxa"/>
            <w:vMerge w:val="restart"/>
            <w:tcBorders>
              <w:tl2br w:val="nil"/>
              <w:tr2bl w:val="nil"/>
            </w:tcBorders>
            <w:vAlign w:val="center"/>
          </w:tcPr>
          <w:p w14:paraId="5B2BB50E">
            <w:pPr>
              <w:pStyle w:val="74"/>
              <w:rPr>
                <w:ins w:id="1898" w:author="Iana Siomina" w:date="2024-09-25T20:53:00Z"/>
              </w:rPr>
            </w:pPr>
            <w:ins w:id="1899" w:author="Iana Siomina" w:date="2024-09-25T20:53:00Z">
              <w:r>
                <w:rPr/>
                <w:t>Accuracy</w:t>
              </w:r>
            </w:ins>
          </w:p>
          <w:p w14:paraId="36CDBA85">
            <w:pPr>
              <w:pStyle w:val="74"/>
              <w:rPr>
                <w:ins w:id="1900" w:author="Iana Siomina" w:date="2024-09-25T20:53:00Z"/>
                <w:sz w:val="15"/>
                <w:szCs w:val="16"/>
              </w:rPr>
            </w:pPr>
            <w:ins w:id="1901" w:author="Iana Siomina" w:date="2024-09-25T20:53:00Z">
              <w:r>
                <w:rPr>
                  <w:sz w:val="11"/>
                  <w:szCs w:val="13"/>
                </w:rPr>
                <w:t>(</w:t>
              </w:r>
            </w:ins>
            <w:ins w:id="1902" w:author="Iana Siomina" w:date="2024-09-25T20:53:00Z">
              <w:r>
                <w:rPr>
                  <w:sz w:val="15"/>
                  <w:szCs w:val="16"/>
                </w:rPr>
                <w:t>PRS Ês/Iot)</w:t>
              </w:r>
            </w:ins>
            <w:ins w:id="1903" w:author="Iana Siomina" w:date="2024-09-25T20:53:00Z">
              <w:r>
                <w:rPr>
                  <w:sz w:val="15"/>
                  <w:szCs w:val="16"/>
                  <w:vertAlign w:val="subscript"/>
                </w:rPr>
                <w:t xml:space="preserve">ref </w:t>
              </w:r>
            </w:ins>
            <w:ins w:id="1904" w:author="Iana Siomina" w:date="2024-09-25T20:53:00Z">
              <w:r>
                <w:rPr>
                  <w:sz w:val="15"/>
                  <w:szCs w:val="16"/>
                </w:rPr>
                <w:t xml:space="preserve">≥ </w:t>
              </w:r>
            </w:ins>
            <w:ins w:id="1905" w:author="Iana Siomina" w:date="2024-09-25T20:53:00Z">
              <w:r>
                <w:rPr>
                  <w:sz w:val="15"/>
                  <w:szCs w:val="16"/>
                  <w:lang w:val="en-US"/>
                </w:rPr>
                <w:t xml:space="preserve">   </w:t>
              </w:r>
            </w:ins>
            <w:ins w:id="1906" w:author="Iana Siomina" w:date="2024-09-25T20:53:00Z">
              <w:r>
                <w:rPr>
                  <w:sz w:val="15"/>
                  <w:szCs w:val="16"/>
                </w:rPr>
                <w:t>-</w:t>
              </w:r>
            </w:ins>
            <w:ins w:id="1907" w:author="Iana Siomina" w:date="2024-09-25T20:53:00Z">
              <w:r>
                <w:rPr>
                  <w:sz w:val="15"/>
                  <w:szCs w:val="16"/>
                  <w:lang w:val="en-US"/>
                </w:rPr>
                <w:t>3</w:t>
              </w:r>
            </w:ins>
            <w:ins w:id="1908" w:author="Iana Siomina" w:date="2024-09-25T20:53:00Z">
              <w:r>
                <w:rPr>
                  <w:sz w:val="15"/>
                  <w:szCs w:val="16"/>
                </w:rPr>
                <w:t>dB</w:t>
              </w:r>
            </w:ins>
          </w:p>
          <w:p w14:paraId="0D795164">
            <w:pPr>
              <w:pStyle w:val="74"/>
              <w:rPr>
                <w:ins w:id="1909" w:author="Iana Siomina" w:date="2024-09-25T20:53:00Z"/>
                <w:sz w:val="15"/>
                <w:szCs w:val="16"/>
              </w:rPr>
            </w:pPr>
          </w:p>
          <w:p w14:paraId="02343157">
            <w:pPr>
              <w:pStyle w:val="74"/>
              <w:rPr>
                <w:ins w:id="1910" w:author="Iana Siomina" w:date="2024-09-25T20:53:00Z"/>
                <w:sz w:val="15"/>
                <w:szCs w:val="16"/>
                <w:lang w:val="sv-SE"/>
              </w:rPr>
            </w:pPr>
            <w:ins w:id="1911" w:author="Iana Siomina" w:date="2024-09-25T20:53:00Z">
              <w:r>
                <w:rPr>
                  <w:sz w:val="15"/>
                  <w:szCs w:val="16"/>
                </w:rPr>
                <w:t xml:space="preserve"> </w:t>
              </w:r>
            </w:ins>
            <w:ins w:id="1912" w:author="Iana Siomina" w:date="2024-09-25T20:53:00Z">
              <w:r>
                <w:rPr>
                  <w:sz w:val="15"/>
                  <w:szCs w:val="16"/>
                  <w:lang w:val="sv-SE"/>
                </w:rPr>
                <w:t>(PRS Ês/Iot)</w:t>
              </w:r>
            </w:ins>
            <w:ins w:id="1913" w:author="Iana Siomina" w:date="2024-09-25T20:53:00Z">
              <w:r>
                <w:rPr>
                  <w:i/>
                  <w:sz w:val="15"/>
                  <w:szCs w:val="16"/>
                  <w:vertAlign w:val="subscript"/>
                  <w:lang w:val="sv-SE"/>
                </w:rPr>
                <w:t>i</w:t>
              </w:r>
            </w:ins>
            <w:ins w:id="1914" w:author="Iana Siomina" w:date="2024-09-25T20:53:00Z">
              <w:r>
                <w:rPr>
                  <w:sz w:val="15"/>
                  <w:szCs w:val="16"/>
                  <w:lang w:val="sv-SE"/>
                </w:rPr>
                <w:t xml:space="preserve"> ≥ </w:t>
              </w:r>
            </w:ins>
          </w:p>
          <w:p w14:paraId="27557913">
            <w:pPr>
              <w:pStyle w:val="74"/>
              <w:rPr>
                <w:ins w:id="1915" w:author="Iana Siomina" w:date="2024-09-25T20:53:00Z"/>
                <w:lang w:val="sv-SE"/>
              </w:rPr>
            </w:pPr>
            <w:ins w:id="1916" w:author="Iana Siomina" w:date="2024-09-25T20:53:00Z">
              <w:r>
                <w:rPr>
                  <w:sz w:val="15"/>
                  <w:szCs w:val="16"/>
                  <w:lang w:val="sv-SE"/>
                </w:rPr>
                <w:t>-6dB</w:t>
              </w:r>
            </w:ins>
          </w:p>
        </w:tc>
        <w:tc>
          <w:tcPr>
            <w:tcW w:w="5201" w:type="dxa"/>
            <w:gridSpan w:val="5"/>
            <w:tcBorders>
              <w:tl2br w:val="nil"/>
              <w:tr2bl w:val="nil"/>
            </w:tcBorders>
            <w:vAlign w:val="center"/>
          </w:tcPr>
          <w:p w14:paraId="151296AA">
            <w:pPr>
              <w:pStyle w:val="74"/>
              <w:rPr>
                <w:ins w:id="1917" w:author="Iana Siomina" w:date="2024-09-25T20:53:00Z"/>
              </w:rPr>
            </w:pPr>
            <w:ins w:id="1918" w:author="Iana Siomina" w:date="2024-09-25T20:53:00Z">
              <w:r>
                <w:rPr/>
                <w:t>Conditions</w:t>
              </w:r>
            </w:ins>
          </w:p>
        </w:tc>
      </w:tr>
      <w:tr w14:paraId="382E62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19" w:author="Iana Siomina" w:date="2024-09-25T20:53:00Z"/>
        </w:trPr>
        <w:tc>
          <w:tcPr>
            <w:tcW w:w="1095" w:type="dxa"/>
            <w:vMerge w:val="continue"/>
            <w:tcBorders>
              <w:tl2br w:val="nil"/>
              <w:tr2bl w:val="nil"/>
            </w:tcBorders>
            <w:vAlign w:val="center"/>
          </w:tcPr>
          <w:p w14:paraId="50CFB047">
            <w:pPr>
              <w:pStyle w:val="74"/>
              <w:rPr>
                <w:ins w:id="1920" w:author="Iana Siomina" w:date="2024-09-25T20:53:00Z"/>
              </w:rPr>
            </w:pPr>
          </w:p>
        </w:tc>
        <w:tc>
          <w:tcPr>
            <w:tcW w:w="1047" w:type="dxa"/>
            <w:vMerge w:val="continue"/>
            <w:tcBorders>
              <w:tl2br w:val="nil"/>
              <w:tr2bl w:val="nil"/>
            </w:tcBorders>
            <w:vAlign w:val="center"/>
          </w:tcPr>
          <w:p w14:paraId="4AAA8083">
            <w:pPr>
              <w:pStyle w:val="74"/>
              <w:rPr>
                <w:ins w:id="1921" w:author="Iana Siomina" w:date="2024-09-25T20:53:00Z"/>
              </w:rPr>
            </w:pPr>
          </w:p>
        </w:tc>
        <w:tc>
          <w:tcPr>
            <w:tcW w:w="587" w:type="dxa"/>
            <w:vMerge w:val="restart"/>
            <w:tcBorders>
              <w:tl2br w:val="nil"/>
              <w:tr2bl w:val="nil"/>
            </w:tcBorders>
            <w:vAlign w:val="center"/>
          </w:tcPr>
          <w:p w14:paraId="0A1110F0">
            <w:pPr>
              <w:pStyle w:val="74"/>
              <w:rPr>
                <w:ins w:id="1922" w:author="Iana Siomina" w:date="2024-09-25T20:53:00Z"/>
                <w:lang w:eastAsia="zh-CN"/>
              </w:rPr>
            </w:pPr>
            <w:ins w:id="1923" w:author="Iana Siomina" w:date="2024-09-25T20:53:00Z">
              <w:r>
                <w:rPr/>
                <w:t>PRS SCS</w:t>
              </w:r>
            </w:ins>
          </w:p>
        </w:tc>
        <w:tc>
          <w:tcPr>
            <w:tcW w:w="1116" w:type="dxa"/>
            <w:vMerge w:val="restart"/>
            <w:tcBorders>
              <w:tl2br w:val="nil"/>
              <w:tr2bl w:val="nil"/>
            </w:tcBorders>
            <w:vAlign w:val="center"/>
          </w:tcPr>
          <w:p w14:paraId="4BC37784">
            <w:pPr>
              <w:pStyle w:val="74"/>
              <w:rPr>
                <w:ins w:id="1924" w:author="Iana Siomina" w:date="2024-09-25T20:53:00Z"/>
                <w:lang w:eastAsia="zh-CN"/>
              </w:rPr>
            </w:pPr>
            <w:ins w:id="1925" w:author="Iana Siomina" w:date="2024-09-25T20:53:00Z">
              <w:r>
                <w:rPr>
                  <w:lang w:eastAsia="zh-CN"/>
                </w:rPr>
                <w:t>PRS bandwidth</w:t>
              </w:r>
            </w:ins>
          </w:p>
          <w:p w14:paraId="24CCE2DD">
            <w:pPr>
              <w:pStyle w:val="74"/>
              <w:rPr>
                <w:ins w:id="1926" w:author="Iana Siomina" w:date="2024-09-25T20:53:00Z"/>
              </w:rPr>
            </w:pPr>
            <w:ins w:id="1927" w:author="Iana Siomina" w:date="2024-09-25T20:53:00Z">
              <w:r>
                <w:rPr>
                  <w:vertAlign w:val="superscript"/>
                </w:rPr>
                <w:t>Note 1</w:t>
              </w:r>
            </w:ins>
          </w:p>
        </w:tc>
        <w:tc>
          <w:tcPr>
            <w:tcW w:w="1037" w:type="dxa"/>
            <w:vMerge w:val="restart"/>
            <w:tcBorders>
              <w:tl2br w:val="nil"/>
              <w:tr2bl w:val="nil"/>
            </w:tcBorders>
            <w:vAlign w:val="center"/>
          </w:tcPr>
          <w:p w14:paraId="6327FEF1">
            <w:pPr>
              <w:pStyle w:val="74"/>
              <w:rPr>
                <w:ins w:id="1928" w:author="Iana Siomina" w:date="2024-09-25T20:53:00Z"/>
                <w:lang w:eastAsia="zh-CN"/>
              </w:rPr>
            </w:pPr>
            <w:ins w:id="1929" w:author="Iana Siomina" w:date="2024-09-25T20:53:00Z">
              <w:r>
                <w:rPr>
                  <w:lang w:eastAsia="zh-CN"/>
                </w:rPr>
                <w:t xml:space="preserve">PRS resource repetition </w:t>
              </w:r>
            </w:ins>
          </w:p>
          <w:p w14:paraId="106C4868">
            <w:pPr>
              <w:pStyle w:val="74"/>
              <w:rPr>
                <w:ins w:id="1930" w:author="Iana Siomina" w:date="2024-09-25T20:53:00Z"/>
                <w:lang w:eastAsia="zh-CN"/>
              </w:rPr>
            </w:pPr>
            <w:ins w:id="1931" w:author="Iana Siomina" w:date="2024-09-25T20:53:00Z">
              <w:r>
                <w:rPr>
                  <w:lang w:eastAsia="zh-CN"/>
                </w:rPr>
                <w:t>(</w:t>
              </w:r>
            </w:ins>
            <m:oMath>
              <m:sSubSup>
                <m:sSubSupPr>
                  <m:ctrlPr>
                    <w:ins w:id="1932" w:author="Iana Siomina" w:date="2024-09-25T20:53:00Z">
                      <w:rPr>
                        <w:rFonts w:ascii="Cambria Math" w:hAnsi="Cambria Math"/>
                        <w:bCs/>
                        <w:i/>
                        <w:iCs/>
                        <w:lang w:val="en-US" w:eastAsia="zh-CN"/>
                      </w:rPr>
                    </w:ins>
                  </m:ctrlPr>
                </m:sSubSupPr>
                <m:e>
                  <w:ins w:id="1933" w:author="Iana Siomina" w:date="2024-09-25T20:53:00Z">
                    <m:r>
                      <m:rPr>
                        <m:sty m:val="b"/>
                      </m:rPr>
                      <w:rPr>
                        <w:rFonts w:ascii="Cambria Math" w:hAnsi="Cambria Math"/>
                        <w:lang w:eastAsia="zh-CN"/>
                      </w:rPr>
                      <m:t>T</m:t>
                    </m:r>
                  </w:ins>
                  <m:ctrlPr>
                    <w:ins w:id="1934" w:author="Iana Siomina" w:date="2024-09-25T20:53:00Z">
                      <w:rPr>
                        <w:rFonts w:ascii="Cambria Math" w:hAnsi="Cambria Math"/>
                        <w:bCs/>
                        <w:i/>
                        <w:iCs/>
                        <w:lang w:val="en-US" w:eastAsia="zh-CN"/>
                      </w:rPr>
                    </w:ins>
                  </m:ctrlPr>
                </m:e>
                <m:sub>
                  <w:ins w:id="1935" w:author="Iana Siomina" w:date="2024-09-25T20:53:00Z">
                    <m:r>
                      <m:rPr>
                        <m:nor/>
                        <m:sty m:val="p"/>
                      </m:rPr>
                      <w:rPr>
                        <w:b w:val="0"/>
                        <w:bCs/>
                        <w:i w:val="0"/>
                        <w:lang w:eastAsia="zh-CN"/>
                      </w:rPr>
                      <m:t>rep</m:t>
                    </m:r>
                  </w:ins>
                  <m:ctrlPr>
                    <w:ins w:id="1936" w:author="Iana Siomina" w:date="2024-09-25T20:53:00Z">
                      <w:rPr>
                        <w:rFonts w:ascii="Cambria Math" w:hAnsi="Cambria Math"/>
                        <w:bCs/>
                        <w:i/>
                        <w:iCs/>
                        <w:lang w:val="en-US" w:eastAsia="zh-CN"/>
                      </w:rPr>
                    </w:ins>
                  </m:ctrlPr>
                </m:sub>
                <m:sup>
                  <w:ins w:id="1937" w:author="Iana Siomina" w:date="2024-09-25T20:53:00Z">
                    <m:r>
                      <m:rPr>
                        <m:nor/>
                        <m:sty m:val="p"/>
                      </m:rPr>
                      <w:rPr>
                        <w:b w:val="0"/>
                        <w:bCs/>
                        <w:i w:val="0"/>
                        <w:lang w:eastAsia="zh-CN"/>
                      </w:rPr>
                      <m:t>PRS</m:t>
                    </m:r>
                  </w:ins>
                  <m:ctrlPr>
                    <w:ins w:id="1938" w:author="Iana Siomina" w:date="2024-09-25T20:53:00Z">
                      <w:rPr>
                        <w:rFonts w:ascii="Cambria Math" w:hAnsi="Cambria Math"/>
                        <w:bCs/>
                        <w:i/>
                        <w:iCs/>
                        <w:lang w:val="en-US" w:eastAsia="zh-CN"/>
                      </w:rPr>
                    </w:ins>
                  </m:ctrlPr>
                </m:sup>
              </m:sSubSup>
              <w:ins w:id="1939" w:author="Iana Siomina" w:date="2024-09-25T20:53:00Z">
                <m:r>
                  <m:rPr>
                    <m:sty m:val="b"/>
                  </m:rPr>
                  <w:rPr>
                    <w:rFonts w:ascii="Cambria Math" w:hAnsi="Cambria Math"/>
                    <w:lang w:eastAsia="zh-CN"/>
                  </w:rPr>
                  <m:t>∗</m:t>
                </m:r>
              </w:ins>
              <m:sSub>
                <m:sSubPr>
                  <m:ctrlPr>
                    <w:ins w:id="1940" w:author="Iana Siomina" w:date="2024-09-25T20:53:00Z">
                      <w:rPr>
                        <w:rFonts w:ascii="Cambria Math" w:hAnsi="Cambria Math"/>
                        <w:bCs/>
                        <w:i/>
                        <w:iCs/>
                        <w:lang w:val="en-US" w:eastAsia="zh-CN"/>
                      </w:rPr>
                    </w:ins>
                  </m:ctrlPr>
                </m:sSubPr>
                <m:e>
                  <w:ins w:id="1941" w:author="Iana Siomina" w:date="2024-09-25T20:53:00Z">
                    <m:r>
                      <m:rPr>
                        <m:sty m:val="b"/>
                      </m:rPr>
                      <w:rPr>
                        <w:rFonts w:ascii="Cambria Math" w:hAnsi="Cambria Math"/>
                        <w:lang w:eastAsia="zh-CN"/>
                      </w:rPr>
                      <m:t>L</m:t>
                    </m:r>
                  </w:ins>
                  <m:ctrlPr>
                    <w:ins w:id="1942" w:author="Iana Siomina" w:date="2024-09-25T20:53:00Z">
                      <w:rPr>
                        <w:rFonts w:ascii="Cambria Math" w:hAnsi="Cambria Math"/>
                        <w:bCs/>
                        <w:i/>
                        <w:iCs/>
                        <w:lang w:val="en-US" w:eastAsia="zh-CN"/>
                      </w:rPr>
                    </w:ins>
                  </m:ctrlPr>
                </m:e>
                <m:sub>
                  <w:ins w:id="1943" w:author="Iana Siomina" w:date="2024-09-25T20:53:00Z">
                    <m:r>
                      <m:rPr>
                        <m:nor/>
                        <m:sty m:val="p"/>
                      </m:rPr>
                      <w:rPr>
                        <w:b w:val="0"/>
                        <w:bCs/>
                        <w:i w:val="0"/>
                        <w:lang w:eastAsia="zh-CN"/>
                      </w:rPr>
                      <m:t>PRS</m:t>
                    </m:r>
                  </w:ins>
                  <m:ctrlPr>
                    <w:ins w:id="1944" w:author="Iana Siomina" w:date="2024-09-25T20:53:00Z">
                      <w:rPr>
                        <w:rFonts w:ascii="Cambria Math" w:hAnsi="Cambria Math"/>
                        <w:bCs/>
                        <w:i/>
                        <w:iCs/>
                        <w:lang w:val="en-US" w:eastAsia="zh-CN"/>
                      </w:rPr>
                    </w:ins>
                  </m:ctrlPr>
                </m:sub>
              </m:sSub>
              <w:ins w:id="1945" w:author="Iana Siomina" w:date="2024-09-25T20:53:00Z">
                <m:r>
                  <m:rPr>
                    <m:sty m:val="b"/>
                  </m:rPr>
                  <w:rPr>
                    <w:rFonts w:ascii="Cambria Math" w:hAnsi="Cambria Math"/>
                    <w:lang w:eastAsia="zh-CN"/>
                  </w:rPr>
                  <m:t>/</m:t>
                </m:r>
              </w:ins>
              <m:sSubSup>
                <m:sSubSupPr>
                  <m:ctrlPr>
                    <w:ins w:id="1946" w:author="Iana Siomina" w:date="2024-09-25T20:53:00Z">
                      <w:rPr>
                        <w:rFonts w:ascii="Cambria Math" w:hAnsi="Cambria Math"/>
                        <w:bCs/>
                        <w:i/>
                        <w:iCs/>
                        <w:lang w:val="en-US" w:eastAsia="zh-CN"/>
                      </w:rPr>
                    </w:ins>
                  </m:ctrlPr>
                </m:sSubSupPr>
                <m:e>
                  <w:ins w:id="1947" w:author="Iana Siomina" w:date="2024-09-25T20:53:00Z">
                    <m:r>
                      <m:rPr>
                        <m:sty m:val="b"/>
                      </m:rPr>
                      <w:rPr>
                        <w:rFonts w:ascii="Cambria Math" w:hAnsi="Cambria Math"/>
                        <w:lang w:eastAsia="zh-CN"/>
                      </w:rPr>
                      <m:t>K</m:t>
                    </m:r>
                  </w:ins>
                  <m:ctrlPr>
                    <w:ins w:id="1948" w:author="Iana Siomina" w:date="2024-09-25T20:53:00Z">
                      <w:rPr>
                        <w:rFonts w:ascii="Cambria Math" w:hAnsi="Cambria Math"/>
                        <w:bCs/>
                        <w:i/>
                        <w:iCs/>
                        <w:lang w:val="en-US" w:eastAsia="zh-CN"/>
                      </w:rPr>
                    </w:ins>
                  </m:ctrlPr>
                </m:e>
                <m:sub>
                  <w:ins w:id="1949" w:author="Iana Siomina" w:date="2024-09-25T20:53:00Z">
                    <m:r>
                      <m:rPr>
                        <m:nor/>
                        <m:sty m:val="p"/>
                      </m:rPr>
                      <w:rPr>
                        <w:b w:val="0"/>
                        <w:bCs/>
                        <w:i w:val="0"/>
                        <w:lang w:eastAsia="zh-CN"/>
                      </w:rPr>
                      <m:t>comb</m:t>
                    </m:r>
                  </w:ins>
                  <m:ctrlPr>
                    <w:ins w:id="1950" w:author="Iana Siomina" w:date="2024-09-25T20:53:00Z">
                      <w:rPr>
                        <w:rFonts w:ascii="Cambria Math" w:hAnsi="Cambria Math"/>
                        <w:bCs/>
                        <w:i/>
                        <w:iCs/>
                        <w:lang w:val="en-US" w:eastAsia="zh-CN"/>
                      </w:rPr>
                    </w:ins>
                  </m:ctrlPr>
                </m:sub>
                <m:sup>
                  <w:ins w:id="1951" w:author="Iana Siomina" w:date="2024-09-25T20:53:00Z">
                    <m:r>
                      <m:rPr>
                        <m:nor/>
                        <m:sty m:val="p"/>
                      </m:rPr>
                      <w:rPr>
                        <w:b w:val="0"/>
                        <w:bCs/>
                        <w:i w:val="0"/>
                        <w:lang w:eastAsia="zh-CN"/>
                      </w:rPr>
                      <m:t>PRS</m:t>
                    </m:r>
                  </w:ins>
                  <m:ctrlPr>
                    <w:ins w:id="1952" w:author="Iana Siomina" w:date="2024-09-25T20:53:00Z">
                      <w:rPr>
                        <w:rFonts w:ascii="Cambria Math" w:hAnsi="Cambria Math"/>
                        <w:bCs/>
                        <w:i/>
                        <w:iCs/>
                        <w:lang w:val="en-US" w:eastAsia="zh-CN"/>
                      </w:rPr>
                    </w:ins>
                  </m:ctrlPr>
                </m:sup>
              </m:sSubSup>
            </m:oMath>
            <w:ins w:id="1953" w:author="Iana Siomina" w:date="2024-09-25T20:53:00Z">
              <w:r>
                <w:rPr>
                  <w:lang w:eastAsia="zh-CN"/>
                </w:rPr>
                <w:t xml:space="preserve">)          </w:t>
              </w:r>
            </w:ins>
            <w:ins w:id="1954" w:author="Iana Siomina" w:date="2024-09-25T20:53:00Z">
              <w:r>
                <w:rPr>
                  <w:vertAlign w:val="superscript"/>
                </w:rPr>
                <w:t>Note 2</w:t>
              </w:r>
            </w:ins>
          </w:p>
        </w:tc>
        <w:tc>
          <w:tcPr>
            <w:tcW w:w="2461" w:type="dxa"/>
            <w:gridSpan w:val="2"/>
            <w:tcBorders>
              <w:tl2br w:val="nil"/>
              <w:tr2bl w:val="nil"/>
            </w:tcBorders>
            <w:vAlign w:val="center"/>
          </w:tcPr>
          <w:p w14:paraId="252283FE">
            <w:pPr>
              <w:pStyle w:val="74"/>
              <w:rPr>
                <w:ins w:id="1955" w:author="Iana Siomina" w:date="2024-09-25T20:53:00Z"/>
              </w:rPr>
            </w:pPr>
            <w:ins w:id="1956" w:author="Iana Siomina" w:date="2024-09-25T20:53:00Z">
              <w:r>
                <w:rPr/>
                <w:t>Io</w:t>
              </w:r>
            </w:ins>
            <w:ins w:id="1957" w:author="Iana Siomina" w:date="2024-09-25T20:53:00Z">
              <w:r>
                <w:rPr>
                  <w:vertAlign w:val="superscript"/>
                  <w:lang w:eastAsia="zh-CN"/>
                </w:rPr>
                <w:t xml:space="preserve"> Note 3</w:t>
              </w:r>
            </w:ins>
            <w:ins w:id="1958" w:author="Iana Siomina" w:date="2024-09-25T20:53:00Z">
              <w:r>
                <w:rPr/>
                <w:t xml:space="preserve"> range</w:t>
              </w:r>
            </w:ins>
          </w:p>
        </w:tc>
      </w:tr>
      <w:tr w14:paraId="3770E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59" w:author="Iana Siomina" w:date="2024-09-25T20:53:00Z"/>
        </w:trPr>
        <w:tc>
          <w:tcPr>
            <w:tcW w:w="1095" w:type="dxa"/>
            <w:vMerge w:val="continue"/>
            <w:tcBorders>
              <w:tl2br w:val="nil"/>
              <w:tr2bl w:val="nil"/>
            </w:tcBorders>
            <w:vAlign w:val="center"/>
          </w:tcPr>
          <w:p w14:paraId="667E9C5C">
            <w:pPr>
              <w:pStyle w:val="74"/>
              <w:rPr>
                <w:ins w:id="1960" w:author="Iana Siomina" w:date="2024-09-25T20:53:00Z"/>
              </w:rPr>
            </w:pPr>
          </w:p>
        </w:tc>
        <w:tc>
          <w:tcPr>
            <w:tcW w:w="1047" w:type="dxa"/>
            <w:vMerge w:val="continue"/>
            <w:tcBorders>
              <w:tl2br w:val="nil"/>
              <w:tr2bl w:val="nil"/>
            </w:tcBorders>
            <w:vAlign w:val="center"/>
          </w:tcPr>
          <w:p w14:paraId="22415495">
            <w:pPr>
              <w:pStyle w:val="74"/>
              <w:rPr>
                <w:ins w:id="1961" w:author="Iana Siomina" w:date="2024-09-25T20:53:00Z"/>
              </w:rPr>
            </w:pPr>
          </w:p>
        </w:tc>
        <w:tc>
          <w:tcPr>
            <w:tcW w:w="587" w:type="dxa"/>
            <w:vMerge w:val="continue"/>
            <w:tcBorders>
              <w:tl2br w:val="nil"/>
              <w:tr2bl w:val="nil"/>
            </w:tcBorders>
            <w:vAlign w:val="center"/>
          </w:tcPr>
          <w:p w14:paraId="3F56A5D4">
            <w:pPr>
              <w:pStyle w:val="74"/>
              <w:rPr>
                <w:ins w:id="1962" w:author="Iana Siomina" w:date="2024-09-25T20:53:00Z"/>
                <w:lang w:eastAsia="zh-CN"/>
              </w:rPr>
            </w:pPr>
          </w:p>
        </w:tc>
        <w:tc>
          <w:tcPr>
            <w:tcW w:w="1116" w:type="dxa"/>
            <w:vMerge w:val="continue"/>
            <w:tcBorders>
              <w:tl2br w:val="nil"/>
              <w:tr2bl w:val="nil"/>
            </w:tcBorders>
            <w:vAlign w:val="center"/>
          </w:tcPr>
          <w:p w14:paraId="7A249DB7">
            <w:pPr>
              <w:pStyle w:val="74"/>
              <w:rPr>
                <w:ins w:id="1963" w:author="Iana Siomina" w:date="2024-09-25T20:53:00Z"/>
              </w:rPr>
            </w:pPr>
          </w:p>
        </w:tc>
        <w:tc>
          <w:tcPr>
            <w:tcW w:w="1037" w:type="dxa"/>
            <w:vMerge w:val="continue"/>
            <w:tcBorders>
              <w:tl2br w:val="nil"/>
              <w:tr2bl w:val="nil"/>
            </w:tcBorders>
            <w:vAlign w:val="center"/>
          </w:tcPr>
          <w:p w14:paraId="69C35E4E">
            <w:pPr>
              <w:pStyle w:val="74"/>
              <w:rPr>
                <w:ins w:id="1964" w:author="Iana Siomina" w:date="2024-09-25T20:53:00Z"/>
                <w:lang w:eastAsia="zh-CN"/>
              </w:rPr>
            </w:pPr>
          </w:p>
        </w:tc>
        <w:tc>
          <w:tcPr>
            <w:tcW w:w="1037" w:type="dxa"/>
            <w:tcBorders>
              <w:tl2br w:val="nil"/>
              <w:tr2bl w:val="nil"/>
            </w:tcBorders>
            <w:vAlign w:val="center"/>
          </w:tcPr>
          <w:p w14:paraId="0705B4AD">
            <w:pPr>
              <w:pStyle w:val="74"/>
              <w:rPr>
                <w:ins w:id="1965" w:author="Iana Siomina" w:date="2024-09-25T20:53:00Z"/>
              </w:rPr>
            </w:pPr>
            <w:ins w:id="1966" w:author="Iana Siomina" w:date="2024-09-25T20:53:00Z">
              <w:r>
                <w:rPr/>
                <w:t xml:space="preserve">Minimum Io </w:t>
              </w:r>
            </w:ins>
          </w:p>
        </w:tc>
        <w:tc>
          <w:tcPr>
            <w:tcW w:w="1424" w:type="dxa"/>
            <w:tcBorders>
              <w:tl2br w:val="nil"/>
              <w:tr2bl w:val="nil"/>
            </w:tcBorders>
            <w:vAlign w:val="center"/>
          </w:tcPr>
          <w:p w14:paraId="00F0F844">
            <w:pPr>
              <w:pStyle w:val="74"/>
              <w:rPr>
                <w:ins w:id="1967" w:author="Iana Siomina" w:date="2024-09-25T20:53:00Z"/>
              </w:rPr>
            </w:pPr>
            <w:ins w:id="1968" w:author="Iana Siomina" w:date="2024-09-25T20:53:00Z">
              <w:r>
                <w:rPr/>
                <w:t>Maximum Io</w:t>
              </w:r>
            </w:ins>
          </w:p>
        </w:tc>
      </w:tr>
      <w:tr w14:paraId="0BD2AD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69" w:author="Iana Siomina" w:date="2024-09-25T20:53:00Z"/>
        </w:trPr>
        <w:tc>
          <w:tcPr>
            <w:tcW w:w="1095" w:type="dxa"/>
            <w:tcBorders>
              <w:tl2br w:val="nil"/>
              <w:tr2bl w:val="nil"/>
            </w:tcBorders>
            <w:vAlign w:val="center"/>
          </w:tcPr>
          <w:p w14:paraId="01E6A0A6">
            <w:pPr>
              <w:pStyle w:val="74"/>
              <w:rPr>
                <w:ins w:id="1970" w:author="Iana Siomina" w:date="2024-09-25T20:53:00Z"/>
              </w:rPr>
            </w:pPr>
            <w:ins w:id="1971" w:author="Iana Siomina" w:date="2024-09-25T20:53:00Z">
              <w:r>
                <w:rPr/>
                <w:t>degree</w:t>
              </w:r>
            </w:ins>
            <w:ins w:id="1972" w:author="Iana Siomina" w:date="2024-09-25T20:53:00Z">
              <w:r>
                <w:rPr>
                  <w:lang w:eastAsia="zh-CN"/>
                </w:rPr>
                <w:t xml:space="preserve"> </w:t>
              </w:r>
            </w:ins>
          </w:p>
        </w:tc>
        <w:tc>
          <w:tcPr>
            <w:tcW w:w="1047" w:type="dxa"/>
            <w:tcBorders>
              <w:tl2br w:val="nil"/>
              <w:tr2bl w:val="nil"/>
            </w:tcBorders>
            <w:vAlign w:val="center"/>
          </w:tcPr>
          <w:p w14:paraId="07ADC40B">
            <w:pPr>
              <w:pStyle w:val="74"/>
              <w:rPr>
                <w:ins w:id="1973" w:author="Iana Siomina" w:date="2024-09-25T20:53:00Z"/>
              </w:rPr>
            </w:pPr>
            <w:ins w:id="1974" w:author="Iana Siomina" w:date="2024-09-25T20:53:00Z">
              <w:r>
                <w:rPr/>
                <w:t>degree</w:t>
              </w:r>
            </w:ins>
            <w:ins w:id="1975" w:author="Iana Siomina" w:date="2024-09-25T20:53:00Z">
              <w:r>
                <w:rPr>
                  <w:lang w:eastAsia="zh-CN"/>
                </w:rPr>
                <w:t xml:space="preserve"> </w:t>
              </w:r>
            </w:ins>
          </w:p>
        </w:tc>
        <w:tc>
          <w:tcPr>
            <w:tcW w:w="587" w:type="dxa"/>
            <w:tcBorders>
              <w:tl2br w:val="nil"/>
              <w:tr2bl w:val="nil"/>
            </w:tcBorders>
            <w:vAlign w:val="center"/>
          </w:tcPr>
          <w:p w14:paraId="30469545">
            <w:pPr>
              <w:pStyle w:val="74"/>
              <w:rPr>
                <w:ins w:id="1976" w:author="Iana Siomina" w:date="2024-09-25T20:53:00Z"/>
                <w:lang w:eastAsia="zh-CN"/>
              </w:rPr>
            </w:pPr>
            <w:ins w:id="1977" w:author="Iana Siomina" w:date="2024-09-25T20:53:00Z">
              <w:r>
                <w:rPr>
                  <w:lang w:eastAsia="zh-CN"/>
                </w:rPr>
                <w:t>kHz</w:t>
              </w:r>
            </w:ins>
          </w:p>
        </w:tc>
        <w:tc>
          <w:tcPr>
            <w:tcW w:w="1116" w:type="dxa"/>
            <w:tcBorders>
              <w:tl2br w:val="nil"/>
              <w:tr2bl w:val="nil"/>
            </w:tcBorders>
            <w:vAlign w:val="center"/>
          </w:tcPr>
          <w:p w14:paraId="1ED9362D">
            <w:pPr>
              <w:pStyle w:val="74"/>
              <w:rPr>
                <w:ins w:id="1978" w:author="Iana Siomina" w:date="2024-09-25T20:53:00Z"/>
              </w:rPr>
            </w:pPr>
            <w:ins w:id="1979" w:author="Iana Siomina" w:date="2024-11-03T01:20:00Z">
              <w:r>
                <w:rPr/>
                <w:t>P</w:t>
              </w:r>
            </w:ins>
            <w:ins w:id="1980" w:author="Iana Siomina" w:date="2024-09-25T20:53:00Z">
              <w:r>
                <w:rPr/>
                <w:t>RB</w:t>
              </w:r>
            </w:ins>
          </w:p>
        </w:tc>
        <w:tc>
          <w:tcPr>
            <w:tcW w:w="1037" w:type="dxa"/>
            <w:tcBorders>
              <w:tl2br w:val="nil"/>
              <w:tr2bl w:val="nil"/>
            </w:tcBorders>
            <w:vAlign w:val="center"/>
          </w:tcPr>
          <w:p w14:paraId="0E0016D5">
            <w:pPr>
              <w:pStyle w:val="74"/>
              <w:rPr>
                <w:ins w:id="1981" w:author="Iana Siomina" w:date="2024-09-25T20:53:00Z"/>
              </w:rPr>
            </w:pPr>
          </w:p>
        </w:tc>
        <w:tc>
          <w:tcPr>
            <w:tcW w:w="1037" w:type="dxa"/>
            <w:tcBorders>
              <w:tl2br w:val="nil"/>
              <w:tr2bl w:val="nil"/>
            </w:tcBorders>
            <w:vAlign w:val="center"/>
          </w:tcPr>
          <w:p w14:paraId="3478A73C">
            <w:pPr>
              <w:pStyle w:val="74"/>
              <w:rPr>
                <w:ins w:id="1982" w:author="Iana Siomina" w:date="2024-09-25T20:53:00Z"/>
              </w:rPr>
            </w:pPr>
            <w:ins w:id="1983" w:author="Iana Siomina" w:date="2024-09-25T20:53:00Z">
              <w:r>
                <w:rPr/>
                <w:t>dBm/SCS</w:t>
              </w:r>
            </w:ins>
            <w:ins w:id="1984" w:author="Iana Siomina" w:date="2024-09-25T20:53:00Z">
              <w:r>
                <w:rPr>
                  <w:vertAlign w:val="superscript"/>
                  <w:lang w:eastAsia="zh-CN"/>
                </w:rPr>
                <w:t xml:space="preserve"> </w:t>
              </w:r>
            </w:ins>
          </w:p>
        </w:tc>
        <w:tc>
          <w:tcPr>
            <w:tcW w:w="1424" w:type="dxa"/>
            <w:tcBorders>
              <w:tl2br w:val="nil"/>
              <w:tr2bl w:val="nil"/>
            </w:tcBorders>
            <w:vAlign w:val="center"/>
          </w:tcPr>
          <w:p w14:paraId="13B46D52">
            <w:pPr>
              <w:pStyle w:val="74"/>
              <w:rPr>
                <w:ins w:id="1985" w:author="Iana Siomina" w:date="2024-09-25T20:53:00Z"/>
              </w:rPr>
            </w:pPr>
            <w:ins w:id="1986" w:author="Iana Siomina" w:date="2024-09-25T20:53:00Z">
              <w:r>
                <w:rPr/>
                <w:t>dBm/BW</w:t>
              </w:r>
            </w:ins>
            <w:ins w:id="1987" w:author="Iana Siomina" w:date="2024-09-25T20:53:00Z">
              <w:r>
                <w:rPr>
                  <w:vertAlign w:val="subscript"/>
                </w:rPr>
                <w:t>Channel</w:t>
              </w:r>
            </w:ins>
          </w:p>
        </w:tc>
      </w:tr>
      <w:tr w14:paraId="01A90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1988" w:author="Iana Siomina" w:date="2024-09-25T20:53:00Z"/>
        </w:trPr>
        <w:tc>
          <w:tcPr>
            <w:tcW w:w="1095" w:type="dxa"/>
            <w:tcBorders>
              <w:tl2br w:val="nil"/>
              <w:tr2bl w:val="nil"/>
            </w:tcBorders>
            <w:vAlign w:val="center"/>
          </w:tcPr>
          <w:p w14:paraId="2C5DC7F6">
            <w:pPr>
              <w:pStyle w:val="75"/>
              <w:rPr>
                <w:ins w:id="1989" w:author="Iana Siomina" w:date="2024-09-25T20:53:00Z"/>
                <w:b/>
                <w:sz w:val="16"/>
                <w:szCs w:val="16"/>
                <w:highlight w:val="none"/>
                <w:rPrChange w:id="1990" w:author="CATT" w:date="2024-11-19T17:58:44Z">
                  <w:rPr>
                    <w:ins w:id="1991" w:author="Iana Siomina" w:date="2024-09-25T20:53:00Z"/>
                    <w:b/>
                    <w:sz w:val="16"/>
                    <w:szCs w:val="16"/>
                    <w:highlight w:val="magenta"/>
                  </w:rPr>
                </w:rPrChange>
              </w:rPr>
            </w:pPr>
            <w:ins w:id="1992" w:author="Iana Siomina" w:date="2024-09-25T20:53:00Z">
              <w:del w:id="1993" w:author="CATT" w:date="2024-11-19T18:01:20Z">
                <w:r>
                  <w:rPr>
                    <w:highlight w:val="none"/>
                    <w:lang w:eastAsia="zh-CN"/>
                    <w:rPrChange w:id="1994" w:author="CATT" w:date="2024-11-19T17:58:44Z">
                      <w:rPr>
                        <w:highlight w:val="magenta"/>
                        <w:lang w:eastAsia="zh-CN"/>
                      </w:rPr>
                    </w:rPrChange>
                  </w:rPr>
                  <w:delText>[</w:delText>
                </w:r>
              </w:del>
            </w:ins>
            <w:ins w:id="1995" w:author="Iana Siomina" w:date="2024-09-25T20:53:00Z">
              <w:r>
                <w:rPr>
                  <w:highlight w:val="none"/>
                  <w:lang w:val="sv-SE" w:eastAsia="zh-CN"/>
                  <w:rPrChange w:id="1996" w:author="CATT" w:date="2024-11-19T17:58:44Z">
                    <w:rPr>
                      <w:highlight w:val="magenta"/>
                      <w:lang w:val="sv-SE" w:eastAsia="zh-CN"/>
                    </w:rPr>
                  </w:rPrChange>
                </w:rPr>
                <w:t>1</w:t>
              </w:r>
            </w:ins>
            <w:ins w:id="1997" w:author="Iana Siomina" w:date="2024-10-23T14:15:00Z">
              <w:r>
                <w:rPr>
                  <w:highlight w:val="none"/>
                  <w:lang w:val="sv-SE" w:eastAsia="zh-CN"/>
                  <w:rPrChange w:id="1998" w:author="CATT" w:date="2024-11-19T17:58:44Z">
                    <w:rPr>
                      <w:highlight w:val="magenta"/>
                      <w:lang w:val="sv-SE" w:eastAsia="zh-CN"/>
                    </w:rPr>
                  </w:rPrChange>
                </w:rPr>
                <w:t>7</w:t>
              </w:r>
            </w:ins>
            <w:ins w:id="1999" w:author="Iana Siomina" w:date="2024-09-25T20:53:00Z">
              <w:del w:id="2000" w:author="CATT" w:date="2024-11-19T18:01:19Z">
                <w:r>
                  <w:rPr>
                    <w:highlight w:val="none"/>
                    <w:lang w:eastAsia="zh-CN"/>
                    <w:rPrChange w:id="2001" w:author="CATT" w:date="2024-11-19T17:58:44Z">
                      <w:rPr>
                        <w:highlight w:val="magenta"/>
                        <w:lang w:eastAsia="zh-CN"/>
                      </w:rPr>
                    </w:rPrChange>
                  </w:rPr>
                  <w:delText>]</w:delText>
                </w:r>
              </w:del>
            </w:ins>
          </w:p>
        </w:tc>
        <w:tc>
          <w:tcPr>
            <w:tcW w:w="1047" w:type="dxa"/>
            <w:tcBorders>
              <w:tl2br w:val="nil"/>
              <w:tr2bl w:val="nil"/>
            </w:tcBorders>
            <w:vAlign w:val="center"/>
          </w:tcPr>
          <w:p w14:paraId="24CCFF19">
            <w:pPr>
              <w:pStyle w:val="75"/>
              <w:rPr>
                <w:ins w:id="2002" w:author="Iana Siomina" w:date="2024-09-25T20:53:00Z"/>
                <w:highlight w:val="none"/>
                <w:lang w:eastAsia="zh-CN"/>
                <w:rPrChange w:id="2003" w:author="CATT" w:date="2024-11-19T17:58:44Z">
                  <w:rPr>
                    <w:ins w:id="2004" w:author="Iana Siomina" w:date="2024-09-25T20:53:00Z"/>
                    <w:highlight w:val="magenta"/>
                    <w:lang w:eastAsia="zh-CN"/>
                  </w:rPr>
                </w:rPrChange>
              </w:rPr>
            </w:pPr>
            <w:ins w:id="2005" w:author="Iana Siomina" w:date="2024-09-25T20:53:00Z">
              <w:del w:id="2006" w:author="CATT" w:date="2024-11-19T18:03:06Z">
                <w:r>
                  <w:rPr>
                    <w:highlight w:val="none"/>
                    <w:lang w:eastAsia="zh-CN"/>
                    <w:rPrChange w:id="2007" w:author="CATT" w:date="2024-11-19T17:58:44Z">
                      <w:rPr>
                        <w:highlight w:val="magenta"/>
                        <w:lang w:eastAsia="zh-CN"/>
                      </w:rPr>
                    </w:rPrChange>
                  </w:rPr>
                  <w:delText>[</w:delText>
                </w:r>
              </w:del>
            </w:ins>
            <w:ins w:id="2008" w:author="Iana Siomina" w:date="2024-10-23T14:16:00Z">
              <w:r>
                <w:rPr>
                  <w:highlight w:val="none"/>
                  <w:lang w:val="sv-SE" w:eastAsia="zh-CN"/>
                  <w:rPrChange w:id="2009" w:author="CATT" w:date="2024-11-19T17:58:44Z">
                    <w:rPr>
                      <w:highlight w:val="magenta"/>
                      <w:lang w:val="sv-SE" w:eastAsia="zh-CN"/>
                    </w:rPr>
                  </w:rPrChange>
                </w:rPr>
                <w:t>3</w:t>
              </w:r>
            </w:ins>
            <w:ins w:id="2010" w:author="Iana Siomina" w:date="2024-09-25T20:53:00Z">
              <w:del w:id="2011" w:author="CATT" w:date="2024-11-19T18:03:05Z">
                <w:r>
                  <w:rPr>
                    <w:highlight w:val="none"/>
                    <w:lang w:eastAsia="zh-CN"/>
                    <w:rPrChange w:id="2012" w:author="CATT" w:date="2024-11-19T17:58:44Z">
                      <w:rPr>
                        <w:highlight w:val="magenta"/>
                        <w:lang w:eastAsia="zh-CN"/>
                      </w:rPr>
                    </w:rPrChange>
                  </w:rPr>
                  <w:delText>]</w:delText>
                </w:r>
              </w:del>
            </w:ins>
          </w:p>
        </w:tc>
        <w:tc>
          <w:tcPr>
            <w:tcW w:w="587" w:type="dxa"/>
            <w:vMerge w:val="restart"/>
            <w:tcBorders>
              <w:tl2br w:val="nil"/>
              <w:tr2bl w:val="nil"/>
            </w:tcBorders>
            <w:vAlign w:val="center"/>
          </w:tcPr>
          <w:p w14:paraId="6763324A">
            <w:pPr>
              <w:pStyle w:val="75"/>
              <w:rPr>
                <w:ins w:id="2013" w:author="Iana Siomina" w:date="2024-09-25T20:53:00Z"/>
                <w:lang w:eastAsia="zh-CN"/>
              </w:rPr>
            </w:pPr>
            <w:ins w:id="2014" w:author="Iana Siomina" w:date="2024-09-25T20:53:00Z">
              <w:r>
                <w:rPr>
                  <w:rFonts w:hint="eastAsia"/>
                  <w:lang w:eastAsia="zh-CN"/>
                </w:rPr>
                <w:t>6</w:t>
              </w:r>
            </w:ins>
            <w:ins w:id="2015" w:author="Iana Siomina" w:date="2024-09-25T20:53:00Z">
              <w:r>
                <w:rPr>
                  <w:lang w:eastAsia="zh-CN"/>
                </w:rPr>
                <w:t>0</w:t>
              </w:r>
            </w:ins>
          </w:p>
        </w:tc>
        <w:tc>
          <w:tcPr>
            <w:tcW w:w="1116" w:type="dxa"/>
            <w:tcBorders>
              <w:tl2br w:val="nil"/>
              <w:tr2bl w:val="nil"/>
            </w:tcBorders>
            <w:vAlign w:val="center"/>
          </w:tcPr>
          <w:p w14:paraId="638D3F06">
            <w:pPr>
              <w:pStyle w:val="75"/>
              <w:rPr>
                <w:ins w:id="2016" w:author="Iana Siomina" w:date="2024-09-25T20:53:00Z"/>
                <w:b/>
                <w:sz w:val="16"/>
                <w:szCs w:val="16"/>
              </w:rPr>
            </w:pPr>
            <w:ins w:id="2017" w:author="Iana Siomina" w:date="2024-09-25T20:53:00Z">
              <w:r>
                <w:rPr/>
                <w:t>≥ 24</w:t>
              </w:r>
            </w:ins>
          </w:p>
        </w:tc>
        <w:tc>
          <w:tcPr>
            <w:tcW w:w="1037" w:type="dxa"/>
            <w:tcBorders>
              <w:tl2br w:val="nil"/>
              <w:tr2bl w:val="nil"/>
            </w:tcBorders>
            <w:vAlign w:val="center"/>
          </w:tcPr>
          <w:p w14:paraId="3CB7AE2F">
            <w:pPr>
              <w:pStyle w:val="75"/>
              <w:rPr>
                <w:ins w:id="2018" w:author="Iana Siomina" w:date="2024-09-25T20:53:00Z"/>
                <w:b/>
              </w:rPr>
            </w:pPr>
            <w:ins w:id="2019" w:author="Iana Siomina" w:date="2024-09-25T20:53:00Z">
              <w:r>
                <w:rPr>
                  <w:rFonts w:cs="Arial"/>
                </w:rPr>
                <w:t>≥ 4</w:t>
              </w:r>
            </w:ins>
          </w:p>
        </w:tc>
        <w:tc>
          <w:tcPr>
            <w:tcW w:w="1037" w:type="dxa"/>
            <w:tcBorders>
              <w:tl2br w:val="nil"/>
              <w:tr2bl w:val="nil"/>
            </w:tcBorders>
            <w:vAlign w:val="center"/>
          </w:tcPr>
          <w:p w14:paraId="6DA21537">
            <w:pPr>
              <w:pStyle w:val="75"/>
              <w:rPr>
                <w:ins w:id="2020" w:author="Iana Siomina" w:date="2024-09-25T20:53:00Z"/>
                <w:b/>
                <w:sz w:val="16"/>
                <w:szCs w:val="16"/>
              </w:rPr>
            </w:pPr>
            <w:ins w:id="2021" w:author="Iana Siomina" w:date="2024-09-25T20:53:00Z">
              <w:r>
                <w:rPr/>
                <w:t xml:space="preserve">Same value as PRS_RP </w:t>
              </w:r>
            </w:ins>
            <w:ins w:id="2022" w:author="Iana Siomina" w:date="2024-11-03T02:21:00Z">
              <w:r>
                <w:rPr/>
                <w:t>in table</w:t>
              </w:r>
            </w:ins>
            <w:ins w:id="2023" w:author="Iana Siomina" w:date="2024-09-25T20:53:00Z">
              <w:r>
                <w:rPr/>
                <w:t xml:space="preserve"> B.2.</w:t>
              </w:r>
            </w:ins>
            <w:ins w:id="2024" w:author="Iana Siomina" w:date="2024-09-25T20:53:00Z">
              <w:r>
                <w:rPr>
                  <w:rFonts w:hint="eastAsia"/>
                  <w:lang w:eastAsia="zh-CN"/>
                </w:rPr>
                <w:t>14</w:t>
              </w:r>
            </w:ins>
            <w:ins w:id="2025" w:author="Iana Siomina" w:date="2024-09-25T20:53:00Z">
              <w:r>
                <w:rPr/>
                <w:t>-2, according to UE Power class, operating band and angle of arrival</w:t>
              </w:r>
            </w:ins>
          </w:p>
        </w:tc>
        <w:tc>
          <w:tcPr>
            <w:tcW w:w="1424" w:type="dxa"/>
            <w:tcBorders>
              <w:tl2br w:val="nil"/>
              <w:tr2bl w:val="nil"/>
            </w:tcBorders>
            <w:vAlign w:val="center"/>
          </w:tcPr>
          <w:p w14:paraId="7E14DE81">
            <w:pPr>
              <w:pStyle w:val="75"/>
              <w:rPr>
                <w:ins w:id="2026" w:author="Iana Siomina" w:date="2024-09-25T20:53:00Z"/>
                <w:b/>
                <w:sz w:val="16"/>
                <w:szCs w:val="16"/>
              </w:rPr>
            </w:pPr>
            <w:ins w:id="2027" w:author="Iana Siomina" w:date="2024-09-25T20:53:00Z">
              <w:r>
                <w:rPr>
                  <w:lang w:eastAsia="zh-CN"/>
                </w:rPr>
                <w:t>-50</w:t>
              </w:r>
            </w:ins>
          </w:p>
        </w:tc>
      </w:tr>
      <w:tr w14:paraId="4C8792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28" w:author="Iana Siomina" w:date="2024-09-25T20:53:00Z"/>
        </w:trPr>
        <w:tc>
          <w:tcPr>
            <w:tcW w:w="1095" w:type="dxa"/>
            <w:tcBorders>
              <w:tl2br w:val="nil"/>
              <w:tr2bl w:val="nil"/>
            </w:tcBorders>
            <w:vAlign w:val="center"/>
          </w:tcPr>
          <w:p w14:paraId="4B9A8293">
            <w:pPr>
              <w:pStyle w:val="75"/>
              <w:rPr>
                <w:ins w:id="2029" w:author="Iana Siomina" w:date="2024-09-25T20:53:00Z"/>
                <w:b/>
                <w:sz w:val="16"/>
                <w:szCs w:val="16"/>
                <w:highlight w:val="none"/>
                <w:rPrChange w:id="2030" w:author="CATT" w:date="2024-11-19T17:58:44Z">
                  <w:rPr>
                    <w:ins w:id="2031" w:author="Iana Siomina" w:date="2024-09-25T20:53:00Z"/>
                    <w:b/>
                    <w:sz w:val="16"/>
                    <w:szCs w:val="16"/>
                    <w:highlight w:val="magenta"/>
                  </w:rPr>
                </w:rPrChange>
              </w:rPr>
            </w:pPr>
            <w:ins w:id="2032" w:author="Iana Siomina" w:date="2024-09-25T20:53:00Z">
              <w:del w:id="2033" w:author="CATT" w:date="2024-11-19T18:01:22Z">
                <w:r>
                  <w:rPr>
                    <w:highlight w:val="none"/>
                    <w:lang w:eastAsia="zh-CN"/>
                    <w:rPrChange w:id="2034" w:author="CATT" w:date="2024-11-19T17:58:44Z">
                      <w:rPr>
                        <w:highlight w:val="magenta"/>
                        <w:lang w:eastAsia="zh-CN"/>
                      </w:rPr>
                    </w:rPrChange>
                  </w:rPr>
                  <w:delText>[</w:delText>
                </w:r>
              </w:del>
            </w:ins>
            <w:ins w:id="2035" w:author="Iana Siomina" w:date="2024-10-23T14:16:00Z">
              <w:r>
                <w:rPr>
                  <w:highlight w:val="none"/>
                  <w:lang w:val="sv-SE" w:eastAsia="zh-CN"/>
                  <w:rPrChange w:id="2036" w:author="CATT" w:date="2024-11-19T17:58:44Z">
                    <w:rPr>
                      <w:highlight w:val="magenta"/>
                      <w:lang w:val="sv-SE" w:eastAsia="zh-CN"/>
                    </w:rPr>
                  </w:rPrChange>
                </w:rPr>
                <w:t>9</w:t>
              </w:r>
            </w:ins>
            <w:ins w:id="2037" w:author="Iana Siomina" w:date="2024-09-25T20:53:00Z">
              <w:del w:id="2038" w:author="CATT" w:date="2024-11-19T18:01:22Z">
                <w:r>
                  <w:rPr>
                    <w:highlight w:val="none"/>
                    <w:lang w:eastAsia="zh-CN"/>
                    <w:rPrChange w:id="2039" w:author="CATT" w:date="2024-11-19T17:58:44Z">
                      <w:rPr>
                        <w:highlight w:val="magenta"/>
                        <w:lang w:eastAsia="zh-CN"/>
                      </w:rPr>
                    </w:rPrChange>
                  </w:rPr>
                  <w:delText>]</w:delText>
                </w:r>
              </w:del>
            </w:ins>
          </w:p>
        </w:tc>
        <w:tc>
          <w:tcPr>
            <w:tcW w:w="1047" w:type="dxa"/>
            <w:tcBorders>
              <w:tl2br w:val="nil"/>
              <w:tr2bl w:val="nil"/>
            </w:tcBorders>
            <w:vAlign w:val="center"/>
          </w:tcPr>
          <w:p w14:paraId="0190315A">
            <w:pPr>
              <w:pStyle w:val="75"/>
              <w:rPr>
                <w:ins w:id="2040" w:author="Iana Siomina" w:date="2024-09-25T20:53:00Z"/>
                <w:highlight w:val="none"/>
                <w:lang w:eastAsia="zh-CN"/>
                <w:rPrChange w:id="2041" w:author="CATT" w:date="2024-11-19T17:58:44Z">
                  <w:rPr>
                    <w:ins w:id="2042" w:author="Iana Siomina" w:date="2024-09-25T20:53:00Z"/>
                    <w:highlight w:val="magenta"/>
                    <w:lang w:eastAsia="zh-CN"/>
                  </w:rPr>
                </w:rPrChange>
              </w:rPr>
            </w:pPr>
            <w:ins w:id="2043" w:author="Iana Siomina" w:date="2024-09-25T20:53:00Z">
              <w:del w:id="2044" w:author="CATT" w:date="2024-11-19T18:03:08Z">
                <w:r>
                  <w:rPr>
                    <w:highlight w:val="none"/>
                    <w:lang w:eastAsia="zh-CN"/>
                    <w:rPrChange w:id="2045" w:author="CATT" w:date="2024-11-19T17:58:44Z">
                      <w:rPr>
                        <w:highlight w:val="magenta"/>
                        <w:lang w:eastAsia="zh-CN"/>
                      </w:rPr>
                    </w:rPrChange>
                  </w:rPr>
                  <w:delText>[</w:delText>
                </w:r>
              </w:del>
            </w:ins>
            <w:ins w:id="2046" w:author="Iana Siomina" w:date="2024-09-25T20:53:00Z">
              <w:r>
                <w:rPr>
                  <w:highlight w:val="none"/>
                  <w:lang w:val="sv-SE" w:eastAsia="zh-CN"/>
                  <w:rPrChange w:id="2047" w:author="CATT" w:date="2024-11-19T17:58:44Z">
                    <w:rPr>
                      <w:highlight w:val="magenta"/>
                      <w:lang w:val="sv-SE" w:eastAsia="zh-CN"/>
                    </w:rPr>
                  </w:rPrChange>
                </w:rPr>
                <w:t>5</w:t>
              </w:r>
            </w:ins>
            <w:ins w:id="2048" w:author="Iana Siomina" w:date="2024-09-25T20:53:00Z">
              <w:del w:id="2049" w:author="CATT" w:date="2024-11-19T18:03:08Z">
                <w:r>
                  <w:rPr>
                    <w:highlight w:val="none"/>
                    <w:lang w:eastAsia="zh-CN"/>
                    <w:rPrChange w:id="2050" w:author="CATT" w:date="2024-11-19T17:58:44Z">
                      <w:rPr>
                        <w:highlight w:val="magenta"/>
                        <w:lang w:eastAsia="zh-CN"/>
                      </w:rPr>
                    </w:rPrChange>
                  </w:rPr>
                  <w:delText>]</w:delText>
                </w:r>
              </w:del>
            </w:ins>
          </w:p>
        </w:tc>
        <w:tc>
          <w:tcPr>
            <w:tcW w:w="587" w:type="dxa"/>
            <w:vMerge w:val="continue"/>
            <w:tcBorders>
              <w:tl2br w:val="nil"/>
              <w:tr2bl w:val="nil"/>
            </w:tcBorders>
            <w:vAlign w:val="center"/>
          </w:tcPr>
          <w:p w14:paraId="13C1F083">
            <w:pPr>
              <w:pStyle w:val="75"/>
              <w:rPr>
                <w:ins w:id="2051" w:author="Iana Siomina" w:date="2024-09-25T20:53:00Z"/>
                <w:b/>
                <w:lang w:eastAsia="zh-CN"/>
              </w:rPr>
            </w:pPr>
          </w:p>
        </w:tc>
        <w:tc>
          <w:tcPr>
            <w:tcW w:w="1116" w:type="dxa"/>
            <w:tcBorders>
              <w:tl2br w:val="nil"/>
              <w:tr2bl w:val="nil"/>
            </w:tcBorders>
            <w:vAlign w:val="center"/>
          </w:tcPr>
          <w:p w14:paraId="12348884">
            <w:pPr>
              <w:pStyle w:val="75"/>
              <w:rPr>
                <w:ins w:id="2052" w:author="Iana Siomina" w:date="2024-09-25T20:53:00Z"/>
                <w:b/>
                <w:sz w:val="16"/>
                <w:szCs w:val="16"/>
              </w:rPr>
            </w:pPr>
            <w:ins w:id="2053" w:author="Iana Siomina" w:date="2024-09-25T20:53:00Z">
              <w:r>
                <w:rPr/>
                <w:t>≥ 64</w:t>
              </w:r>
            </w:ins>
          </w:p>
        </w:tc>
        <w:tc>
          <w:tcPr>
            <w:tcW w:w="1037" w:type="dxa"/>
            <w:tcBorders>
              <w:tl2br w:val="nil"/>
              <w:tr2bl w:val="nil"/>
            </w:tcBorders>
            <w:vAlign w:val="center"/>
          </w:tcPr>
          <w:p w14:paraId="0465F467">
            <w:pPr>
              <w:pStyle w:val="75"/>
              <w:rPr>
                <w:ins w:id="2054" w:author="Iana Siomina" w:date="2024-09-25T20:53:00Z"/>
                <w:b/>
              </w:rPr>
            </w:pPr>
            <w:ins w:id="2055" w:author="Iana Siomina" w:date="2024-09-25T20:53:00Z">
              <w:r>
                <w:rPr>
                  <w:rFonts w:cs="Arial"/>
                </w:rPr>
                <w:t>≥ 1</w:t>
              </w:r>
            </w:ins>
          </w:p>
        </w:tc>
        <w:tc>
          <w:tcPr>
            <w:tcW w:w="1037" w:type="dxa"/>
            <w:tcBorders>
              <w:tl2br w:val="nil"/>
              <w:tr2bl w:val="nil"/>
            </w:tcBorders>
            <w:vAlign w:val="center"/>
          </w:tcPr>
          <w:p w14:paraId="565DD757">
            <w:pPr>
              <w:pStyle w:val="75"/>
              <w:rPr>
                <w:ins w:id="2056" w:author="Iana Siomina" w:date="2024-09-25T20:53:00Z"/>
                <w:b/>
                <w:sz w:val="16"/>
                <w:szCs w:val="16"/>
              </w:rPr>
            </w:pPr>
            <w:ins w:id="2057" w:author="Iana Siomina" w:date="2024-09-25T20:53:00Z">
              <w:r>
                <w:rPr/>
                <w:t>Note 4</w:t>
              </w:r>
            </w:ins>
          </w:p>
        </w:tc>
        <w:tc>
          <w:tcPr>
            <w:tcW w:w="1424" w:type="dxa"/>
            <w:tcBorders>
              <w:tl2br w:val="nil"/>
              <w:tr2bl w:val="nil"/>
            </w:tcBorders>
            <w:vAlign w:val="center"/>
          </w:tcPr>
          <w:p w14:paraId="691B0479">
            <w:pPr>
              <w:pStyle w:val="75"/>
              <w:rPr>
                <w:ins w:id="2058" w:author="Iana Siomina" w:date="2024-09-25T20:53:00Z"/>
                <w:b/>
                <w:sz w:val="16"/>
                <w:szCs w:val="16"/>
              </w:rPr>
            </w:pPr>
            <w:ins w:id="2059" w:author="Iana Siomina" w:date="2024-09-25T20:53:00Z">
              <w:r>
                <w:rPr/>
                <w:t>Note 4</w:t>
              </w:r>
            </w:ins>
          </w:p>
        </w:tc>
      </w:tr>
      <w:tr w14:paraId="283B5B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060" w:author="Iana Siomina" w:date="2024-09-25T20:53:00Z"/>
        </w:trPr>
        <w:tc>
          <w:tcPr>
            <w:tcW w:w="1095" w:type="dxa"/>
            <w:tcBorders>
              <w:tl2br w:val="nil"/>
              <w:tr2bl w:val="nil"/>
            </w:tcBorders>
            <w:vAlign w:val="center"/>
          </w:tcPr>
          <w:p w14:paraId="08115AA6">
            <w:pPr>
              <w:pStyle w:val="75"/>
              <w:rPr>
                <w:ins w:id="2061" w:author="Iana Siomina" w:date="2024-09-25T20:53:00Z"/>
                <w:highlight w:val="none"/>
                <w:lang w:eastAsia="zh-CN"/>
                <w:rPrChange w:id="2062" w:author="CATT" w:date="2024-11-19T17:58:44Z">
                  <w:rPr>
                    <w:ins w:id="2063" w:author="Iana Siomina" w:date="2024-09-25T20:53:00Z"/>
                    <w:highlight w:val="magenta"/>
                    <w:lang w:eastAsia="zh-CN"/>
                  </w:rPr>
                </w:rPrChange>
              </w:rPr>
            </w:pPr>
            <w:ins w:id="2064" w:author="Iana Siomina" w:date="2024-09-25T20:53:00Z">
              <w:del w:id="2065" w:author="CATT" w:date="2024-11-19T18:01:24Z">
                <w:r>
                  <w:rPr>
                    <w:highlight w:val="none"/>
                    <w:lang w:eastAsia="zh-CN"/>
                    <w:rPrChange w:id="2066" w:author="CATT" w:date="2024-11-19T17:58:44Z">
                      <w:rPr>
                        <w:highlight w:val="magenta"/>
                        <w:lang w:eastAsia="zh-CN"/>
                      </w:rPr>
                    </w:rPrChange>
                  </w:rPr>
                  <w:delText>[</w:delText>
                </w:r>
              </w:del>
            </w:ins>
            <w:ins w:id="2067" w:author="Iana Siomina" w:date="2024-10-23T14:16:00Z">
              <w:r>
                <w:rPr>
                  <w:highlight w:val="none"/>
                  <w:lang w:val="sv-SE" w:eastAsia="zh-CN"/>
                  <w:rPrChange w:id="2068" w:author="CATT" w:date="2024-11-19T17:58:44Z">
                    <w:rPr>
                      <w:highlight w:val="magenta"/>
                      <w:lang w:val="sv-SE" w:eastAsia="zh-CN"/>
                    </w:rPr>
                  </w:rPrChange>
                </w:rPr>
                <w:t>7</w:t>
              </w:r>
            </w:ins>
            <w:ins w:id="2069" w:author="Iana Siomina" w:date="2024-09-25T20:53:00Z">
              <w:del w:id="2070" w:author="CATT" w:date="2024-11-19T18:01:25Z">
                <w:r>
                  <w:rPr>
                    <w:highlight w:val="none"/>
                    <w:lang w:eastAsia="zh-CN"/>
                    <w:rPrChange w:id="2071" w:author="CATT" w:date="2024-11-19T17:58:44Z">
                      <w:rPr>
                        <w:highlight w:val="magenta"/>
                        <w:lang w:eastAsia="zh-CN"/>
                      </w:rPr>
                    </w:rPrChange>
                  </w:rPr>
                  <w:delText>]</w:delText>
                </w:r>
              </w:del>
            </w:ins>
          </w:p>
        </w:tc>
        <w:tc>
          <w:tcPr>
            <w:tcW w:w="1047" w:type="dxa"/>
            <w:tcBorders>
              <w:tl2br w:val="nil"/>
              <w:tr2bl w:val="nil"/>
            </w:tcBorders>
            <w:vAlign w:val="center"/>
          </w:tcPr>
          <w:p w14:paraId="1CCF4735">
            <w:pPr>
              <w:pStyle w:val="75"/>
              <w:rPr>
                <w:ins w:id="2072" w:author="Iana Siomina" w:date="2024-09-25T20:53:00Z"/>
                <w:highlight w:val="none"/>
                <w:lang w:eastAsia="zh-CN"/>
                <w:rPrChange w:id="2073" w:author="CATT" w:date="2024-11-19T17:58:44Z">
                  <w:rPr>
                    <w:ins w:id="2074" w:author="Iana Siomina" w:date="2024-09-25T20:53:00Z"/>
                    <w:highlight w:val="magenta"/>
                    <w:lang w:eastAsia="zh-CN"/>
                  </w:rPr>
                </w:rPrChange>
              </w:rPr>
            </w:pPr>
            <w:ins w:id="2075" w:author="Iana Siomina" w:date="2024-09-25T20:53:00Z">
              <w:del w:id="2076" w:author="CATT" w:date="2024-11-19T18:03:10Z">
                <w:r>
                  <w:rPr>
                    <w:highlight w:val="none"/>
                    <w:lang w:eastAsia="zh-CN"/>
                    <w:rPrChange w:id="2077" w:author="CATT" w:date="2024-11-19T17:58:44Z">
                      <w:rPr>
                        <w:highlight w:val="magenta"/>
                        <w:lang w:eastAsia="zh-CN"/>
                      </w:rPr>
                    </w:rPrChange>
                  </w:rPr>
                  <w:delText>[</w:delText>
                </w:r>
              </w:del>
            </w:ins>
            <w:ins w:id="2078" w:author="Iana Siomina" w:date="2024-10-23T14:16:00Z">
              <w:r>
                <w:rPr>
                  <w:highlight w:val="none"/>
                  <w:lang w:val="sv-SE" w:eastAsia="zh-CN"/>
                  <w:rPrChange w:id="2079" w:author="CATT" w:date="2024-11-19T17:58:44Z">
                    <w:rPr>
                      <w:highlight w:val="magenta"/>
                      <w:lang w:val="sv-SE" w:eastAsia="zh-CN"/>
                    </w:rPr>
                  </w:rPrChange>
                </w:rPr>
                <w:t>3</w:t>
              </w:r>
            </w:ins>
            <w:ins w:id="2080" w:author="Iana Siomina" w:date="2024-09-25T20:53:00Z">
              <w:del w:id="2081" w:author="CATT" w:date="2024-11-19T18:03:10Z">
                <w:r>
                  <w:rPr>
                    <w:highlight w:val="none"/>
                    <w:lang w:eastAsia="zh-CN"/>
                    <w:rPrChange w:id="2082" w:author="CATT" w:date="2024-11-19T17:58:44Z">
                      <w:rPr>
                        <w:highlight w:val="magenta"/>
                        <w:lang w:eastAsia="zh-CN"/>
                      </w:rPr>
                    </w:rPrChange>
                  </w:rPr>
                  <w:delText>]</w:delText>
                </w:r>
              </w:del>
            </w:ins>
          </w:p>
        </w:tc>
        <w:tc>
          <w:tcPr>
            <w:tcW w:w="587" w:type="dxa"/>
            <w:vMerge w:val="continue"/>
            <w:tcBorders>
              <w:tl2br w:val="nil"/>
              <w:tr2bl w:val="nil"/>
            </w:tcBorders>
            <w:vAlign w:val="center"/>
          </w:tcPr>
          <w:p w14:paraId="56EB78DF">
            <w:pPr>
              <w:pStyle w:val="75"/>
              <w:rPr>
                <w:ins w:id="2083" w:author="Iana Siomina" w:date="2024-09-25T20:53:00Z"/>
                <w:b/>
                <w:lang w:eastAsia="zh-CN"/>
              </w:rPr>
            </w:pPr>
          </w:p>
        </w:tc>
        <w:tc>
          <w:tcPr>
            <w:tcW w:w="1116" w:type="dxa"/>
            <w:tcBorders>
              <w:tl2br w:val="nil"/>
              <w:tr2bl w:val="nil"/>
            </w:tcBorders>
            <w:vAlign w:val="center"/>
          </w:tcPr>
          <w:p w14:paraId="2288DAD4">
            <w:pPr>
              <w:pStyle w:val="75"/>
              <w:rPr>
                <w:ins w:id="2084" w:author="Iana Siomina" w:date="2024-09-25T20:53:00Z"/>
              </w:rPr>
            </w:pPr>
            <w:ins w:id="2085" w:author="Iana Siomina" w:date="2024-09-25T20:53:00Z">
              <w:r>
                <w:rPr/>
                <w:t>≥ 132</w:t>
              </w:r>
            </w:ins>
          </w:p>
        </w:tc>
        <w:tc>
          <w:tcPr>
            <w:tcW w:w="1037" w:type="dxa"/>
            <w:tcBorders>
              <w:tl2br w:val="nil"/>
              <w:tr2bl w:val="nil"/>
            </w:tcBorders>
            <w:vAlign w:val="center"/>
          </w:tcPr>
          <w:p w14:paraId="773FCC5B">
            <w:pPr>
              <w:pStyle w:val="75"/>
              <w:rPr>
                <w:ins w:id="2086" w:author="Iana Siomina" w:date="2024-09-25T20:53:00Z"/>
              </w:rPr>
            </w:pPr>
            <w:ins w:id="2087" w:author="Iana Siomina" w:date="2024-09-25T20:53:00Z">
              <w:r>
                <w:rPr>
                  <w:rFonts w:cs="Arial"/>
                </w:rPr>
                <w:t>≥ 1</w:t>
              </w:r>
            </w:ins>
          </w:p>
        </w:tc>
        <w:tc>
          <w:tcPr>
            <w:tcW w:w="1037" w:type="dxa"/>
            <w:tcBorders>
              <w:tl2br w:val="nil"/>
              <w:tr2bl w:val="nil"/>
            </w:tcBorders>
            <w:vAlign w:val="center"/>
          </w:tcPr>
          <w:p w14:paraId="658FBAFD">
            <w:pPr>
              <w:pStyle w:val="75"/>
              <w:rPr>
                <w:ins w:id="2088" w:author="Iana Siomina" w:date="2024-09-25T20:53:00Z"/>
              </w:rPr>
            </w:pPr>
            <w:ins w:id="2089" w:author="Iana Siomina" w:date="2024-09-25T20:53:00Z">
              <w:r>
                <w:rPr/>
                <w:t>Note 4</w:t>
              </w:r>
            </w:ins>
          </w:p>
        </w:tc>
        <w:tc>
          <w:tcPr>
            <w:tcW w:w="1424" w:type="dxa"/>
            <w:tcBorders>
              <w:tl2br w:val="nil"/>
              <w:tr2bl w:val="nil"/>
            </w:tcBorders>
            <w:vAlign w:val="center"/>
          </w:tcPr>
          <w:p w14:paraId="56056688">
            <w:pPr>
              <w:pStyle w:val="75"/>
              <w:rPr>
                <w:ins w:id="2090" w:author="Iana Siomina" w:date="2024-09-25T20:53:00Z"/>
              </w:rPr>
            </w:pPr>
            <w:ins w:id="2091" w:author="Iana Siomina" w:date="2024-09-25T20:53:00Z">
              <w:r>
                <w:rPr/>
                <w:t>Note 4</w:t>
              </w:r>
            </w:ins>
          </w:p>
        </w:tc>
      </w:tr>
      <w:tr w14:paraId="79361D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ins w:id="2092" w:author="Iana Siomina" w:date="2024-09-25T20:53:00Z"/>
        </w:trPr>
        <w:tc>
          <w:tcPr>
            <w:tcW w:w="1095" w:type="dxa"/>
            <w:tcBorders>
              <w:tl2br w:val="nil"/>
              <w:tr2bl w:val="nil"/>
            </w:tcBorders>
            <w:vAlign w:val="center"/>
          </w:tcPr>
          <w:p w14:paraId="08304823">
            <w:pPr>
              <w:pStyle w:val="75"/>
              <w:rPr>
                <w:ins w:id="2093" w:author="Iana Siomina" w:date="2024-09-25T20:53:00Z"/>
                <w:highlight w:val="none"/>
                <w:lang w:eastAsia="zh-CN"/>
                <w:rPrChange w:id="2094" w:author="CATT" w:date="2024-11-19T17:58:44Z">
                  <w:rPr>
                    <w:ins w:id="2095" w:author="Iana Siomina" w:date="2024-09-25T20:53:00Z"/>
                    <w:highlight w:val="magenta"/>
                    <w:lang w:eastAsia="zh-CN"/>
                  </w:rPr>
                </w:rPrChange>
              </w:rPr>
            </w:pPr>
            <w:ins w:id="2096" w:author="Iana Siomina" w:date="2024-09-25T20:53:00Z">
              <w:del w:id="2097" w:author="CATT" w:date="2024-11-19T18:01:38Z">
                <w:r>
                  <w:rPr>
                    <w:highlight w:val="none"/>
                    <w:lang w:eastAsia="zh-CN"/>
                    <w:rPrChange w:id="2098" w:author="CATT" w:date="2024-11-19T17:58:44Z">
                      <w:rPr>
                        <w:highlight w:val="magenta"/>
                        <w:lang w:eastAsia="zh-CN"/>
                      </w:rPr>
                    </w:rPrChange>
                  </w:rPr>
                  <w:delText>[</w:delText>
                </w:r>
              </w:del>
            </w:ins>
            <w:ins w:id="2099" w:author="Iana Siomina" w:date="2024-09-25T20:53:00Z">
              <w:r>
                <w:rPr>
                  <w:highlight w:val="none"/>
                  <w:lang w:val="sv-SE" w:eastAsia="zh-CN"/>
                  <w:rPrChange w:id="2100" w:author="CATT" w:date="2024-11-19T17:58:44Z">
                    <w:rPr>
                      <w:highlight w:val="magenta"/>
                      <w:lang w:val="sv-SE" w:eastAsia="zh-CN"/>
                    </w:rPr>
                  </w:rPrChange>
                </w:rPr>
                <w:t>1</w:t>
              </w:r>
            </w:ins>
            <w:ins w:id="2101" w:author="Iana Siomina" w:date="2024-10-23T14:16:00Z">
              <w:r>
                <w:rPr>
                  <w:highlight w:val="none"/>
                  <w:lang w:val="sv-SE" w:eastAsia="zh-CN"/>
                  <w:rPrChange w:id="2102" w:author="CATT" w:date="2024-11-19T17:58:44Z">
                    <w:rPr>
                      <w:highlight w:val="magenta"/>
                      <w:lang w:val="sv-SE" w:eastAsia="zh-CN"/>
                    </w:rPr>
                  </w:rPrChange>
                </w:rPr>
                <w:t>7</w:t>
              </w:r>
            </w:ins>
            <w:ins w:id="2103" w:author="Iana Siomina" w:date="2024-09-25T20:53:00Z">
              <w:del w:id="2104" w:author="CATT" w:date="2024-11-19T18:01:37Z">
                <w:r>
                  <w:rPr>
                    <w:highlight w:val="none"/>
                    <w:lang w:eastAsia="zh-CN"/>
                    <w:rPrChange w:id="2105" w:author="CATT" w:date="2024-11-19T17:58:44Z">
                      <w:rPr>
                        <w:highlight w:val="magenta"/>
                        <w:lang w:eastAsia="zh-CN"/>
                      </w:rPr>
                    </w:rPrChange>
                  </w:rPr>
                  <w:delText>]</w:delText>
                </w:r>
              </w:del>
            </w:ins>
          </w:p>
        </w:tc>
        <w:tc>
          <w:tcPr>
            <w:tcW w:w="1047" w:type="dxa"/>
            <w:tcBorders>
              <w:tl2br w:val="nil"/>
              <w:tr2bl w:val="nil"/>
            </w:tcBorders>
            <w:vAlign w:val="center"/>
          </w:tcPr>
          <w:p w14:paraId="3F4C15C5">
            <w:pPr>
              <w:pStyle w:val="75"/>
              <w:rPr>
                <w:ins w:id="2106" w:author="Iana Siomina" w:date="2024-09-25T20:53:00Z"/>
                <w:highlight w:val="none"/>
                <w:lang w:eastAsia="zh-CN"/>
                <w:rPrChange w:id="2107" w:author="CATT" w:date="2024-11-19T17:58:44Z">
                  <w:rPr>
                    <w:ins w:id="2108" w:author="Iana Siomina" w:date="2024-09-25T20:53:00Z"/>
                    <w:highlight w:val="magenta"/>
                    <w:lang w:eastAsia="zh-CN"/>
                  </w:rPr>
                </w:rPrChange>
              </w:rPr>
            </w:pPr>
            <w:ins w:id="2109" w:author="Iana Siomina" w:date="2024-09-25T20:53:00Z">
              <w:del w:id="2110" w:author="CATT" w:date="2024-11-19T18:03:18Z">
                <w:r>
                  <w:rPr>
                    <w:highlight w:val="none"/>
                    <w:lang w:eastAsia="zh-CN"/>
                    <w:rPrChange w:id="2111" w:author="CATT" w:date="2024-11-19T17:58:44Z">
                      <w:rPr>
                        <w:highlight w:val="magenta"/>
                        <w:lang w:eastAsia="zh-CN"/>
                      </w:rPr>
                    </w:rPrChange>
                  </w:rPr>
                  <w:delText>[</w:delText>
                </w:r>
              </w:del>
            </w:ins>
            <w:ins w:id="2112" w:author="Iana Siomina" w:date="2024-10-23T14:16:00Z">
              <w:r>
                <w:rPr>
                  <w:highlight w:val="none"/>
                  <w:lang w:val="sv-SE" w:eastAsia="zh-CN"/>
                  <w:rPrChange w:id="2113" w:author="CATT" w:date="2024-11-19T17:58:44Z">
                    <w:rPr>
                      <w:highlight w:val="magenta"/>
                      <w:lang w:val="sv-SE" w:eastAsia="zh-CN"/>
                    </w:rPr>
                  </w:rPrChange>
                </w:rPr>
                <w:t>3</w:t>
              </w:r>
            </w:ins>
            <w:ins w:id="2114" w:author="Iana Siomina" w:date="2024-09-25T20:53:00Z">
              <w:del w:id="2115" w:author="CATT" w:date="2024-11-19T18:03:17Z">
                <w:r>
                  <w:rPr>
                    <w:highlight w:val="none"/>
                    <w:lang w:eastAsia="zh-CN"/>
                    <w:rPrChange w:id="2116" w:author="CATT" w:date="2024-11-19T17:58:44Z">
                      <w:rPr>
                        <w:highlight w:val="magenta"/>
                        <w:lang w:eastAsia="zh-CN"/>
                      </w:rPr>
                    </w:rPrChange>
                  </w:rPr>
                  <w:delText>]</w:delText>
                </w:r>
              </w:del>
            </w:ins>
          </w:p>
        </w:tc>
        <w:tc>
          <w:tcPr>
            <w:tcW w:w="587" w:type="dxa"/>
            <w:vMerge w:val="restart"/>
            <w:tcBorders>
              <w:tl2br w:val="nil"/>
              <w:tr2bl w:val="nil"/>
            </w:tcBorders>
            <w:vAlign w:val="center"/>
          </w:tcPr>
          <w:p w14:paraId="64EC031A">
            <w:pPr>
              <w:pStyle w:val="75"/>
              <w:rPr>
                <w:ins w:id="2117" w:author="Iana Siomina" w:date="2024-09-25T20:53:00Z"/>
                <w:lang w:val="sv-SE" w:eastAsia="zh-CN"/>
              </w:rPr>
            </w:pPr>
            <w:ins w:id="2118" w:author="Iana Siomina" w:date="2024-09-25T20:53:00Z">
              <w:r>
                <w:rPr>
                  <w:lang w:val="sv-SE" w:eastAsia="zh-CN"/>
                </w:rPr>
                <w:t>120</w:t>
              </w:r>
            </w:ins>
          </w:p>
        </w:tc>
        <w:tc>
          <w:tcPr>
            <w:tcW w:w="1116" w:type="dxa"/>
            <w:tcBorders>
              <w:tl2br w:val="nil"/>
              <w:tr2bl w:val="nil"/>
            </w:tcBorders>
            <w:vAlign w:val="center"/>
          </w:tcPr>
          <w:p w14:paraId="4D3FE2CC">
            <w:pPr>
              <w:pStyle w:val="75"/>
              <w:rPr>
                <w:ins w:id="2119" w:author="Iana Siomina" w:date="2024-09-25T20:53:00Z"/>
              </w:rPr>
            </w:pPr>
            <w:ins w:id="2120" w:author="Iana Siomina" w:date="2024-09-25T20:53:00Z">
              <w:r>
                <w:rPr/>
                <w:t>≥ 32</w:t>
              </w:r>
            </w:ins>
          </w:p>
        </w:tc>
        <w:tc>
          <w:tcPr>
            <w:tcW w:w="1037" w:type="dxa"/>
            <w:tcBorders>
              <w:tl2br w:val="nil"/>
              <w:tr2bl w:val="nil"/>
            </w:tcBorders>
            <w:vAlign w:val="center"/>
          </w:tcPr>
          <w:p w14:paraId="26EC8A99">
            <w:pPr>
              <w:pStyle w:val="75"/>
              <w:rPr>
                <w:ins w:id="2121" w:author="Iana Siomina" w:date="2024-09-25T20:53:00Z"/>
              </w:rPr>
            </w:pPr>
            <w:ins w:id="2122" w:author="Iana Siomina" w:date="2024-09-25T20:53:00Z">
              <w:r>
                <w:rPr>
                  <w:rFonts w:cs="Arial"/>
                </w:rPr>
                <w:t>≥ 4</w:t>
              </w:r>
            </w:ins>
          </w:p>
        </w:tc>
        <w:tc>
          <w:tcPr>
            <w:tcW w:w="1037" w:type="dxa"/>
            <w:tcBorders>
              <w:tl2br w:val="nil"/>
              <w:tr2bl w:val="nil"/>
            </w:tcBorders>
            <w:vAlign w:val="center"/>
          </w:tcPr>
          <w:p w14:paraId="5B8DC4EE">
            <w:pPr>
              <w:pStyle w:val="75"/>
              <w:rPr>
                <w:ins w:id="2123" w:author="Iana Siomina" w:date="2024-09-25T20:53:00Z"/>
              </w:rPr>
            </w:pPr>
            <w:ins w:id="2124" w:author="Iana Siomina" w:date="2024-09-25T20:53:00Z">
              <w:r>
                <w:rPr/>
                <w:t xml:space="preserve">Same value as PRS_RP in </w:t>
              </w:r>
            </w:ins>
            <w:ins w:id="2125" w:author="Iana Siomina" w:date="2024-11-03T01:53:00Z">
              <w:r>
                <w:rPr/>
                <w:t>table</w:t>
              </w:r>
            </w:ins>
            <w:ins w:id="2126" w:author="Iana Siomina" w:date="2024-09-25T20:53:00Z">
              <w:r>
                <w:rPr/>
                <w:t xml:space="preserve"> B.2.</w:t>
              </w:r>
            </w:ins>
            <w:ins w:id="2127" w:author="Iana Siomina" w:date="2024-09-25T20:53:00Z">
              <w:r>
                <w:rPr>
                  <w:rFonts w:hint="eastAsia"/>
                  <w:lang w:eastAsia="zh-CN"/>
                </w:rPr>
                <w:t>14</w:t>
              </w:r>
            </w:ins>
            <w:ins w:id="2128" w:author="Iana Siomina" w:date="2024-09-25T20:53:00Z">
              <w:r>
                <w:rPr/>
                <w:t>-2, according to UE Power class, operating band and angle of arrival</w:t>
              </w:r>
            </w:ins>
          </w:p>
        </w:tc>
        <w:tc>
          <w:tcPr>
            <w:tcW w:w="1424" w:type="dxa"/>
            <w:tcBorders>
              <w:tl2br w:val="nil"/>
              <w:tr2bl w:val="nil"/>
            </w:tcBorders>
            <w:vAlign w:val="center"/>
          </w:tcPr>
          <w:p w14:paraId="68C8C4E3">
            <w:pPr>
              <w:pStyle w:val="75"/>
              <w:rPr>
                <w:ins w:id="2129" w:author="Iana Siomina" w:date="2024-09-25T20:53:00Z"/>
                <w:lang w:eastAsia="zh-CN"/>
              </w:rPr>
            </w:pPr>
            <w:ins w:id="2130" w:author="Iana Siomina" w:date="2024-09-25T20:53:00Z">
              <w:r>
                <w:rPr>
                  <w:lang w:eastAsia="zh-CN"/>
                </w:rPr>
                <w:t>-50</w:t>
              </w:r>
            </w:ins>
          </w:p>
        </w:tc>
      </w:tr>
      <w:tr w14:paraId="52EFFA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31" w:author="Iana Siomina" w:date="2024-09-25T20:53:00Z"/>
        </w:trPr>
        <w:tc>
          <w:tcPr>
            <w:tcW w:w="1095" w:type="dxa"/>
            <w:tcBorders>
              <w:tl2br w:val="nil"/>
              <w:tr2bl w:val="nil"/>
            </w:tcBorders>
          </w:tcPr>
          <w:p w14:paraId="2C2697F7">
            <w:pPr>
              <w:pStyle w:val="75"/>
              <w:rPr>
                <w:ins w:id="2132" w:author="Iana Siomina" w:date="2024-09-25T20:53:00Z"/>
                <w:highlight w:val="none"/>
                <w:lang w:eastAsia="zh-CN"/>
                <w:rPrChange w:id="2133" w:author="CATT" w:date="2024-11-19T17:58:44Z">
                  <w:rPr>
                    <w:ins w:id="2134" w:author="Iana Siomina" w:date="2024-09-25T20:53:00Z"/>
                    <w:highlight w:val="magenta"/>
                    <w:lang w:eastAsia="zh-CN"/>
                  </w:rPr>
                </w:rPrChange>
              </w:rPr>
            </w:pPr>
            <w:ins w:id="2135" w:author="Iana Siomina" w:date="2024-09-25T20:53:00Z">
              <w:del w:id="2136" w:author="CATT" w:date="2024-11-19T18:01:40Z">
                <w:r>
                  <w:rPr>
                    <w:highlight w:val="none"/>
                    <w:lang w:eastAsia="zh-CN"/>
                    <w:rPrChange w:id="2137" w:author="CATT" w:date="2024-11-19T17:58:44Z">
                      <w:rPr>
                        <w:highlight w:val="magenta"/>
                        <w:lang w:eastAsia="zh-CN"/>
                      </w:rPr>
                    </w:rPrChange>
                  </w:rPr>
                  <w:delText>[</w:delText>
                </w:r>
              </w:del>
            </w:ins>
            <w:ins w:id="2138" w:author="Iana Siomina" w:date="2024-09-25T20:53:00Z">
              <w:r>
                <w:rPr>
                  <w:highlight w:val="none"/>
                  <w:lang w:val="sv-SE" w:eastAsia="zh-CN"/>
                  <w:rPrChange w:id="2139" w:author="CATT" w:date="2024-11-19T17:58:44Z">
                    <w:rPr>
                      <w:highlight w:val="magenta"/>
                      <w:lang w:val="sv-SE" w:eastAsia="zh-CN"/>
                    </w:rPr>
                  </w:rPrChange>
                </w:rPr>
                <w:t>1</w:t>
              </w:r>
            </w:ins>
            <w:ins w:id="2140" w:author="Iana Siomina" w:date="2024-10-23T14:16:00Z">
              <w:r>
                <w:rPr>
                  <w:highlight w:val="none"/>
                  <w:lang w:val="sv-SE" w:eastAsia="zh-CN"/>
                  <w:rPrChange w:id="2141" w:author="CATT" w:date="2024-11-19T17:58:44Z">
                    <w:rPr>
                      <w:highlight w:val="magenta"/>
                      <w:lang w:val="sv-SE" w:eastAsia="zh-CN"/>
                    </w:rPr>
                  </w:rPrChange>
                </w:rPr>
                <w:t>0</w:t>
              </w:r>
            </w:ins>
            <w:ins w:id="2142" w:author="Iana Siomina" w:date="2024-09-25T20:53:00Z">
              <w:del w:id="2143" w:author="CATT" w:date="2024-11-19T18:01:39Z">
                <w:r>
                  <w:rPr>
                    <w:highlight w:val="none"/>
                    <w:lang w:eastAsia="zh-CN"/>
                    <w:rPrChange w:id="2144" w:author="CATT" w:date="2024-11-19T17:58:44Z">
                      <w:rPr>
                        <w:highlight w:val="magenta"/>
                        <w:lang w:eastAsia="zh-CN"/>
                      </w:rPr>
                    </w:rPrChange>
                  </w:rPr>
                  <w:delText>]</w:delText>
                </w:r>
              </w:del>
            </w:ins>
          </w:p>
        </w:tc>
        <w:tc>
          <w:tcPr>
            <w:tcW w:w="1047" w:type="dxa"/>
            <w:tcBorders>
              <w:tl2br w:val="nil"/>
              <w:tr2bl w:val="nil"/>
            </w:tcBorders>
            <w:vAlign w:val="center"/>
          </w:tcPr>
          <w:p w14:paraId="5FA09F3E">
            <w:pPr>
              <w:pStyle w:val="75"/>
              <w:rPr>
                <w:ins w:id="2145" w:author="Iana Siomina" w:date="2024-09-25T20:53:00Z"/>
                <w:highlight w:val="none"/>
                <w:lang w:eastAsia="zh-CN"/>
                <w:rPrChange w:id="2146" w:author="CATT" w:date="2024-11-19T17:58:44Z">
                  <w:rPr>
                    <w:ins w:id="2147" w:author="Iana Siomina" w:date="2024-09-25T20:53:00Z"/>
                    <w:highlight w:val="magenta"/>
                    <w:lang w:eastAsia="zh-CN"/>
                  </w:rPr>
                </w:rPrChange>
              </w:rPr>
            </w:pPr>
            <w:ins w:id="2148" w:author="Iana Siomina" w:date="2024-09-25T20:53:00Z">
              <w:del w:id="2149" w:author="CATT" w:date="2024-11-19T18:03:22Z">
                <w:r>
                  <w:rPr>
                    <w:highlight w:val="none"/>
                    <w:lang w:eastAsia="zh-CN"/>
                    <w:rPrChange w:id="2150" w:author="CATT" w:date="2024-11-19T17:58:44Z">
                      <w:rPr>
                        <w:highlight w:val="magenta"/>
                        <w:lang w:eastAsia="zh-CN"/>
                      </w:rPr>
                    </w:rPrChange>
                  </w:rPr>
                  <w:delText>[</w:delText>
                </w:r>
              </w:del>
            </w:ins>
            <w:ins w:id="2151" w:author="Iana Siomina" w:date="2024-09-25T20:53:00Z">
              <w:r>
                <w:rPr>
                  <w:highlight w:val="none"/>
                  <w:lang w:val="sv-SE" w:eastAsia="zh-CN"/>
                  <w:rPrChange w:id="2152" w:author="CATT" w:date="2024-11-19T17:58:44Z">
                    <w:rPr>
                      <w:highlight w:val="magenta"/>
                      <w:lang w:val="sv-SE" w:eastAsia="zh-CN"/>
                    </w:rPr>
                  </w:rPrChange>
                </w:rPr>
                <w:t>6</w:t>
              </w:r>
            </w:ins>
            <w:ins w:id="2153" w:author="Iana Siomina" w:date="2024-09-25T20:53:00Z">
              <w:del w:id="2154" w:author="CATT" w:date="2024-11-19T18:03:21Z">
                <w:r>
                  <w:rPr>
                    <w:highlight w:val="none"/>
                    <w:lang w:eastAsia="zh-CN"/>
                    <w:rPrChange w:id="2155" w:author="CATT" w:date="2024-11-19T17:58:44Z">
                      <w:rPr>
                        <w:highlight w:val="magenta"/>
                        <w:lang w:eastAsia="zh-CN"/>
                      </w:rPr>
                    </w:rPrChange>
                  </w:rPr>
                  <w:delText>]</w:delText>
                </w:r>
              </w:del>
            </w:ins>
          </w:p>
        </w:tc>
        <w:tc>
          <w:tcPr>
            <w:tcW w:w="587" w:type="dxa"/>
            <w:vMerge w:val="continue"/>
            <w:tcBorders>
              <w:tl2br w:val="nil"/>
              <w:tr2bl w:val="nil"/>
            </w:tcBorders>
            <w:vAlign w:val="center"/>
          </w:tcPr>
          <w:p w14:paraId="3009F66D">
            <w:pPr>
              <w:pStyle w:val="75"/>
              <w:rPr>
                <w:ins w:id="2156" w:author="Iana Siomina" w:date="2024-09-25T20:53:00Z"/>
                <w:lang w:val="sv-SE" w:eastAsia="zh-CN"/>
              </w:rPr>
            </w:pPr>
          </w:p>
        </w:tc>
        <w:tc>
          <w:tcPr>
            <w:tcW w:w="1116" w:type="dxa"/>
            <w:tcBorders>
              <w:tl2br w:val="nil"/>
              <w:tr2bl w:val="nil"/>
            </w:tcBorders>
            <w:vAlign w:val="center"/>
          </w:tcPr>
          <w:p w14:paraId="093F7277">
            <w:pPr>
              <w:pStyle w:val="75"/>
              <w:rPr>
                <w:ins w:id="2157" w:author="Iana Siomina" w:date="2024-09-25T20:53:00Z"/>
              </w:rPr>
            </w:pPr>
            <w:ins w:id="2158" w:author="Iana Siomina" w:date="2024-09-25T20:53:00Z">
              <w:r>
                <w:rPr/>
                <w:t>≥ 64</w:t>
              </w:r>
            </w:ins>
          </w:p>
        </w:tc>
        <w:tc>
          <w:tcPr>
            <w:tcW w:w="1037" w:type="dxa"/>
            <w:tcBorders>
              <w:tl2br w:val="nil"/>
              <w:tr2bl w:val="nil"/>
            </w:tcBorders>
            <w:vAlign w:val="center"/>
          </w:tcPr>
          <w:p w14:paraId="621701EA">
            <w:pPr>
              <w:pStyle w:val="75"/>
              <w:rPr>
                <w:ins w:id="2159" w:author="Iana Siomina" w:date="2024-09-25T20:53:00Z"/>
              </w:rPr>
            </w:pPr>
            <w:ins w:id="2160" w:author="Iana Siomina" w:date="2024-09-25T20:53:00Z">
              <w:r>
                <w:rPr/>
                <w:t>≥ 1</w:t>
              </w:r>
            </w:ins>
          </w:p>
        </w:tc>
        <w:tc>
          <w:tcPr>
            <w:tcW w:w="1037" w:type="dxa"/>
            <w:tcBorders>
              <w:tl2br w:val="nil"/>
              <w:tr2bl w:val="nil"/>
            </w:tcBorders>
            <w:vAlign w:val="center"/>
          </w:tcPr>
          <w:p w14:paraId="27B1612D">
            <w:pPr>
              <w:pStyle w:val="75"/>
              <w:rPr>
                <w:ins w:id="2161" w:author="Iana Siomina" w:date="2024-09-25T20:53:00Z"/>
              </w:rPr>
            </w:pPr>
            <w:ins w:id="2162" w:author="Iana Siomina" w:date="2024-09-25T20:53:00Z">
              <w:r>
                <w:rPr/>
                <w:t>Note 4</w:t>
              </w:r>
            </w:ins>
          </w:p>
        </w:tc>
        <w:tc>
          <w:tcPr>
            <w:tcW w:w="1424" w:type="dxa"/>
            <w:tcBorders>
              <w:tl2br w:val="nil"/>
              <w:tr2bl w:val="nil"/>
            </w:tcBorders>
            <w:vAlign w:val="center"/>
          </w:tcPr>
          <w:p w14:paraId="5AE9B5CA">
            <w:pPr>
              <w:pStyle w:val="75"/>
              <w:rPr>
                <w:ins w:id="2163" w:author="Iana Siomina" w:date="2024-09-25T20:53:00Z"/>
              </w:rPr>
            </w:pPr>
            <w:ins w:id="2164" w:author="Iana Siomina" w:date="2024-09-25T20:53:00Z">
              <w:r>
                <w:rPr/>
                <w:t>Note 4</w:t>
              </w:r>
            </w:ins>
          </w:p>
        </w:tc>
      </w:tr>
      <w:tr w14:paraId="753041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165" w:author="Iana Siomina" w:date="2024-09-25T20:53:00Z"/>
        </w:trPr>
        <w:tc>
          <w:tcPr>
            <w:tcW w:w="1095" w:type="dxa"/>
            <w:tcBorders>
              <w:tl2br w:val="nil"/>
              <w:tr2bl w:val="nil"/>
            </w:tcBorders>
          </w:tcPr>
          <w:p w14:paraId="5B620F5F">
            <w:pPr>
              <w:pStyle w:val="75"/>
              <w:rPr>
                <w:ins w:id="2166" w:author="Iana Siomina" w:date="2024-09-25T20:53:00Z"/>
                <w:highlight w:val="none"/>
                <w:lang w:eastAsia="zh-CN"/>
                <w:rPrChange w:id="2167" w:author="CATT" w:date="2024-11-19T17:58:44Z">
                  <w:rPr>
                    <w:ins w:id="2168" w:author="Iana Siomina" w:date="2024-09-25T20:53:00Z"/>
                    <w:highlight w:val="magenta"/>
                    <w:lang w:eastAsia="zh-CN"/>
                  </w:rPr>
                </w:rPrChange>
              </w:rPr>
            </w:pPr>
            <w:ins w:id="2169" w:author="CATT" w:date="2024-11-19T18:01:44Z">
              <w:r>
                <w:rPr>
                  <w:rFonts w:hint="eastAsia"/>
                  <w:highlight w:val="none"/>
                  <w:lang w:val="en-US" w:eastAsia="zh-CN"/>
                </w:rPr>
                <w:t>6</w:t>
              </w:r>
            </w:ins>
            <w:ins w:id="2170" w:author="Iana Siomina" w:date="2024-09-25T20:53:00Z">
              <w:del w:id="2171" w:author="CATT" w:date="2024-11-19T18:01:43Z">
                <w:r>
                  <w:rPr>
                    <w:highlight w:val="none"/>
                    <w:lang w:eastAsia="zh-CN"/>
                    <w:rPrChange w:id="2172" w:author="CATT" w:date="2024-11-19T17:58:44Z">
                      <w:rPr>
                        <w:highlight w:val="magenta"/>
                        <w:lang w:eastAsia="zh-CN"/>
                      </w:rPr>
                    </w:rPrChange>
                  </w:rPr>
                  <w:delText>[</w:delText>
                </w:r>
              </w:del>
            </w:ins>
            <w:ins w:id="2173" w:author="Iana Siomina" w:date="2024-09-25T20:53:00Z">
              <w:del w:id="2174" w:author="CATT" w:date="2024-11-19T18:01:42Z">
                <w:r>
                  <w:rPr>
                    <w:highlight w:val="none"/>
                    <w:lang w:eastAsia="zh-CN"/>
                    <w:rPrChange w:id="2175" w:author="CATT" w:date="2024-11-19T17:58:44Z">
                      <w:rPr>
                        <w:highlight w:val="magenta"/>
                        <w:lang w:eastAsia="zh-CN"/>
                      </w:rPr>
                    </w:rPrChange>
                  </w:rPr>
                  <w:delText>T</w:delText>
                </w:r>
              </w:del>
            </w:ins>
            <w:ins w:id="2176" w:author="Iana Siomina" w:date="2024-09-25T20:53:00Z">
              <w:del w:id="2177" w:author="CATT" w:date="2024-11-19T18:01:42Z">
                <w:r>
                  <w:rPr>
                    <w:highlight w:val="none"/>
                    <w:lang w:eastAsia="zh-CN"/>
                    <w:rPrChange w:id="2178" w:author="CATT" w:date="2024-11-19T17:58:44Z">
                      <w:rPr>
                        <w:highlight w:val="magenta"/>
                        <w:lang w:eastAsia="zh-CN"/>
                      </w:rPr>
                    </w:rPrChange>
                  </w:rPr>
                  <w:delText>B</w:delText>
                </w:r>
              </w:del>
            </w:ins>
            <w:ins w:id="2179" w:author="Iana Siomina" w:date="2024-09-25T20:53:00Z">
              <w:del w:id="2180" w:author="CATT" w:date="2024-11-19T18:01:42Z">
                <w:r>
                  <w:rPr>
                    <w:highlight w:val="none"/>
                    <w:lang w:eastAsia="zh-CN"/>
                    <w:rPrChange w:id="2181" w:author="CATT" w:date="2024-11-19T17:58:44Z">
                      <w:rPr>
                        <w:highlight w:val="magenta"/>
                        <w:lang w:eastAsia="zh-CN"/>
                      </w:rPr>
                    </w:rPrChange>
                  </w:rPr>
                  <w:delText>D</w:delText>
                </w:r>
              </w:del>
            </w:ins>
            <w:ins w:id="2182" w:author="Iana Siomina" w:date="2024-09-25T20:53:00Z">
              <w:del w:id="2183" w:author="CATT" w:date="2024-11-19T18:01:42Z">
                <w:r>
                  <w:rPr>
                    <w:highlight w:val="none"/>
                    <w:lang w:eastAsia="zh-CN"/>
                    <w:rPrChange w:id="2184" w:author="CATT" w:date="2024-11-19T17:58:44Z">
                      <w:rPr>
                        <w:highlight w:val="magenta"/>
                        <w:lang w:eastAsia="zh-CN"/>
                      </w:rPr>
                    </w:rPrChange>
                  </w:rPr>
                  <w:delText>]</w:delText>
                </w:r>
              </w:del>
            </w:ins>
          </w:p>
        </w:tc>
        <w:tc>
          <w:tcPr>
            <w:tcW w:w="1047" w:type="dxa"/>
            <w:tcBorders>
              <w:tl2br w:val="nil"/>
              <w:tr2bl w:val="nil"/>
            </w:tcBorders>
            <w:vAlign w:val="center"/>
          </w:tcPr>
          <w:p w14:paraId="5BF4A094">
            <w:pPr>
              <w:pStyle w:val="75"/>
              <w:rPr>
                <w:ins w:id="2185" w:author="Iana Siomina" w:date="2024-09-25T20:53:00Z"/>
                <w:highlight w:val="none"/>
                <w:lang w:eastAsia="zh-CN"/>
                <w:rPrChange w:id="2186" w:author="CATT" w:date="2024-11-19T17:58:44Z">
                  <w:rPr>
                    <w:ins w:id="2187" w:author="Iana Siomina" w:date="2024-09-25T20:53:00Z"/>
                    <w:highlight w:val="magenta"/>
                    <w:lang w:eastAsia="zh-CN"/>
                  </w:rPr>
                </w:rPrChange>
              </w:rPr>
            </w:pPr>
            <w:ins w:id="2188" w:author="CATT" w:date="2024-11-19T18:03:26Z">
              <w:r>
                <w:rPr>
                  <w:rFonts w:hint="eastAsia"/>
                  <w:highlight w:val="none"/>
                  <w:lang w:val="en-US" w:eastAsia="zh-CN"/>
                </w:rPr>
                <w:t>3</w:t>
              </w:r>
            </w:ins>
            <w:ins w:id="2189" w:author="Iana Siomina" w:date="2024-09-25T20:53:00Z">
              <w:del w:id="2190" w:author="CATT" w:date="2024-11-19T18:03:24Z">
                <w:r>
                  <w:rPr>
                    <w:highlight w:val="none"/>
                    <w:lang w:eastAsia="zh-CN"/>
                    <w:rPrChange w:id="2191" w:author="CATT" w:date="2024-11-19T17:58:44Z">
                      <w:rPr>
                        <w:highlight w:val="magenta"/>
                        <w:lang w:eastAsia="zh-CN"/>
                      </w:rPr>
                    </w:rPrChange>
                  </w:rPr>
                  <w:delText>[</w:delText>
                </w:r>
              </w:del>
            </w:ins>
            <w:ins w:id="2192" w:author="Iana Siomina" w:date="2024-09-25T20:53:00Z">
              <w:del w:id="2193" w:author="CATT" w:date="2024-11-19T18:03:24Z">
                <w:r>
                  <w:rPr>
                    <w:highlight w:val="none"/>
                    <w:lang w:eastAsia="zh-CN"/>
                    <w:rPrChange w:id="2194" w:author="CATT" w:date="2024-11-19T17:58:44Z">
                      <w:rPr>
                        <w:highlight w:val="magenta"/>
                        <w:lang w:eastAsia="zh-CN"/>
                      </w:rPr>
                    </w:rPrChange>
                  </w:rPr>
                  <w:delText>T</w:delText>
                </w:r>
              </w:del>
            </w:ins>
            <w:ins w:id="2195" w:author="Iana Siomina" w:date="2024-09-25T20:53:00Z">
              <w:del w:id="2196" w:author="CATT" w:date="2024-11-19T18:03:24Z">
                <w:r>
                  <w:rPr>
                    <w:highlight w:val="none"/>
                    <w:lang w:eastAsia="zh-CN"/>
                    <w:rPrChange w:id="2197" w:author="CATT" w:date="2024-11-19T17:58:44Z">
                      <w:rPr>
                        <w:highlight w:val="magenta"/>
                        <w:lang w:eastAsia="zh-CN"/>
                      </w:rPr>
                    </w:rPrChange>
                  </w:rPr>
                  <w:delText>B</w:delText>
                </w:r>
              </w:del>
            </w:ins>
            <w:ins w:id="2198" w:author="Iana Siomina" w:date="2024-09-25T20:53:00Z">
              <w:del w:id="2199" w:author="CATT" w:date="2024-11-19T18:03:24Z">
                <w:r>
                  <w:rPr>
                    <w:highlight w:val="none"/>
                    <w:lang w:eastAsia="zh-CN"/>
                    <w:rPrChange w:id="2200" w:author="CATT" w:date="2024-11-19T17:58:44Z">
                      <w:rPr>
                        <w:highlight w:val="magenta"/>
                        <w:lang w:eastAsia="zh-CN"/>
                      </w:rPr>
                    </w:rPrChange>
                  </w:rPr>
                  <w:delText>D</w:delText>
                </w:r>
              </w:del>
            </w:ins>
            <w:ins w:id="2201" w:author="Iana Siomina" w:date="2024-09-25T20:53:00Z">
              <w:del w:id="2202" w:author="CATT" w:date="2024-11-19T18:03:24Z">
                <w:r>
                  <w:rPr>
                    <w:highlight w:val="none"/>
                    <w:lang w:eastAsia="zh-CN"/>
                    <w:rPrChange w:id="2203" w:author="CATT" w:date="2024-11-19T17:58:44Z">
                      <w:rPr>
                        <w:highlight w:val="magenta"/>
                        <w:lang w:eastAsia="zh-CN"/>
                      </w:rPr>
                    </w:rPrChange>
                  </w:rPr>
                  <w:delText>]</w:delText>
                </w:r>
              </w:del>
            </w:ins>
          </w:p>
        </w:tc>
        <w:tc>
          <w:tcPr>
            <w:tcW w:w="587" w:type="dxa"/>
            <w:vMerge w:val="continue"/>
            <w:tcBorders>
              <w:tl2br w:val="nil"/>
              <w:tr2bl w:val="nil"/>
            </w:tcBorders>
            <w:vAlign w:val="center"/>
          </w:tcPr>
          <w:p w14:paraId="52C12B46">
            <w:pPr>
              <w:pStyle w:val="75"/>
              <w:rPr>
                <w:ins w:id="2204" w:author="Iana Siomina" w:date="2024-09-25T20:53:00Z"/>
                <w:lang w:val="sv-SE" w:eastAsia="zh-CN"/>
              </w:rPr>
            </w:pPr>
          </w:p>
        </w:tc>
        <w:tc>
          <w:tcPr>
            <w:tcW w:w="1116" w:type="dxa"/>
            <w:tcBorders>
              <w:tl2br w:val="nil"/>
              <w:tr2bl w:val="nil"/>
            </w:tcBorders>
            <w:vAlign w:val="center"/>
          </w:tcPr>
          <w:p w14:paraId="57A610A4">
            <w:pPr>
              <w:pStyle w:val="75"/>
              <w:rPr>
                <w:ins w:id="2205" w:author="Iana Siomina" w:date="2024-09-25T20:53:00Z"/>
              </w:rPr>
            </w:pPr>
            <w:ins w:id="2206" w:author="Iana Siomina" w:date="2024-09-25T20:53:00Z">
              <w:r>
                <w:rPr/>
                <w:t>≥ 128</w:t>
              </w:r>
            </w:ins>
          </w:p>
        </w:tc>
        <w:tc>
          <w:tcPr>
            <w:tcW w:w="1037" w:type="dxa"/>
            <w:tcBorders>
              <w:tl2br w:val="nil"/>
              <w:tr2bl w:val="nil"/>
            </w:tcBorders>
            <w:vAlign w:val="center"/>
          </w:tcPr>
          <w:p w14:paraId="18D95938">
            <w:pPr>
              <w:pStyle w:val="75"/>
              <w:rPr>
                <w:ins w:id="2207" w:author="Iana Siomina" w:date="2024-09-25T20:53:00Z"/>
              </w:rPr>
            </w:pPr>
            <w:ins w:id="2208" w:author="Iana Siomina" w:date="2024-09-25T20:53:00Z">
              <w:r>
                <w:rPr/>
                <w:t>≥ 1</w:t>
              </w:r>
            </w:ins>
          </w:p>
        </w:tc>
        <w:tc>
          <w:tcPr>
            <w:tcW w:w="1037" w:type="dxa"/>
            <w:tcBorders>
              <w:tl2br w:val="nil"/>
              <w:tr2bl w:val="nil"/>
            </w:tcBorders>
            <w:vAlign w:val="center"/>
          </w:tcPr>
          <w:p w14:paraId="65407390">
            <w:pPr>
              <w:pStyle w:val="75"/>
              <w:rPr>
                <w:ins w:id="2209" w:author="Iana Siomina" w:date="2024-09-25T20:53:00Z"/>
              </w:rPr>
            </w:pPr>
            <w:ins w:id="2210" w:author="Iana Siomina" w:date="2024-09-25T20:53:00Z">
              <w:r>
                <w:rPr/>
                <w:t>Note 4</w:t>
              </w:r>
            </w:ins>
          </w:p>
        </w:tc>
        <w:tc>
          <w:tcPr>
            <w:tcW w:w="1424" w:type="dxa"/>
            <w:tcBorders>
              <w:tl2br w:val="nil"/>
              <w:tr2bl w:val="nil"/>
            </w:tcBorders>
            <w:vAlign w:val="center"/>
          </w:tcPr>
          <w:p w14:paraId="749E3A52">
            <w:pPr>
              <w:pStyle w:val="75"/>
              <w:rPr>
                <w:ins w:id="2211" w:author="Iana Siomina" w:date="2024-09-25T20:53:00Z"/>
              </w:rPr>
            </w:pPr>
            <w:ins w:id="2212" w:author="Iana Siomina" w:date="2024-09-25T20:53:00Z">
              <w:r>
                <w:rPr/>
                <w:t>Note 4</w:t>
              </w:r>
            </w:ins>
          </w:p>
        </w:tc>
      </w:tr>
      <w:tr w14:paraId="023DDB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213" w:author="Iana Siomina" w:date="2024-09-25T20:53:00Z"/>
        </w:trPr>
        <w:tc>
          <w:tcPr>
            <w:tcW w:w="7343" w:type="dxa"/>
            <w:gridSpan w:val="7"/>
            <w:tcBorders>
              <w:tl2br w:val="nil"/>
              <w:tr2bl w:val="nil"/>
            </w:tcBorders>
          </w:tcPr>
          <w:p w14:paraId="575D9E06">
            <w:pPr>
              <w:pStyle w:val="89"/>
              <w:rPr>
                <w:ins w:id="2214" w:author="Iana Siomina" w:date="2024-09-25T20:53:00Z"/>
              </w:rPr>
            </w:pPr>
            <w:ins w:id="2215" w:author="Iana Siomina" w:date="2024-09-25T20:53:00Z">
              <w:r>
                <w:rPr/>
                <w:t>N</w:t>
              </w:r>
            </w:ins>
            <w:ins w:id="2216" w:author="Iana Siomina" w:date="2024-09-25T20:53:00Z">
              <w:r>
                <w:rPr>
                  <w:lang w:eastAsia="zh-CN"/>
                </w:rPr>
                <w:t>OTE</w:t>
              </w:r>
            </w:ins>
            <w:ins w:id="2217" w:author="Iana Siomina" w:date="2024-09-25T20:53:00Z">
              <w:r>
                <w:rPr/>
                <w:t xml:space="preserve"> 1:</w:t>
              </w:r>
            </w:ins>
            <w:ins w:id="2218" w:author="Iana Siomina" w:date="2024-09-25T20:53:00Z">
              <w:r>
                <w:rPr/>
                <w:tab/>
              </w:r>
            </w:ins>
            <w:ins w:id="2219" w:author="Iana Siomina" w:date="2024-09-25T20:53:00Z">
              <w:r>
                <w:rPr/>
                <w:t>Minimum PRS bandwidth, which is minimum of the PRS bandwidths of the reference resource and the measured neighbour resource i.</w:t>
              </w:r>
            </w:ins>
          </w:p>
          <w:p w14:paraId="3D843B4C">
            <w:pPr>
              <w:pStyle w:val="89"/>
              <w:rPr>
                <w:ins w:id="2220" w:author="Iana Siomina" w:date="2024-09-25T20:53:00Z"/>
                <w:lang w:val="en-US" w:eastAsia="zh-CN"/>
              </w:rPr>
            </w:pPr>
            <w:ins w:id="2221" w:author="Iana Siomina" w:date="2024-09-25T20:53:00Z">
              <w:r>
                <w:rPr/>
                <w:t xml:space="preserve">NOTE 2: </w:t>
              </w:r>
            </w:ins>
            <w:ins w:id="2222" w:author="Iana Siomina" w:date="2024-09-25T20:53:00Z">
              <w:r>
                <w:rPr/>
                <w:tab/>
              </w:r>
            </w:ins>
            <w:ins w:id="2223" w:author="Iana Siomina" w:date="2024-09-25T20:53:00Z">
              <w:r>
                <w:rPr/>
                <w:t xml:space="preserve">Minimum number of PRS resource repetitions among the reference resource and the measured neighbour resource i. </w:t>
              </w:r>
            </w:ins>
            <m:oMath>
              <m:sSubSup>
                <m:sSubSupPr>
                  <m:ctrlPr>
                    <w:ins w:id="2224" w:author="Iana Siomina" w:date="2024-09-25T20:53:00Z">
                      <w:rPr>
                        <w:rFonts w:ascii="Cambria Math" w:hAnsi="Cambria Math"/>
                        <w:i/>
                      </w:rPr>
                    </w:ins>
                  </m:ctrlPr>
                </m:sSubSupPr>
                <m:e>
                  <w:ins w:id="2225" w:author="Iana Siomina" w:date="2024-09-25T20:53:00Z">
                    <m:r>
                      <m:rPr/>
                      <w:rPr>
                        <w:rFonts w:ascii="Cambria Math" w:hAnsi="Cambria Math"/>
                      </w:rPr>
                      <m:t>T</m:t>
                    </m:r>
                  </w:ins>
                  <m:ctrlPr>
                    <w:ins w:id="2226" w:author="Iana Siomina" w:date="2024-09-25T20:53:00Z">
                      <w:rPr>
                        <w:rFonts w:ascii="Cambria Math" w:hAnsi="Cambria Math"/>
                        <w:i/>
                      </w:rPr>
                    </w:ins>
                  </m:ctrlPr>
                </m:e>
                <m:sub>
                  <w:ins w:id="2227" w:author="Iana Siomina" w:date="2024-09-25T20:53:00Z">
                    <m:r>
                      <m:rPr>
                        <m:nor/>
                        <m:sty m:val="p"/>
                      </m:rPr>
                      <w:rPr>
                        <w:rFonts w:ascii="Cambria Math" w:hAnsi="Cambria Math"/>
                        <w:b w:val="0"/>
                        <w:i w:val="0"/>
                      </w:rPr>
                      <m:t>rep</m:t>
                    </m:r>
                  </w:ins>
                  <m:ctrlPr>
                    <w:ins w:id="2228" w:author="Iana Siomina" w:date="2024-09-25T20:53:00Z">
                      <w:rPr>
                        <w:rFonts w:ascii="Cambria Math" w:hAnsi="Cambria Math"/>
                        <w:i/>
                      </w:rPr>
                    </w:ins>
                  </m:ctrlPr>
                </m:sub>
                <m:sup>
                  <w:ins w:id="2229" w:author="Iana Siomina" w:date="2024-09-25T20:53:00Z">
                    <m:r>
                      <m:rPr>
                        <m:nor/>
                        <m:sty m:val="p"/>
                      </m:rPr>
                      <w:rPr>
                        <w:rFonts w:ascii="Cambria Math" w:hAnsi="Cambria Math"/>
                        <w:b w:val="0"/>
                        <w:i w:val="0"/>
                      </w:rPr>
                      <m:t>PRS</m:t>
                    </m:r>
                  </w:ins>
                  <m:ctrlPr>
                    <w:ins w:id="2230" w:author="Iana Siomina" w:date="2024-09-25T20:53:00Z">
                      <w:rPr>
                        <w:rFonts w:ascii="Cambria Math" w:hAnsi="Cambria Math"/>
                        <w:i/>
                      </w:rPr>
                    </w:ins>
                  </m:ctrlPr>
                </m:sup>
              </m:sSubSup>
              <w:ins w:id="2231" w:author="Iana Siomina" w:date="2024-09-25T20:53:00Z">
                <m:r>
                  <m:rPr/>
                  <w:rPr>
                    <w:rFonts w:ascii="Cambria Math" w:hAnsi="Cambria Math"/>
                  </w:rPr>
                  <m:t xml:space="preserve">, </m:t>
                </m:r>
              </w:ins>
              <m:sSub>
                <m:sSubPr>
                  <m:ctrlPr>
                    <w:ins w:id="2232" w:author="Iana Siomina" w:date="2024-09-25T20:53:00Z">
                      <w:rPr>
                        <w:rFonts w:ascii="Cambria Math" w:hAnsi="Cambria Math"/>
                      </w:rPr>
                    </w:ins>
                  </m:ctrlPr>
                </m:sSubPr>
                <m:e>
                  <w:ins w:id="2233" w:author="Iana Siomina" w:date="2024-09-25T20:53:00Z">
                    <m:r>
                      <m:rPr/>
                      <w:rPr>
                        <w:rFonts w:ascii="Cambria Math" w:hAnsi="Cambria Math"/>
                      </w:rPr>
                      <m:t>L</m:t>
                    </m:r>
                  </w:ins>
                  <m:ctrlPr>
                    <w:ins w:id="2234" w:author="Iana Siomina" w:date="2024-09-25T20:53:00Z">
                      <w:rPr>
                        <w:rFonts w:ascii="Cambria Math" w:hAnsi="Cambria Math"/>
                      </w:rPr>
                    </w:ins>
                  </m:ctrlPr>
                </m:e>
                <m:sub>
                  <w:ins w:id="2235" w:author="Iana Siomina" w:date="2024-09-25T20:53:00Z">
                    <m:r>
                      <m:rPr>
                        <m:nor/>
                        <m:sty m:val="p"/>
                      </m:rPr>
                      <w:rPr>
                        <w:b w:val="0"/>
                        <w:i w:val="0"/>
                      </w:rPr>
                      <m:t>PRS</m:t>
                    </m:r>
                  </w:ins>
                  <m:ctrlPr>
                    <w:ins w:id="2236" w:author="Iana Siomina" w:date="2024-09-25T20:53:00Z">
                      <w:rPr>
                        <w:rFonts w:ascii="Cambria Math" w:hAnsi="Cambria Math"/>
                      </w:rPr>
                    </w:ins>
                  </m:ctrlPr>
                </m:sub>
              </m:sSub>
              <w:ins w:id="2237" w:author="Iana Siomina" w:date="2024-09-25T20:53:00Z">
                <m:r>
                  <m:rPr/>
                  <w:rPr>
                    <w:rFonts w:ascii="Cambria Math" w:hAnsi="Cambria Math"/>
                  </w:rPr>
                  <m:t xml:space="preserve"> ,</m:t>
                </m:r>
              </w:ins>
              <m:sSubSup>
                <m:sSubSupPr>
                  <m:ctrlPr>
                    <w:ins w:id="2238" w:author="Iana Siomina" w:date="2024-09-25T20:53:00Z">
                      <w:rPr>
                        <w:rFonts w:ascii="Cambria Math" w:hAnsi="Cambria Math"/>
                        <w:i/>
                      </w:rPr>
                    </w:ins>
                  </m:ctrlPr>
                </m:sSubSupPr>
                <m:e>
                  <w:ins w:id="2239" w:author="Iana Siomina" w:date="2024-09-25T20:53:00Z">
                    <m:r>
                      <m:rPr/>
                      <w:rPr>
                        <w:rFonts w:ascii="Cambria Math" w:hAnsi="Cambria Math"/>
                      </w:rPr>
                      <m:t>K</m:t>
                    </m:r>
                  </w:ins>
                  <m:ctrlPr>
                    <w:ins w:id="2240" w:author="Iana Siomina" w:date="2024-09-25T20:53:00Z">
                      <w:rPr>
                        <w:rFonts w:ascii="Cambria Math" w:hAnsi="Cambria Math"/>
                        <w:i/>
                      </w:rPr>
                    </w:ins>
                  </m:ctrlPr>
                </m:e>
                <m:sub>
                  <w:ins w:id="2241" w:author="Iana Siomina" w:date="2024-09-25T20:53:00Z">
                    <m:r>
                      <m:rPr>
                        <m:nor/>
                        <m:sty m:val="p"/>
                      </m:rPr>
                      <w:rPr>
                        <w:rFonts w:ascii="Cambria Math" w:hAnsi="Cambria Math"/>
                        <w:b w:val="0"/>
                        <w:i w:val="0"/>
                      </w:rPr>
                      <m:t>comb</m:t>
                    </m:r>
                  </w:ins>
                  <m:ctrlPr>
                    <w:ins w:id="2242" w:author="Iana Siomina" w:date="2024-09-25T20:53:00Z">
                      <w:rPr>
                        <w:rFonts w:ascii="Cambria Math" w:hAnsi="Cambria Math"/>
                        <w:i/>
                      </w:rPr>
                    </w:ins>
                  </m:ctrlPr>
                </m:sub>
                <m:sup>
                  <w:ins w:id="2243" w:author="Iana Siomina" w:date="2024-09-25T20:53:00Z">
                    <m:r>
                      <m:rPr>
                        <m:nor/>
                        <m:sty m:val="p"/>
                      </m:rPr>
                      <w:rPr>
                        <w:rFonts w:ascii="Cambria Math" w:hAnsi="Cambria Math"/>
                        <w:b w:val="0"/>
                        <w:i w:val="0"/>
                      </w:rPr>
                      <m:t>PRS</m:t>
                    </m:r>
                  </w:ins>
                  <m:ctrlPr>
                    <w:ins w:id="2244" w:author="Iana Siomina" w:date="2024-09-25T20:53:00Z">
                      <w:rPr>
                        <w:rFonts w:ascii="Cambria Math" w:hAnsi="Cambria Math"/>
                        <w:i/>
                      </w:rPr>
                    </w:ins>
                  </m:ctrlPr>
                </m:sup>
              </m:sSubSup>
            </m:oMath>
            <w:ins w:id="2245" w:author="Iana Siomina" w:date="2024-09-25T20:53:00Z">
              <w:r>
                <w:rPr>
                  <w:b/>
                  <w:bCs/>
                  <w:lang w:eastAsia="zh-CN"/>
                </w:rPr>
                <w:t xml:space="preserve"> </w:t>
              </w:r>
            </w:ins>
            <w:ins w:id="2246" w:author="Iana Siomina" w:date="2024-09-25T20:53:00Z">
              <w:r>
                <w:rPr>
                  <w:szCs w:val="18"/>
                </w:rPr>
                <w:t xml:space="preserve">are configured by higher layer parameter </w:t>
              </w:r>
            </w:ins>
            <w:ins w:id="2247" w:author="Iana Siomina" w:date="2024-09-25T20:53:00Z">
              <w:r>
                <w:rPr>
                  <w:i/>
                  <w:szCs w:val="18"/>
                </w:rPr>
                <w:t>dl-PRS-ResourceRepetitionFactor, dl-PRS-NumSymbols and dl-PRS-CombSizeN</w:t>
              </w:r>
            </w:ins>
            <w:ins w:id="2248" w:author="Iana Siomina" w:date="2024-09-25T20:53:00Z">
              <w:r>
                <w:rPr>
                  <w:i/>
                  <w:szCs w:val="18"/>
                  <w:lang w:val="en-US"/>
                </w:rPr>
                <w:t xml:space="preserve"> </w:t>
              </w:r>
            </w:ins>
            <w:ins w:id="2249" w:author="Iana Siomina" w:date="2024-09-25T20:53:00Z">
              <w:r>
                <w:rPr>
                  <w:iCs/>
                  <w:szCs w:val="18"/>
                </w:rPr>
                <w:t>defined in TS 37.355 [34], respectively</w:t>
              </w:r>
            </w:ins>
            <w:ins w:id="2250" w:author="Iana Siomina" w:date="2024-09-25T20:53:00Z">
              <w:r>
                <w:rPr>
                  <w:iCs/>
                  <w:szCs w:val="18"/>
                  <w:lang w:val="en-US" w:eastAsia="zh-CN"/>
                </w:rPr>
                <w:t>.</w:t>
              </w:r>
            </w:ins>
          </w:p>
          <w:p w14:paraId="14E3BAC3">
            <w:pPr>
              <w:pStyle w:val="89"/>
              <w:rPr>
                <w:ins w:id="2251" w:author="Iana Siomina" w:date="2024-09-25T20:53:00Z"/>
              </w:rPr>
            </w:pPr>
            <w:ins w:id="2252" w:author="Iana Siomina" w:date="2024-09-25T20:53:00Z">
              <w:r>
                <w:rPr/>
                <w:t>N</w:t>
              </w:r>
            </w:ins>
            <w:ins w:id="2253" w:author="Iana Siomina" w:date="2024-09-25T20:53:00Z">
              <w:r>
                <w:rPr>
                  <w:lang w:eastAsia="zh-CN"/>
                </w:rPr>
                <w:t>OTE</w:t>
              </w:r>
            </w:ins>
            <w:ins w:id="2254" w:author="Iana Siomina" w:date="2024-09-25T20:53:00Z">
              <w:r>
                <w:rPr/>
                <w:t xml:space="preserve"> 3:</w:t>
              </w:r>
            </w:ins>
            <w:ins w:id="2255" w:author="Iana Siomina" w:date="2024-09-25T20:53:00Z">
              <w:r>
                <w:rPr/>
                <w:tab/>
              </w:r>
            </w:ins>
            <w:ins w:id="2256" w:author="Iana Siomina" w:date="2024-09-25T20:53:00Z">
              <w:r>
                <w:rPr/>
                <w:t>Io is assumed to have constant EPRE across the bandwidth.</w:t>
              </w:r>
            </w:ins>
          </w:p>
          <w:p w14:paraId="7F8090BF">
            <w:pPr>
              <w:pStyle w:val="89"/>
              <w:rPr>
                <w:ins w:id="2257" w:author="Iana Siomina" w:date="2024-09-25T20:53:00Z"/>
              </w:rPr>
            </w:pPr>
            <w:ins w:id="2258" w:author="Iana Siomina" w:date="2024-09-25T20:53:00Z">
              <w:r>
                <w:rPr/>
                <w:t>NOTE 4:</w:t>
              </w:r>
            </w:ins>
            <w:ins w:id="2259" w:author="Iana Siomina" w:date="2024-09-25T20:53:00Z">
              <w:r>
                <w:rPr/>
                <w:tab/>
              </w:r>
            </w:ins>
            <w:ins w:id="2260" w:author="Iana Siomina" w:date="2024-09-25T20:53:00Z">
              <w:r>
                <w:rPr/>
                <w:t>The same bands and the same Io conditions for each band apply for this requirement as for the corresponding requirement with the PRS bandwidth of the smallest RB number for the corresponding SCS.</w:t>
              </w:r>
            </w:ins>
          </w:p>
        </w:tc>
      </w:tr>
    </w:tbl>
    <w:p w14:paraId="1A124894">
      <w:pPr>
        <w:rPr>
          <w:ins w:id="2261" w:author="Iana Siomina" w:date="2024-09-25T20:53:00Z"/>
        </w:rPr>
      </w:pPr>
    </w:p>
    <w:p w14:paraId="4A770D11">
      <w:pPr>
        <w:pStyle w:val="78"/>
        <w:rPr>
          <w:ins w:id="2262" w:author="Iana Siomina" w:date="2024-09-25T20:55:00Z"/>
          <w:lang w:val="en-US"/>
        </w:rPr>
      </w:pPr>
      <w:ins w:id="2263" w:author="Iana Siomina" w:date="2024-09-25T20:55:00Z">
        <w:r>
          <w:rPr/>
          <w:t>Table 10.1.43.2-</w:t>
        </w:r>
      </w:ins>
      <w:ins w:id="2264" w:author="Iana Siomina" w:date="2024-09-25T20:55:00Z">
        <w:r>
          <w:rPr>
            <w:lang w:val="en-US"/>
          </w:rPr>
          <w:t>4</w:t>
        </w:r>
      </w:ins>
      <w:ins w:id="2265" w:author="Iana Siomina" w:date="2024-09-25T20:55:00Z">
        <w:r>
          <w:rPr/>
          <w:t xml:space="preserve">: DL RSCPD absolute accuracy in FR2 for </w:t>
        </w:r>
      </w:ins>
      <w:ins w:id="2266" w:author="Iana Siomina" w:date="2024-09-25T20:55:00Z">
        <w:r>
          <w:rPr>
            <w:lang w:val="en-US"/>
          </w:rPr>
          <w:t xml:space="preserve">two-tap </w:t>
        </w:r>
      </w:ins>
      <w:ins w:id="2267" w:author="Iana Siomina" w:date="2024-09-25T20:55:00Z">
        <w:r>
          <w:rPr/>
          <w:t>channel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35"/>
        <w:gridCol w:w="1108"/>
        <w:gridCol w:w="1116"/>
        <w:gridCol w:w="1037"/>
        <w:gridCol w:w="1581"/>
        <w:gridCol w:w="1441"/>
      </w:tblGrid>
      <w:tr w14:paraId="4C8FF3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2268" w:author="Iana Siomina" w:date="2024-09-25T20:55:00Z"/>
        </w:trPr>
        <w:tc>
          <w:tcPr>
            <w:tcW w:w="2135" w:type="dxa"/>
            <w:vMerge w:val="restart"/>
            <w:tcBorders>
              <w:tl2br w:val="nil"/>
              <w:tr2bl w:val="nil"/>
            </w:tcBorders>
            <w:vAlign w:val="center"/>
          </w:tcPr>
          <w:p w14:paraId="543D119A">
            <w:pPr>
              <w:pStyle w:val="74"/>
              <w:rPr>
                <w:ins w:id="2269" w:author="Iana Siomina" w:date="2024-09-25T20:55:00Z"/>
              </w:rPr>
            </w:pPr>
            <w:ins w:id="2270" w:author="Iana Siomina" w:date="2024-09-25T20:55:00Z">
              <w:r>
                <w:rPr/>
                <w:t>Accuracy</w:t>
              </w:r>
            </w:ins>
          </w:p>
          <w:p w14:paraId="45D92546">
            <w:pPr>
              <w:pStyle w:val="74"/>
              <w:rPr>
                <w:ins w:id="2271" w:author="Iana Siomina" w:date="2024-09-25T20:55:00Z"/>
                <w:sz w:val="15"/>
                <w:szCs w:val="16"/>
              </w:rPr>
            </w:pPr>
            <w:ins w:id="2272" w:author="Iana Siomina" w:date="2024-09-25T20:55:00Z">
              <w:r>
                <w:rPr>
                  <w:sz w:val="11"/>
                  <w:szCs w:val="13"/>
                </w:rPr>
                <w:t>(</w:t>
              </w:r>
            </w:ins>
            <w:ins w:id="2273" w:author="Iana Siomina" w:date="2024-09-25T20:55:00Z">
              <w:r>
                <w:rPr>
                  <w:sz w:val="15"/>
                  <w:szCs w:val="16"/>
                </w:rPr>
                <w:t>PRS Ês/Iot)</w:t>
              </w:r>
            </w:ins>
            <w:ins w:id="2274" w:author="Iana Siomina" w:date="2024-09-25T20:55:00Z">
              <w:r>
                <w:rPr>
                  <w:sz w:val="15"/>
                  <w:szCs w:val="16"/>
                  <w:vertAlign w:val="subscript"/>
                </w:rPr>
                <w:t xml:space="preserve">ref </w:t>
              </w:r>
            </w:ins>
            <w:ins w:id="2275" w:author="Iana Siomina" w:date="2024-09-25T20:55:00Z">
              <w:r>
                <w:rPr>
                  <w:sz w:val="15"/>
                  <w:szCs w:val="16"/>
                </w:rPr>
                <w:t xml:space="preserve">≥ </w:t>
              </w:r>
            </w:ins>
            <w:ins w:id="2276" w:author="Iana Siomina" w:date="2024-09-25T20:55:00Z">
              <w:r>
                <w:rPr>
                  <w:sz w:val="15"/>
                  <w:szCs w:val="16"/>
                  <w:lang w:val="en-US"/>
                </w:rPr>
                <w:t xml:space="preserve">   </w:t>
              </w:r>
            </w:ins>
            <w:ins w:id="2277" w:author="Iana Siomina" w:date="2024-09-25T20:55:00Z">
              <w:r>
                <w:rPr>
                  <w:sz w:val="15"/>
                  <w:szCs w:val="16"/>
                </w:rPr>
                <w:t>-</w:t>
              </w:r>
            </w:ins>
            <w:ins w:id="2278" w:author="Iana Siomina" w:date="2024-09-25T20:55:00Z">
              <w:r>
                <w:rPr>
                  <w:sz w:val="15"/>
                  <w:szCs w:val="16"/>
                  <w:lang w:val="en-US"/>
                </w:rPr>
                <w:t>3</w:t>
              </w:r>
            </w:ins>
            <w:ins w:id="2279" w:author="Iana Siomina" w:date="2024-09-25T20:55:00Z">
              <w:r>
                <w:rPr>
                  <w:sz w:val="15"/>
                  <w:szCs w:val="16"/>
                </w:rPr>
                <w:t>dB</w:t>
              </w:r>
            </w:ins>
          </w:p>
          <w:p w14:paraId="3677D096">
            <w:pPr>
              <w:pStyle w:val="74"/>
              <w:rPr>
                <w:ins w:id="2280" w:author="Iana Siomina" w:date="2024-09-25T20:55:00Z"/>
                <w:sz w:val="15"/>
                <w:szCs w:val="16"/>
              </w:rPr>
            </w:pPr>
          </w:p>
          <w:p w14:paraId="2D89E262">
            <w:pPr>
              <w:pStyle w:val="74"/>
              <w:rPr>
                <w:ins w:id="2281" w:author="Iana Siomina" w:date="2024-09-25T20:55:00Z"/>
                <w:sz w:val="15"/>
                <w:szCs w:val="16"/>
                <w:lang w:val="sv-SE"/>
              </w:rPr>
            </w:pPr>
            <w:ins w:id="2282" w:author="Iana Siomina" w:date="2024-09-25T20:55:00Z">
              <w:r>
                <w:rPr>
                  <w:sz w:val="15"/>
                  <w:szCs w:val="16"/>
                </w:rPr>
                <w:t xml:space="preserve"> </w:t>
              </w:r>
            </w:ins>
            <w:ins w:id="2283" w:author="Iana Siomina" w:date="2024-09-25T20:55:00Z">
              <w:r>
                <w:rPr>
                  <w:sz w:val="15"/>
                  <w:szCs w:val="16"/>
                  <w:lang w:val="sv-SE"/>
                </w:rPr>
                <w:t>(PRS Ês/Iot)</w:t>
              </w:r>
            </w:ins>
            <w:ins w:id="2284" w:author="Iana Siomina" w:date="2024-09-25T20:55:00Z">
              <w:r>
                <w:rPr>
                  <w:i/>
                  <w:sz w:val="15"/>
                  <w:szCs w:val="16"/>
                  <w:vertAlign w:val="subscript"/>
                  <w:lang w:val="sv-SE"/>
                </w:rPr>
                <w:t>i</w:t>
              </w:r>
            </w:ins>
            <w:ins w:id="2285" w:author="Iana Siomina" w:date="2024-09-25T20:55:00Z">
              <w:r>
                <w:rPr>
                  <w:sz w:val="15"/>
                  <w:szCs w:val="16"/>
                  <w:lang w:val="sv-SE"/>
                </w:rPr>
                <w:t xml:space="preserve"> ≥ </w:t>
              </w:r>
            </w:ins>
          </w:p>
          <w:p w14:paraId="1DBEA5EA">
            <w:pPr>
              <w:pStyle w:val="74"/>
              <w:rPr>
                <w:ins w:id="2286" w:author="Iana Siomina" w:date="2024-09-25T20:55:00Z"/>
                <w:lang w:val="sv-SE"/>
              </w:rPr>
            </w:pPr>
            <w:ins w:id="2287" w:author="Iana Siomina" w:date="2024-09-25T20:55:00Z">
              <w:r>
                <w:rPr>
                  <w:sz w:val="15"/>
                  <w:szCs w:val="16"/>
                  <w:lang w:val="sv-SE"/>
                </w:rPr>
                <w:t>-6dB</w:t>
              </w:r>
            </w:ins>
          </w:p>
        </w:tc>
        <w:tc>
          <w:tcPr>
            <w:tcW w:w="6283" w:type="dxa"/>
            <w:gridSpan w:val="5"/>
            <w:vMerge w:val="restart"/>
            <w:tcBorders>
              <w:tl2br w:val="nil"/>
              <w:tr2bl w:val="nil"/>
            </w:tcBorders>
            <w:vAlign w:val="center"/>
          </w:tcPr>
          <w:p w14:paraId="35EFD375">
            <w:pPr>
              <w:pStyle w:val="74"/>
              <w:rPr>
                <w:ins w:id="2288" w:author="Iana Siomina" w:date="2024-09-25T20:55:00Z"/>
              </w:rPr>
            </w:pPr>
            <w:ins w:id="2289" w:author="Iana Siomina" w:date="2024-09-25T20:55:00Z">
              <w:r>
                <w:rPr/>
                <w:t>Conditions</w:t>
              </w:r>
            </w:ins>
          </w:p>
        </w:tc>
      </w:tr>
      <w:tr w14:paraId="64AF1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7" w:hRule="atLeast"/>
          <w:jc w:val="center"/>
          <w:ins w:id="2290" w:author="Iana Siomina" w:date="2024-09-25T20:55:00Z"/>
        </w:trPr>
        <w:tc>
          <w:tcPr>
            <w:tcW w:w="2135" w:type="dxa"/>
            <w:vMerge w:val="continue"/>
            <w:tcBorders>
              <w:tl2br w:val="nil"/>
              <w:tr2bl w:val="nil"/>
            </w:tcBorders>
            <w:vAlign w:val="center"/>
          </w:tcPr>
          <w:p w14:paraId="49900B80">
            <w:pPr>
              <w:pStyle w:val="74"/>
              <w:rPr>
                <w:ins w:id="2291" w:author="Iana Siomina" w:date="2024-09-25T20:55:00Z"/>
              </w:rPr>
            </w:pPr>
          </w:p>
        </w:tc>
        <w:tc>
          <w:tcPr>
            <w:tcW w:w="1108" w:type="dxa"/>
            <w:vMerge w:val="restart"/>
            <w:tcBorders>
              <w:tl2br w:val="nil"/>
              <w:tr2bl w:val="nil"/>
            </w:tcBorders>
            <w:vAlign w:val="center"/>
          </w:tcPr>
          <w:p w14:paraId="3615F821">
            <w:pPr>
              <w:pStyle w:val="74"/>
              <w:rPr>
                <w:ins w:id="2292" w:author="Iana Siomina" w:date="2024-09-25T20:55:00Z"/>
                <w:lang w:eastAsia="zh-CN"/>
              </w:rPr>
            </w:pPr>
            <w:ins w:id="2293" w:author="Iana Siomina" w:date="2024-09-25T20:55:00Z">
              <w:r>
                <w:rPr/>
                <w:t>PRS SCS</w:t>
              </w:r>
            </w:ins>
          </w:p>
        </w:tc>
        <w:tc>
          <w:tcPr>
            <w:tcW w:w="1116" w:type="dxa"/>
            <w:vMerge w:val="restart"/>
            <w:tcBorders>
              <w:tl2br w:val="nil"/>
              <w:tr2bl w:val="nil"/>
            </w:tcBorders>
            <w:vAlign w:val="center"/>
          </w:tcPr>
          <w:p w14:paraId="03DCE089">
            <w:pPr>
              <w:pStyle w:val="74"/>
              <w:rPr>
                <w:ins w:id="2294" w:author="Iana Siomina" w:date="2024-09-25T20:55:00Z"/>
                <w:lang w:eastAsia="zh-CN"/>
              </w:rPr>
            </w:pPr>
            <w:ins w:id="2295" w:author="Iana Siomina" w:date="2024-09-25T20:55:00Z">
              <w:r>
                <w:rPr>
                  <w:lang w:eastAsia="zh-CN"/>
                </w:rPr>
                <w:t>PRS bandwidth</w:t>
              </w:r>
            </w:ins>
          </w:p>
          <w:p w14:paraId="4B9E9361">
            <w:pPr>
              <w:pStyle w:val="74"/>
              <w:rPr>
                <w:ins w:id="2296" w:author="Iana Siomina" w:date="2024-09-25T20:55:00Z"/>
              </w:rPr>
            </w:pPr>
            <w:ins w:id="2297" w:author="Iana Siomina" w:date="2024-09-25T20:55:00Z">
              <w:r>
                <w:rPr>
                  <w:vertAlign w:val="superscript"/>
                </w:rPr>
                <w:t>Note 1</w:t>
              </w:r>
            </w:ins>
          </w:p>
        </w:tc>
        <w:tc>
          <w:tcPr>
            <w:tcW w:w="1037" w:type="dxa"/>
            <w:vMerge w:val="restart"/>
            <w:tcBorders>
              <w:tl2br w:val="nil"/>
              <w:tr2bl w:val="nil"/>
            </w:tcBorders>
            <w:vAlign w:val="center"/>
          </w:tcPr>
          <w:p w14:paraId="1D88BF24">
            <w:pPr>
              <w:pStyle w:val="74"/>
              <w:rPr>
                <w:ins w:id="2298" w:author="Iana Siomina" w:date="2024-09-25T20:55:00Z"/>
                <w:lang w:eastAsia="zh-CN"/>
              </w:rPr>
            </w:pPr>
            <w:ins w:id="2299" w:author="Iana Siomina" w:date="2024-09-25T20:55:00Z">
              <w:r>
                <w:rPr>
                  <w:lang w:eastAsia="zh-CN"/>
                </w:rPr>
                <w:t xml:space="preserve">PRS resource repetition </w:t>
              </w:r>
            </w:ins>
          </w:p>
          <w:p w14:paraId="221985D2">
            <w:pPr>
              <w:pStyle w:val="74"/>
              <w:rPr>
                <w:ins w:id="2300" w:author="Iana Siomina" w:date="2024-09-25T20:55:00Z"/>
                <w:lang w:eastAsia="zh-CN"/>
              </w:rPr>
            </w:pPr>
            <w:ins w:id="2301" w:author="Iana Siomina" w:date="2024-09-25T20:55:00Z">
              <w:r>
                <w:rPr>
                  <w:lang w:eastAsia="zh-CN"/>
                </w:rPr>
                <w:t>(</w:t>
              </w:r>
            </w:ins>
            <m:oMath>
              <m:sSubSup>
                <m:sSubSupPr>
                  <m:ctrlPr>
                    <w:ins w:id="2302" w:author="Iana Siomina" w:date="2024-09-25T20:55:00Z">
                      <w:rPr>
                        <w:rFonts w:ascii="Cambria Math" w:hAnsi="Cambria Math"/>
                        <w:bCs/>
                        <w:i/>
                        <w:iCs/>
                        <w:lang w:val="en-US" w:eastAsia="zh-CN"/>
                      </w:rPr>
                    </w:ins>
                  </m:ctrlPr>
                </m:sSubSupPr>
                <m:e>
                  <w:ins w:id="2303" w:author="Iana Siomina" w:date="2024-09-25T20:55:00Z">
                    <m:r>
                      <m:rPr>
                        <m:sty m:val="b"/>
                      </m:rPr>
                      <w:rPr>
                        <w:rFonts w:ascii="Cambria Math" w:hAnsi="Cambria Math"/>
                        <w:lang w:eastAsia="zh-CN"/>
                      </w:rPr>
                      <m:t>T</m:t>
                    </m:r>
                  </w:ins>
                  <m:ctrlPr>
                    <w:ins w:id="2304" w:author="Iana Siomina" w:date="2024-09-25T20:55:00Z">
                      <w:rPr>
                        <w:rFonts w:ascii="Cambria Math" w:hAnsi="Cambria Math"/>
                        <w:bCs/>
                        <w:i/>
                        <w:iCs/>
                        <w:lang w:val="en-US" w:eastAsia="zh-CN"/>
                      </w:rPr>
                    </w:ins>
                  </m:ctrlPr>
                </m:e>
                <m:sub>
                  <w:ins w:id="2305" w:author="Iana Siomina" w:date="2024-09-25T20:55:00Z">
                    <m:r>
                      <m:rPr>
                        <m:nor/>
                        <m:sty m:val="p"/>
                      </m:rPr>
                      <w:rPr>
                        <w:b w:val="0"/>
                        <w:bCs/>
                        <w:i w:val="0"/>
                        <w:lang w:eastAsia="zh-CN"/>
                      </w:rPr>
                      <m:t>rep</m:t>
                    </m:r>
                  </w:ins>
                  <m:ctrlPr>
                    <w:ins w:id="2306" w:author="Iana Siomina" w:date="2024-09-25T20:55:00Z">
                      <w:rPr>
                        <w:rFonts w:ascii="Cambria Math" w:hAnsi="Cambria Math"/>
                        <w:bCs/>
                        <w:i/>
                        <w:iCs/>
                        <w:lang w:val="en-US" w:eastAsia="zh-CN"/>
                      </w:rPr>
                    </w:ins>
                  </m:ctrlPr>
                </m:sub>
                <m:sup>
                  <w:ins w:id="2307" w:author="Iana Siomina" w:date="2024-09-25T20:55:00Z">
                    <m:r>
                      <m:rPr>
                        <m:nor/>
                        <m:sty m:val="p"/>
                      </m:rPr>
                      <w:rPr>
                        <w:b w:val="0"/>
                        <w:bCs/>
                        <w:i w:val="0"/>
                        <w:lang w:eastAsia="zh-CN"/>
                      </w:rPr>
                      <m:t>PRS</m:t>
                    </m:r>
                  </w:ins>
                  <m:ctrlPr>
                    <w:ins w:id="2308" w:author="Iana Siomina" w:date="2024-09-25T20:55:00Z">
                      <w:rPr>
                        <w:rFonts w:ascii="Cambria Math" w:hAnsi="Cambria Math"/>
                        <w:bCs/>
                        <w:i/>
                        <w:iCs/>
                        <w:lang w:val="en-US" w:eastAsia="zh-CN"/>
                      </w:rPr>
                    </w:ins>
                  </m:ctrlPr>
                </m:sup>
              </m:sSubSup>
              <w:ins w:id="2309" w:author="Iana Siomina" w:date="2024-09-25T20:55:00Z">
                <m:r>
                  <m:rPr>
                    <m:sty m:val="b"/>
                  </m:rPr>
                  <w:rPr>
                    <w:rFonts w:ascii="Cambria Math" w:hAnsi="Cambria Math"/>
                    <w:lang w:eastAsia="zh-CN"/>
                  </w:rPr>
                  <m:t>∗</m:t>
                </m:r>
              </w:ins>
              <m:sSub>
                <m:sSubPr>
                  <m:ctrlPr>
                    <w:ins w:id="2310" w:author="Iana Siomina" w:date="2024-09-25T20:55:00Z">
                      <w:rPr>
                        <w:rFonts w:ascii="Cambria Math" w:hAnsi="Cambria Math"/>
                        <w:bCs/>
                        <w:i/>
                        <w:iCs/>
                        <w:lang w:val="en-US" w:eastAsia="zh-CN"/>
                      </w:rPr>
                    </w:ins>
                  </m:ctrlPr>
                </m:sSubPr>
                <m:e>
                  <w:ins w:id="2311" w:author="Iana Siomina" w:date="2024-09-25T20:55:00Z">
                    <m:r>
                      <m:rPr>
                        <m:sty m:val="b"/>
                      </m:rPr>
                      <w:rPr>
                        <w:rFonts w:ascii="Cambria Math" w:hAnsi="Cambria Math"/>
                        <w:lang w:eastAsia="zh-CN"/>
                      </w:rPr>
                      <m:t>L</m:t>
                    </m:r>
                  </w:ins>
                  <m:ctrlPr>
                    <w:ins w:id="2312" w:author="Iana Siomina" w:date="2024-09-25T20:55:00Z">
                      <w:rPr>
                        <w:rFonts w:ascii="Cambria Math" w:hAnsi="Cambria Math"/>
                        <w:bCs/>
                        <w:i/>
                        <w:iCs/>
                        <w:lang w:val="en-US" w:eastAsia="zh-CN"/>
                      </w:rPr>
                    </w:ins>
                  </m:ctrlPr>
                </m:e>
                <m:sub>
                  <w:ins w:id="2313" w:author="Iana Siomina" w:date="2024-09-25T20:55:00Z">
                    <m:r>
                      <m:rPr>
                        <m:nor/>
                        <m:sty m:val="p"/>
                      </m:rPr>
                      <w:rPr>
                        <w:b w:val="0"/>
                        <w:bCs/>
                        <w:i w:val="0"/>
                        <w:lang w:eastAsia="zh-CN"/>
                      </w:rPr>
                      <m:t>PRS</m:t>
                    </m:r>
                  </w:ins>
                  <m:ctrlPr>
                    <w:ins w:id="2314" w:author="Iana Siomina" w:date="2024-09-25T20:55:00Z">
                      <w:rPr>
                        <w:rFonts w:ascii="Cambria Math" w:hAnsi="Cambria Math"/>
                        <w:bCs/>
                        <w:i/>
                        <w:iCs/>
                        <w:lang w:val="en-US" w:eastAsia="zh-CN"/>
                      </w:rPr>
                    </w:ins>
                  </m:ctrlPr>
                </m:sub>
              </m:sSub>
              <w:ins w:id="2315" w:author="Iana Siomina" w:date="2024-09-25T20:55:00Z">
                <m:r>
                  <m:rPr>
                    <m:sty m:val="b"/>
                  </m:rPr>
                  <w:rPr>
                    <w:rFonts w:ascii="Cambria Math" w:hAnsi="Cambria Math"/>
                    <w:lang w:eastAsia="zh-CN"/>
                  </w:rPr>
                  <m:t>/</m:t>
                </m:r>
              </w:ins>
              <m:sSubSup>
                <m:sSubSupPr>
                  <m:ctrlPr>
                    <w:ins w:id="2316" w:author="Iana Siomina" w:date="2024-09-25T20:55:00Z">
                      <w:rPr>
                        <w:rFonts w:ascii="Cambria Math" w:hAnsi="Cambria Math"/>
                        <w:bCs/>
                        <w:i/>
                        <w:iCs/>
                        <w:lang w:val="en-US" w:eastAsia="zh-CN"/>
                      </w:rPr>
                    </w:ins>
                  </m:ctrlPr>
                </m:sSubSupPr>
                <m:e>
                  <w:ins w:id="2317" w:author="Iana Siomina" w:date="2024-09-25T20:55:00Z">
                    <m:r>
                      <m:rPr>
                        <m:sty m:val="b"/>
                      </m:rPr>
                      <w:rPr>
                        <w:rFonts w:ascii="Cambria Math" w:hAnsi="Cambria Math"/>
                        <w:lang w:eastAsia="zh-CN"/>
                      </w:rPr>
                      <m:t>K</m:t>
                    </m:r>
                  </w:ins>
                  <m:ctrlPr>
                    <w:ins w:id="2318" w:author="Iana Siomina" w:date="2024-09-25T20:55:00Z">
                      <w:rPr>
                        <w:rFonts w:ascii="Cambria Math" w:hAnsi="Cambria Math"/>
                        <w:bCs/>
                        <w:i/>
                        <w:iCs/>
                        <w:lang w:val="en-US" w:eastAsia="zh-CN"/>
                      </w:rPr>
                    </w:ins>
                  </m:ctrlPr>
                </m:e>
                <m:sub>
                  <w:ins w:id="2319" w:author="Iana Siomina" w:date="2024-09-25T20:55:00Z">
                    <m:r>
                      <m:rPr>
                        <m:nor/>
                        <m:sty m:val="p"/>
                      </m:rPr>
                      <w:rPr>
                        <w:b w:val="0"/>
                        <w:bCs/>
                        <w:i w:val="0"/>
                        <w:lang w:eastAsia="zh-CN"/>
                      </w:rPr>
                      <m:t>comb</m:t>
                    </m:r>
                  </w:ins>
                  <m:ctrlPr>
                    <w:ins w:id="2320" w:author="Iana Siomina" w:date="2024-09-25T20:55:00Z">
                      <w:rPr>
                        <w:rFonts w:ascii="Cambria Math" w:hAnsi="Cambria Math"/>
                        <w:bCs/>
                        <w:i/>
                        <w:iCs/>
                        <w:lang w:val="en-US" w:eastAsia="zh-CN"/>
                      </w:rPr>
                    </w:ins>
                  </m:ctrlPr>
                </m:sub>
                <m:sup>
                  <w:ins w:id="2321" w:author="Iana Siomina" w:date="2024-09-25T20:55:00Z">
                    <m:r>
                      <m:rPr>
                        <m:nor/>
                        <m:sty m:val="p"/>
                      </m:rPr>
                      <w:rPr>
                        <w:b w:val="0"/>
                        <w:bCs/>
                        <w:i w:val="0"/>
                        <w:lang w:eastAsia="zh-CN"/>
                      </w:rPr>
                      <m:t>PRS</m:t>
                    </m:r>
                  </w:ins>
                  <m:ctrlPr>
                    <w:ins w:id="2322" w:author="Iana Siomina" w:date="2024-09-25T20:55:00Z">
                      <w:rPr>
                        <w:rFonts w:ascii="Cambria Math" w:hAnsi="Cambria Math"/>
                        <w:bCs/>
                        <w:i/>
                        <w:iCs/>
                        <w:lang w:val="en-US" w:eastAsia="zh-CN"/>
                      </w:rPr>
                    </w:ins>
                  </m:ctrlPr>
                </m:sup>
              </m:sSubSup>
            </m:oMath>
            <w:ins w:id="2323" w:author="Iana Siomina" w:date="2024-09-25T20:55:00Z">
              <w:r>
                <w:rPr>
                  <w:lang w:eastAsia="zh-CN"/>
                </w:rPr>
                <w:t xml:space="preserve">)          </w:t>
              </w:r>
            </w:ins>
            <w:ins w:id="2324" w:author="Iana Siomina" w:date="2024-09-25T20:55:00Z">
              <w:r>
                <w:rPr>
                  <w:vertAlign w:val="superscript"/>
                </w:rPr>
                <w:t>Note 2</w:t>
              </w:r>
            </w:ins>
          </w:p>
        </w:tc>
        <w:tc>
          <w:tcPr>
            <w:tcW w:w="3022" w:type="dxa"/>
            <w:gridSpan w:val="2"/>
            <w:vMerge w:val="restart"/>
            <w:tcBorders>
              <w:tl2br w:val="nil"/>
              <w:tr2bl w:val="nil"/>
            </w:tcBorders>
            <w:vAlign w:val="center"/>
          </w:tcPr>
          <w:p w14:paraId="482F968A">
            <w:pPr>
              <w:pStyle w:val="74"/>
              <w:rPr>
                <w:ins w:id="2325" w:author="Iana Siomina" w:date="2024-09-25T20:55:00Z"/>
              </w:rPr>
            </w:pPr>
            <w:ins w:id="2326" w:author="Iana Siomina" w:date="2024-09-25T20:55:00Z">
              <w:r>
                <w:rPr/>
                <w:t>Io</w:t>
              </w:r>
            </w:ins>
            <w:ins w:id="2327" w:author="Iana Siomina" w:date="2024-09-25T20:55:00Z">
              <w:r>
                <w:rPr>
                  <w:vertAlign w:val="superscript"/>
                  <w:lang w:eastAsia="zh-CN"/>
                </w:rPr>
                <w:t xml:space="preserve"> Note 3</w:t>
              </w:r>
            </w:ins>
            <w:ins w:id="2328" w:author="Iana Siomina" w:date="2024-09-25T20:55:00Z">
              <w:r>
                <w:rPr/>
                <w:t xml:space="preserve"> range</w:t>
              </w:r>
            </w:ins>
          </w:p>
        </w:tc>
      </w:tr>
      <w:tr w14:paraId="1AB619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29" w:author="Iana Siomina" w:date="2024-09-25T20:55:00Z"/>
        </w:trPr>
        <w:tc>
          <w:tcPr>
            <w:tcW w:w="2135" w:type="dxa"/>
            <w:vMerge w:val="continue"/>
            <w:tcBorders>
              <w:tl2br w:val="nil"/>
              <w:tr2bl w:val="nil"/>
            </w:tcBorders>
            <w:vAlign w:val="center"/>
          </w:tcPr>
          <w:p w14:paraId="2B148127">
            <w:pPr>
              <w:pStyle w:val="74"/>
              <w:rPr>
                <w:ins w:id="2330" w:author="Iana Siomina" w:date="2024-09-25T20:55:00Z"/>
              </w:rPr>
            </w:pPr>
          </w:p>
        </w:tc>
        <w:tc>
          <w:tcPr>
            <w:tcW w:w="1108" w:type="dxa"/>
            <w:vMerge w:val="continue"/>
            <w:tcBorders>
              <w:tl2br w:val="nil"/>
              <w:tr2bl w:val="nil"/>
            </w:tcBorders>
            <w:vAlign w:val="center"/>
          </w:tcPr>
          <w:p w14:paraId="4CAB912E">
            <w:pPr>
              <w:pStyle w:val="74"/>
              <w:rPr>
                <w:ins w:id="2331" w:author="Iana Siomina" w:date="2024-09-25T20:55:00Z"/>
                <w:lang w:eastAsia="zh-CN"/>
              </w:rPr>
            </w:pPr>
          </w:p>
        </w:tc>
        <w:tc>
          <w:tcPr>
            <w:tcW w:w="1116" w:type="dxa"/>
            <w:vMerge w:val="continue"/>
            <w:tcBorders>
              <w:tl2br w:val="nil"/>
              <w:tr2bl w:val="nil"/>
            </w:tcBorders>
            <w:vAlign w:val="center"/>
          </w:tcPr>
          <w:p w14:paraId="6CED6DA5">
            <w:pPr>
              <w:pStyle w:val="74"/>
              <w:rPr>
                <w:ins w:id="2332" w:author="Iana Siomina" w:date="2024-09-25T20:55:00Z"/>
              </w:rPr>
            </w:pPr>
          </w:p>
        </w:tc>
        <w:tc>
          <w:tcPr>
            <w:tcW w:w="1037" w:type="dxa"/>
            <w:vMerge w:val="continue"/>
            <w:tcBorders>
              <w:tl2br w:val="nil"/>
              <w:tr2bl w:val="nil"/>
            </w:tcBorders>
            <w:vAlign w:val="center"/>
          </w:tcPr>
          <w:p w14:paraId="6B944E45">
            <w:pPr>
              <w:pStyle w:val="74"/>
              <w:rPr>
                <w:ins w:id="2333" w:author="Iana Siomina" w:date="2024-09-25T20:55:00Z"/>
                <w:lang w:eastAsia="zh-CN"/>
              </w:rPr>
            </w:pPr>
          </w:p>
        </w:tc>
        <w:tc>
          <w:tcPr>
            <w:tcW w:w="1581" w:type="dxa"/>
            <w:vMerge w:val="continue"/>
            <w:tcBorders>
              <w:tl2br w:val="nil"/>
              <w:tr2bl w:val="nil"/>
            </w:tcBorders>
            <w:vAlign w:val="center"/>
          </w:tcPr>
          <w:p w14:paraId="338BACAC">
            <w:pPr>
              <w:pStyle w:val="74"/>
              <w:rPr>
                <w:ins w:id="2334" w:author="Iana Siomina" w:date="2024-09-25T20:55:00Z"/>
              </w:rPr>
            </w:pPr>
            <w:ins w:id="2335" w:author="Iana Siomina" w:date="2024-09-25T20:55:00Z">
              <w:r>
                <w:rPr/>
                <w:t xml:space="preserve">Minimum Io </w:t>
              </w:r>
            </w:ins>
          </w:p>
        </w:tc>
        <w:tc>
          <w:tcPr>
            <w:tcW w:w="1441" w:type="dxa"/>
            <w:tcBorders>
              <w:tl2br w:val="nil"/>
              <w:tr2bl w:val="nil"/>
            </w:tcBorders>
            <w:vAlign w:val="center"/>
          </w:tcPr>
          <w:p w14:paraId="106C02DA">
            <w:pPr>
              <w:pStyle w:val="74"/>
              <w:rPr>
                <w:ins w:id="2336" w:author="Iana Siomina" w:date="2024-09-25T20:55:00Z"/>
              </w:rPr>
            </w:pPr>
            <w:ins w:id="2337" w:author="Iana Siomina" w:date="2024-09-25T20:55:00Z">
              <w:r>
                <w:rPr/>
                <w:t>Maximum Io</w:t>
              </w:r>
            </w:ins>
          </w:p>
        </w:tc>
      </w:tr>
      <w:tr w14:paraId="07B4B9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38" w:author="Iana Siomina" w:date="2024-09-25T20:55:00Z"/>
        </w:trPr>
        <w:tc>
          <w:tcPr>
            <w:tcW w:w="2135" w:type="dxa"/>
            <w:tcBorders>
              <w:tl2br w:val="nil"/>
              <w:tr2bl w:val="nil"/>
            </w:tcBorders>
            <w:vAlign w:val="center"/>
          </w:tcPr>
          <w:p w14:paraId="57086E37">
            <w:pPr>
              <w:pStyle w:val="74"/>
              <w:rPr>
                <w:ins w:id="2339" w:author="Iana Siomina" w:date="2024-09-25T20:55:00Z"/>
              </w:rPr>
            </w:pPr>
            <w:ins w:id="2340" w:author="Iana Siomina" w:date="2024-09-25T20:55:00Z">
              <w:r>
                <w:rPr/>
                <w:t>degree</w:t>
              </w:r>
            </w:ins>
            <w:ins w:id="2341" w:author="Iana Siomina" w:date="2024-09-25T20:55:00Z">
              <w:r>
                <w:rPr>
                  <w:lang w:eastAsia="zh-CN"/>
                </w:rPr>
                <w:t xml:space="preserve"> </w:t>
              </w:r>
            </w:ins>
          </w:p>
        </w:tc>
        <w:tc>
          <w:tcPr>
            <w:tcW w:w="1108" w:type="dxa"/>
            <w:tcBorders>
              <w:tl2br w:val="nil"/>
              <w:tr2bl w:val="nil"/>
            </w:tcBorders>
            <w:vAlign w:val="center"/>
          </w:tcPr>
          <w:p w14:paraId="79791C47">
            <w:pPr>
              <w:pStyle w:val="74"/>
              <w:rPr>
                <w:ins w:id="2342" w:author="Iana Siomina" w:date="2024-09-25T20:55:00Z"/>
                <w:lang w:eastAsia="zh-CN"/>
              </w:rPr>
            </w:pPr>
            <w:ins w:id="2343" w:author="Iana Siomina" w:date="2024-09-25T20:55:00Z">
              <w:r>
                <w:rPr>
                  <w:lang w:eastAsia="zh-CN"/>
                </w:rPr>
                <w:t>kHz</w:t>
              </w:r>
            </w:ins>
          </w:p>
        </w:tc>
        <w:tc>
          <w:tcPr>
            <w:tcW w:w="1116" w:type="dxa"/>
            <w:tcBorders>
              <w:tl2br w:val="nil"/>
              <w:tr2bl w:val="nil"/>
            </w:tcBorders>
            <w:vAlign w:val="center"/>
          </w:tcPr>
          <w:p w14:paraId="363ECA00">
            <w:pPr>
              <w:pStyle w:val="74"/>
              <w:rPr>
                <w:ins w:id="2344" w:author="Iana Siomina" w:date="2024-09-25T20:55:00Z"/>
              </w:rPr>
            </w:pPr>
            <w:ins w:id="2345" w:author="Iana Siomina" w:date="2024-11-03T01:20:00Z">
              <w:r>
                <w:rPr/>
                <w:t>P</w:t>
              </w:r>
            </w:ins>
            <w:ins w:id="2346" w:author="Iana Siomina" w:date="2024-09-25T20:55:00Z">
              <w:r>
                <w:rPr/>
                <w:t>RB</w:t>
              </w:r>
            </w:ins>
          </w:p>
        </w:tc>
        <w:tc>
          <w:tcPr>
            <w:tcW w:w="1037" w:type="dxa"/>
            <w:tcBorders>
              <w:tl2br w:val="nil"/>
              <w:tr2bl w:val="nil"/>
            </w:tcBorders>
            <w:vAlign w:val="center"/>
          </w:tcPr>
          <w:p w14:paraId="21D845BB">
            <w:pPr>
              <w:pStyle w:val="74"/>
              <w:rPr>
                <w:ins w:id="2347" w:author="Iana Siomina" w:date="2024-09-25T20:55:00Z"/>
              </w:rPr>
            </w:pPr>
          </w:p>
        </w:tc>
        <w:tc>
          <w:tcPr>
            <w:tcW w:w="1581" w:type="dxa"/>
            <w:tcBorders>
              <w:tl2br w:val="nil"/>
              <w:tr2bl w:val="nil"/>
            </w:tcBorders>
            <w:vAlign w:val="center"/>
          </w:tcPr>
          <w:p w14:paraId="00F7E7B6">
            <w:pPr>
              <w:pStyle w:val="74"/>
              <w:rPr>
                <w:ins w:id="2348" w:author="Iana Siomina" w:date="2024-09-25T20:55:00Z"/>
              </w:rPr>
            </w:pPr>
            <w:ins w:id="2349" w:author="Iana Siomina" w:date="2024-09-25T20:55:00Z">
              <w:r>
                <w:rPr/>
                <w:t>dBm/SCS</w:t>
              </w:r>
            </w:ins>
            <w:ins w:id="2350" w:author="Iana Siomina" w:date="2024-09-25T20:55:00Z">
              <w:r>
                <w:rPr>
                  <w:vertAlign w:val="superscript"/>
                  <w:lang w:eastAsia="zh-CN"/>
                </w:rPr>
                <w:t xml:space="preserve"> </w:t>
              </w:r>
            </w:ins>
          </w:p>
        </w:tc>
        <w:tc>
          <w:tcPr>
            <w:tcW w:w="1441" w:type="dxa"/>
            <w:tcBorders>
              <w:tl2br w:val="nil"/>
              <w:tr2bl w:val="nil"/>
            </w:tcBorders>
            <w:vAlign w:val="center"/>
          </w:tcPr>
          <w:p w14:paraId="4180DD40">
            <w:pPr>
              <w:pStyle w:val="74"/>
              <w:rPr>
                <w:ins w:id="2351" w:author="Iana Siomina" w:date="2024-09-25T20:55:00Z"/>
              </w:rPr>
            </w:pPr>
            <w:ins w:id="2352" w:author="Iana Siomina" w:date="2024-09-25T20:55:00Z">
              <w:r>
                <w:rPr/>
                <w:t>dBm/BW</w:t>
              </w:r>
            </w:ins>
            <w:ins w:id="2353" w:author="Iana Siomina" w:date="2024-09-25T20:55:00Z">
              <w:r>
                <w:rPr>
                  <w:vertAlign w:val="subscript"/>
                </w:rPr>
                <w:t>Channel</w:t>
              </w:r>
            </w:ins>
          </w:p>
        </w:tc>
      </w:tr>
      <w:tr w14:paraId="6BF01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54" w:author="Iana Siomina" w:date="2024-09-25T20:55:00Z"/>
        </w:trPr>
        <w:tc>
          <w:tcPr>
            <w:tcW w:w="2135" w:type="dxa"/>
            <w:tcBorders>
              <w:tl2br w:val="nil"/>
              <w:tr2bl w:val="nil"/>
            </w:tcBorders>
            <w:vAlign w:val="center"/>
          </w:tcPr>
          <w:p w14:paraId="3B3FC266">
            <w:pPr>
              <w:pStyle w:val="75"/>
              <w:rPr>
                <w:ins w:id="2355" w:author="Iana Siomina" w:date="2024-09-25T20:55:00Z"/>
                <w:highlight w:val="none"/>
                <w:lang w:eastAsia="zh-CN"/>
                <w:rPrChange w:id="2356" w:author="CATT" w:date="2024-11-19T17:58:47Z">
                  <w:rPr>
                    <w:ins w:id="2357" w:author="Iana Siomina" w:date="2024-09-25T20:55:00Z"/>
                    <w:highlight w:val="magenta"/>
                    <w:lang w:eastAsia="zh-CN"/>
                  </w:rPr>
                </w:rPrChange>
              </w:rPr>
            </w:pPr>
            <w:ins w:id="2358" w:author="Iana Siomina" w:date="2024-09-25T20:55:00Z">
              <w:del w:id="2359" w:author="CATT" w:date="2024-11-19T18:04:45Z">
                <w:r>
                  <w:rPr>
                    <w:highlight w:val="none"/>
                    <w:lang w:eastAsia="zh-CN"/>
                    <w:rPrChange w:id="2360" w:author="CATT" w:date="2024-11-19T17:58:47Z">
                      <w:rPr>
                        <w:highlight w:val="magenta"/>
                        <w:lang w:eastAsia="zh-CN"/>
                      </w:rPr>
                    </w:rPrChange>
                  </w:rPr>
                  <w:delText>[</w:delText>
                </w:r>
              </w:del>
            </w:ins>
            <w:ins w:id="2361" w:author="Iana Siomina" w:date="2024-10-23T14:17:00Z">
              <w:r>
                <w:rPr>
                  <w:highlight w:val="none"/>
                  <w:lang w:val="sv-SE" w:eastAsia="zh-CN"/>
                  <w:rPrChange w:id="2362" w:author="CATT" w:date="2024-11-19T17:58:47Z">
                    <w:rPr>
                      <w:highlight w:val="magenta"/>
                      <w:lang w:val="sv-SE" w:eastAsia="zh-CN"/>
                    </w:rPr>
                  </w:rPrChange>
                </w:rPr>
                <w:t>5</w:t>
              </w:r>
            </w:ins>
            <w:ins w:id="2363" w:author="Iana Siomina" w:date="2024-09-25T20:55:00Z">
              <w:del w:id="2364" w:author="CATT" w:date="2024-11-19T18:04:45Z">
                <w:r>
                  <w:rPr>
                    <w:highlight w:val="none"/>
                    <w:lang w:eastAsia="zh-CN"/>
                    <w:rPrChange w:id="2365" w:author="CATT" w:date="2024-11-19T17:58:47Z">
                      <w:rPr>
                        <w:highlight w:val="magenta"/>
                        <w:lang w:eastAsia="zh-CN"/>
                      </w:rPr>
                    </w:rPrChange>
                  </w:rPr>
                  <w:delText>]</w:delText>
                </w:r>
              </w:del>
            </w:ins>
          </w:p>
        </w:tc>
        <w:tc>
          <w:tcPr>
            <w:tcW w:w="1108" w:type="dxa"/>
            <w:vMerge w:val="restart"/>
            <w:tcBorders>
              <w:tl2br w:val="nil"/>
              <w:tr2bl w:val="nil"/>
            </w:tcBorders>
            <w:vAlign w:val="center"/>
          </w:tcPr>
          <w:p w14:paraId="18118AEA">
            <w:pPr>
              <w:pStyle w:val="75"/>
              <w:rPr>
                <w:ins w:id="2366" w:author="Iana Siomina" w:date="2024-09-25T20:55:00Z"/>
                <w:lang w:eastAsia="zh-CN"/>
              </w:rPr>
            </w:pPr>
            <w:ins w:id="2367" w:author="Iana Siomina" w:date="2024-09-25T20:55:00Z">
              <w:r>
                <w:rPr>
                  <w:rFonts w:hint="eastAsia"/>
                  <w:lang w:eastAsia="zh-CN"/>
                </w:rPr>
                <w:t>6</w:t>
              </w:r>
            </w:ins>
            <w:ins w:id="2368" w:author="Iana Siomina" w:date="2024-09-25T20:55:00Z">
              <w:r>
                <w:rPr>
                  <w:lang w:eastAsia="zh-CN"/>
                </w:rPr>
                <w:t>0</w:t>
              </w:r>
            </w:ins>
          </w:p>
        </w:tc>
        <w:tc>
          <w:tcPr>
            <w:tcW w:w="1116" w:type="dxa"/>
            <w:vMerge w:val="restart"/>
            <w:tcBorders>
              <w:tl2br w:val="nil"/>
              <w:tr2bl w:val="nil"/>
            </w:tcBorders>
            <w:vAlign w:val="center"/>
          </w:tcPr>
          <w:p w14:paraId="740AEDE6">
            <w:pPr>
              <w:pStyle w:val="75"/>
              <w:rPr>
                <w:ins w:id="2369" w:author="Iana Siomina" w:date="2024-09-25T20:55:00Z"/>
                <w:b/>
                <w:sz w:val="16"/>
                <w:szCs w:val="16"/>
              </w:rPr>
            </w:pPr>
            <w:ins w:id="2370" w:author="Iana Siomina" w:date="2024-09-25T20:55:00Z">
              <w:r>
                <w:rPr/>
                <w:t>≥ 24</w:t>
              </w:r>
            </w:ins>
          </w:p>
        </w:tc>
        <w:tc>
          <w:tcPr>
            <w:tcW w:w="1037" w:type="dxa"/>
            <w:tcBorders>
              <w:tl2br w:val="nil"/>
              <w:tr2bl w:val="nil"/>
            </w:tcBorders>
            <w:vAlign w:val="center"/>
          </w:tcPr>
          <w:p w14:paraId="625587EA">
            <w:pPr>
              <w:pStyle w:val="75"/>
              <w:rPr>
                <w:ins w:id="2371" w:author="Iana Siomina" w:date="2024-09-25T20:55:00Z"/>
                <w:b/>
              </w:rPr>
            </w:pPr>
            <w:ins w:id="2372" w:author="Iana Siomina" w:date="2024-09-25T20:55:00Z">
              <w:r>
                <w:rPr>
                  <w:rFonts w:cs="Arial"/>
                </w:rPr>
                <w:t>≥ 4</w:t>
              </w:r>
            </w:ins>
          </w:p>
        </w:tc>
        <w:tc>
          <w:tcPr>
            <w:tcW w:w="1581" w:type="dxa"/>
            <w:tcBorders>
              <w:tl2br w:val="nil"/>
              <w:tr2bl w:val="nil"/>
            </w:tcBorders>
            <w:vAlign w:val="center"/>
          </w:tcPr>
          <w:p w14:paraId="064C037D">
            <w:pPr>
              <w:pStyle w:val="75"/>
              <w:rPr>
                <w:ins w:id="2373" w:author="Iana Siomina" w:date="2024-09-25T20:55:00Z"/>
                <w:b/>
                <w:sz w:val="16"/>
                <w:szCs w:val="16"/>
              </w:rPr>
            </w:pPr>
            <w:ins w:id="2374" w:author="Iana Siomina" w:date="2024-09-25T20:55:00Z">
              <w:r>
                <w:rPr/>
                <w:t xml:space="preserve">Same value as PRS_RP in </w:t>
              </w:r>
            </w:ins>
            <w:ins w:id="2375" w:author="Iana Siomina" w:date="2024-11-03T01:53:00Z">
              <w:r>
                <w:rPr/>
                <w:t>table</w:t>
              </w:r>
            </w:ins>
            <w:ins w:id="2376" w:author="Iana Siomina" w:date="2024-09-25T20:55:00Z">
              <w:r>
                <w:rPr/>
                <w:t xml:space="preserve"> B.2.</w:t>
              </w:r>
            </w:ins>
            <w:ins w:id="2377" w:author="Iana Siomina" w:date="2024-09-25T20:55:00Z">
              <w:r>
                <w:rPr>
                  <w:rFonts w:hint="eastAsia"/>
                  <w:lang w:eastAsia="zh-CN"/>
                </w:rPr>
                <w:t>14</w:t>
              </w:r>
            </w:ins>
            <w:ins w:id="2378" w:author="Iana Siomina" w:date="2024-09-25T20:55:00Z">
              <w:r>
                <w:rPr/>
                <w:t>-2, according to UE Power class, operating band and angle of arrival</w:t>
              </w:r>
            </w:ins>
          </w:p>
        </w:tc>
        <w:tc>
          <w:tcPr>
            <w:tcW w:w="1441" w:type="dxa"/>
            <w:tcBorders>
              <w:tl2br w:val="nil"/>
              <w:tr2bl w:val="nil"/>
            </w:tcBorders>
            <w:vAlign w:val="center"/>
          </w:tcPr>
          <w:p w14:paraId="2D2E7FF8">
            <w:pPr>
              <w:pStyle w:val="75"/>
              <w:rPr>
                <w:ins w:id="2379" w:author="Iana Siomina" w:date="2024-09-25T20:55:00Z"/>
                <w:b/>
                <w:sz w:val="16"/>
                <w:szCs w:val="16"/>
              </w:rPr>
            </w:pPr>
            <w:ins w:id="2380" w:author="Iana Siomina" w:date="2024-09-25T20:55:00Z">
              <w:r>
                <w:rPr>
                  <w:lang w:eastAsia="zh-CN"/>
                </w:rPr>
                <w:t>-50</w:t>
              </w:r>
            </w:ins>
          </w:p>
        </w:tc>
      </w:tr>
      <w:tr w14:paraId="34F1F3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381" w:author="Iana Siomina" w:date="2024-09-25T20:55:00Z"/>
        </w:trPr>
        <w:tc>
          <w:tcPr>
            <w:tcW w:w="2135" w:type="dxa"/>
            <w:tcBorders>
              <w:tl2br w:val="nil"/>
              <w:tr2bl w:val="nil"/>
            </w:tcBorders>
            <w:vAlign w:val="center"/>
          </w:tcPr>
          <w:p w14:paraId="73D695BD">
            <w:pPr>
              <w:pStyle w:val="75"/>
              <w:rPr>
                <w:ins w:id="2382" w:author="Iana Siomina" w:date="2024-09-25T20:55:00Z"/>
                <w:highlight w:val="none"/>
                <w:lang w:eastAsia="zh-CN"/>
                <w:rPrChange w:id="2383" w:author="CATT" w:date="2024-11-19T17:58:47Z">
                  <w:rPr>
                    <w:ins w:id="2384" w:author="Iana Siomina" w:date="2024-09-25T20:55:00Z"/>
                    <w:highlight w:val="magenta"/>
                    <w:lang w:eastAsia="zh-CN"/>
                  </w:rPr>
                </w:rPrChange>
              </w:rPr>
            </w:pPr>
            <w:ins w:id="2385" w:author="Iana Siomina" w:date="2024-09-25T20:55:00Z">
              <w:del w:id="2386" w:author="CATT" w:date="2024-11-19T18:04:48Z">
                <w:r>
                  <w:rPr>
                    <w:highlight w:val="none"/>
                    <w:lang w:eastAsia="zh-CN"/>
                    <w:rPrChange w:id="2387" w:author="CATT" w:date="2024-11-19T17:58:47Z">
                      <w:rPr>
                        <w:highlight w:val="magenta"/>
                        <w:lang w:eastAsia="zh-CN"/>
                      </w:rPr>
                    </w:rPrChange>
                  </w:rPr>
                  <w:delText>[</w:delText>
                </w:r>
              </w:del>
            </w:ins>
            <w:ins w:id="2388" w:author="Iana Siomina" w:date="2024-10-23T14:17:00Z">
              <w:r>
                <w:rPr>
                  <w:highlight w:val="none"/>
                  <w:lang w:val="sv-SE" w:eastAsia="zh-CN"/>
                  <w:rPrChange w:id="2389" w:author="CATT" w:date="2024-11-19T17:58:47Z">
                    <w:rPr>
                      <w:highlight w:val="magenta"/>
                      <w:lang w:val="sv-SE" w:eastAsia="zh-CN"/>
                    </w:rPr>
                  </w:rPrChange>
                </w:rPr>
                <w:t>5</w:t>
              </w:r>
            </w:ins>
            <w:ins w:id="2390" w:author="Iana Siomina" w:date="2024-09-25T20:55:00Z">
              <w:del w:id="2391" w:author="CATT" w:date="2024-11-19T18:04:47Z">
                <w:r>
                  <w:rPr>
                    <w:highlight w:val="none"/>
                    <w:lang w:eastAsia="zh-CN"/>
                    <w:rPrChange w:id="2392" w:author="CATT" w:date="2024-11-19T17:58:47Z">
                      <w:rPr>
                        <w:highlight w:val="magenta"/>
                        <w:lang w:eastAsia="zh-CN"/>
                      </w:rPr>
                    </w:rPrChange>
                  </w:rPr>
                  <w:delText>]</w:delText>
                </w:r>
              </w:del>
            </w:ins>
          </w:p>
        </w:tc>
        <w:tc>
          <w:tcPr>
            <w:tcW w:w="1108" w:type="dxa"/>
            <w:vMerge w:val="continue"/>
            <w:tcBorders>
              <w:tl2br w:val="nil"/>
              <w:tr2bl w:val="nil"/>
            </w:tcBorders>
            <w:vAlign w:val="center"/>
          </w:tcPr>
          <w:p w14:paraId="0A3B712B">
            <w:pPr>
              <w:pStyle w:val="75"/>
              <w:rPr>
                <w:ins w:id="2393" w:author="Iana Siomina" w:date="2024-09-25T20:55:00Z"/>
                <w:b/>
                <w:lang w:eastAsia="zh-CN"/>
              </w:rPr>
            </w:pPr>
          </w:p>
        </w:tc>
        <w:tc>
          <w:tcPr>
            <w:tcW w:w="1116" w:type="dxa"/>
            <w:vMerge w:val="continue"/>
            <w:tcBorders>
              <w:tl2br w:val="nil"/>
              <w:tr2bl w:val="nil"/>
            </w:tcBorders>
            <w:vAlign w:val="center"/>
          </w:tcPr>
          <w:p w14:paraId="25713BB1">
            <w:pPr>
              <w:pStyle w:val="75"/>
              <w:rPr>
                <w:ins w:id="2394" w:author="Iana Siomina" w:date="2024-09-25T20:55:00Z"/>
                <w:b/>
                <w:sz w:val="16"/>
                <w:szCs w:val="16"/>
              </w:rPr>
            </w:pPr>
            <w:ins w:id="2395" w:author="Iana Siomina" w:date="2024-09-25T20:55:00Z">
              <w:r>
                <w:rPr/>
                <w:t>≥ 64</w:t>
              </w:r>
            </w:ins>
          </w:p>
        </w:tc>
        <w:tc>
          <w:tcPr>
            <w:tcW w:w="1037" w:type="dxa"/>
            <w:tcBorders>
              <w:tl2br w:val="nil"/>
              <w:tr2bl w:val="nil"/>
            </w:tcBorders>
            <w:vAlign w:val="center"/>
          </w:tcPr>
          <w:p w14:paraId="040BAA34">
            <w:pPr>
              <w:pStyle w:val="75"/>
              <w:rPr>
                <w:ins w:id="2396" w:author="Iana Siomina" w:date="2024-09-25T20:55:00Z"/>
                <w:b/>
              </w:rPr>
            </w:pPr>
            <w:ins w:id="2397" w:author="Iana Siomina" w:date="2024-09-25T20:55:00Z">
              <w:r>
                <w:rPr>
                  <w:rFonts w:cs="Arial"/>
                </w:rPr>
                <w:t>≥ 1</w:t>
              </w:r>
            </w:ins>
          </w:p>
        </w:tc>
        <w:tc>
          <w:tcPr>
            <w:tcW w:w="1581" w:type="dxa"/>
            <w:tcBorders>
              <w:tl2br w:val="nil"/>
              <w:tr2bl w:val="nil"/>
            </w:tcBorders>
            <w:vAlign w:val="center"/>
          </w:tcPr>
          <w:p w14:paraId="4E8D4982">
            <w:pPr>
              <w:pStyle w:val="75"/>
              <w:rPr>
                <w:ins w:id="2398" w:author="Iana Siomina" w:date="2024-09-25T20:55:00Z"/>
                <w:b/>
                <w:sz w:val="16"/>
                <w:szCs w:val="16"/>
              </w:rPr>
            </w:pPr>
            <w:ins w:id="2399" w:author="Iana Siomina" w:date="2024-09-25T20:55:00Z">
              <w:r>
                <w:rPr/>
                <w:t>Note 4</w:t>
              </w:r>
            </w:ins>
          </w:p>
        </w:tc>
        <w:tc>
          <w:tcPr>
            <w:tcW w:w="1441" w:type="dxa"/>
            <w:tcBorders>
              <w:tl2br w:val="nil"/>
              <w:tr2bl w:val="nil"/>
            </w:tcBorders>
            <w:vAlign w:val="center"/>
          </w:tcPr>
          <w:p w14:paraId="1D49D80C">
            <w:pPr>
              <w:pStyle w:val="75"/>
              <w:rPr>
                <w:ins w:id="2400" w:author="Iana Siomina" w:date="2024-09-25T20:55:00Z"/>
                <w:b/>
                <w:sz w:val="16"/>
                <w:szCs w:val="16"/>
              </w:rPr>
            </w:pPr>
            <w:ins w:id="2401" w:author="Iana Siomina" w:date="2024-09-25T20:55:00Z">
              <w:r>
                <w:rPr/>
                <w:t>Note 4</w:t>
              </w:r>
            </w:ins>
          </w:p>
        </w:tc>
      </w:tr>
      <w:tr w14:paraId="64DE6E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02" w:author="Iana Siomina" w:date="2024-09-25T20:55:00Z"/>
        </w:trPr>
        <w:tc>
          <w:tcPr>
            <w:tcW w:w="2135" w:type="dxa"/>
            <w:tcBorders>
              <w:tl2br w:val="nil"/>
              <w:tr2bl w:val="nil"/>
            </w:tcBorders>
            <w:vAlign w:val="center"/>
          </w:tcPr>
          <w:p w14:paraId="4111262D">
            <w:pPr>
              <w:pStyle w:val="75"/>
              <w:rPr>
                <w:ins w:id="2403" w:author="Iana Siomina" w:date="2024-09-25T20:55:00Z"/>
                <w:highlight w:val="none"/>
                <w:lang w:eastAsia="zh-CN"/>
                <w:rPrChange w:id="2404" w:author="CATT" w:date="2024-11-19T17:58:47Z">
                  <w:rPr>
                    <w:ins w:id="2405" w:author="Iana Siomina" w:date="2024-09-25T20:55:00Z"/>
                    <w:highlight w:val="magenta"/>
                    <w:lang w:eastAsia="zh-CN"/>
                  </w:rPr>
                </w:rPrChange>
              </w:rPr>
            </w:pPr>
            <w:ins w:id="2406" w:author="Iana Siomina" w:date="2024-09-25T20:55:00Z">
              <w:del w:id="2407" w:author="CATT" w:date="2024-11-19T18:04:51Z">
                <w:r>
                  <w:rPr>
                    <w:highlight w:val="none"/>
                    <w:lang w:eastAsia="zh-CN"/>
                    <w:rPrChange w:id="2408" w:author="CATT" w:date="2024-11-19T17:58:47Z">
                      <w:rPr>
                        <w:highlight w:val="magenta"/>
                        <w:lang w:eastAsia="zh-CN"/>
                      </w:rPr>
                    </w:rPrChange>
                  </w:rPr>
                  <w:delText>[</w:delText>
                </w:r>
              </w:del>
            </w:ins>
            <w:ins w:id="2409" w:author="Iana Siomina" w:date="2024-09-25T20:55:00Z">
              <w:r>
                <w:rPr>
                  <w:highlight w:val="none"/>
                  <w:lang w:val="sv-SE" w:eastAsia="zh-CN"/>
                  <w:rPrChange w:id="2410" w:author="CATT" w:date="2024-11-19T17:58:47Z">
                    <w:rPr>
                      <w:highlight w:val="magenta"/>
                      <w:lang w:val="sv-SE" w:eastAsia="zh-CN"/>
                    </w:rPr>
                  </w:rPrChange>
                </w:rPr>
                <w:t>4</w:t>
              </w:r>
            </w:ins>
            <w:ins w:id="2411" w:author="Iana Siomina" w:date="2024-09-25T20:55:00Z">
              <w:del w:id="2412" w:author="CATT" w:date="2024-11-19T18:04:49Z">
                <w:r>
                  <w:rPr>
                    <w:highlight w:val="none"/>
                    <w:lang w:eastAsia="zh-CN"/>
                    <w:rPrChange w:id="2413" w:author="CATT" w:date="2024-11-19T17:58:47Z">
                      <w:rPr>
                        <w:highlight w:val="magenta"/>
                        <w:lang w:eastAsia="zh-CN"/>
                      </w:rPr>
                    </w:rPrChange>
                  </w:rPr>
                  <w:delText>]</w:delText>
                </w:r>
              </w:del>
            </w:ins>
          </w:p>
        </w:tc>
        <w:tc>
          <w:tcPr>
            <w:tcW w:w="1108" w:type="dxa"/>
            <w:vMerge w:val="continue"/>
            <w:tcBorders>
              <w:tl2br w:val="nil"/>
              <w:tr2bl w:val="nil"/>
            </w:tcBorders>
            <w:vAlign w:val="center"/>
          </w:tcPr>
          <w:p w14:paraId="49F25075">
            <w:pPr>
              <w:pStyle w:val="75"/>
              <w:rPr>
                <w:ins w:id="2414" w:author="Iana Siomina" w:date="2024-09-25T20:55:00Z"/>
                <w:b/>
                <w:lang w:eastAsia="zh-CN"/>
              </w:rPr>
            </w:pPr>
          </w:p>
        </w:tc>
        <w:tc>
          <w:tcPr>
            <w:tcW w:w="1116" w:type="dxa"/>
            <w:vMerge w:val="continue"/>
            <w:tcBorders>
              <w:tl2br w:val="nil"/>
              <w:tr2bl w:val="nil"/>
            </w:tcBorders>
            <w:vAlign w:val="center"/>
          </w:tcPr>
          <w:p w14:paraId="7005769C">
            <w:pPr>
              <w:pStyle w:val="75"/>
              <w:rPr>
                <w:ins w:id="2415" w:author="Iana Siomina" w:date="2024-09-25T20:55:00Z"/>
              </w:rPr>
            </w:pPr>
            <w:ins w:id="2416" w:author="Iana Siomina" w:date="2024-09-25T20:55:00Z">
              <w:r>
                <w:rPr/>
                <w:t>≥ 132</w:t>
              </w:r>
            </w:ins>
          </w:p>
        </w:tc>
        <w:tc>
          <w:tcPr>
            <w:tcW w:w="1037" w:type="dxa"/>
            <w:tcBorders>
              <w:tl2br w:val="nil"/>
              <w:tr2bl w:val="nil"/>
            </w:tcBorders>
            <w:vAlign w:val="center"/>
          </w:tcPr>
          <w:p w14:paraId="1CA44446">
            <w:pPr>
              <w:pStyle w:val="75"/>
              <w:rPr>
                <w:ins w:id="2417" w:author="Iana Siomina" w:date="2024-09-25T20:55:00Z"/>
              </w:rPr>
            </w:pPr>
            <w:ins w:id="2418" w:author="Iana Siomina" w:date="2024-09-25T20:55:00Z">
              <w:r>
                <w:rPr>
                  <w:rFonts w:cs="Arial"/>
                </w:rPr>
                <w:t>≥ 1</w:t>
              </w:r>
            </w:ins>
          </w:p>
        </w:tc>
        <w:tc>
          <w:tcPr>
            <w:tcW w:w="1581" w:type="dxa"/>
            <w:tcBorders>
              <w:tl2br w:val="nil"/>
              <w:tr2bl w:val="nil"/>
            </w:tcBorders>
            <w:vAlign w:val="center"/>
          </w:tcPr>
          <w:p w14:paraId="64DBDFCF">
            <w:pPr>
              <w:pStyle w:val="75"/>
              <w:rPr>
                <w:ins w:id="2419" w:author="Iana Siomina" w:date="2024-09-25T20:55:00Z"/>
              </w:rPr>
            </w:pPr>
            <w:ins w:id="2420" w:author="Iana Siomina" w:date="2024-09-25T20:55:00Z">
              <w:r>
                <w:rPr/>
                <w:t>Note 4</w:t>
              </w:r>
            </w:ins>
          </w:p>
        </w:tc>
        <w:tc>
          <w:tcPr>
            <w:tcW w:w="1441" w:type="dxa"/>
            <w:tcBorders>
              <w:tl2br w:val="nil"/>
              <w:tr2bl w:val="nil"/>
            </w:tcBorders>
            <w:vAlign w:val="center"/>
          </w:tcPr>
          <w:p w14:paraId="6225F2BF">
            <w:pPr>
              <w:pStyle w:val="75"/>
              <w:rPr>
                <w:ins w:id="2421" w:author="Iana Siomina" w:date="2024-09-25T20:55:00Z"/>
              </w:rPr>
            </w:pPr>
            <w:ins w:id="2422" w:author="Iana Siomina" w:date="2024-09-25T20:55:00Z">
              <w:r>
                <w:rPr/>
                <w:t>Note 4</w:t>
              </w:r>
            </w:ins>
          </w:p>
        </w:tc>
      </w:tr>
      <w:tr w14:paraId="17DB93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ins w:id="2423" w:author="Iana Siomina" w:date="2024-09-25T20:55:00Z"/>
        </w:trPr>
        <w:tc>
          <w:tcPr>
            <w:tcW w:w="2135" w:type="dxa"/>
            <w:tcBorders>
              <w:tl2br w:val="nil"/>
              <w:tr2bl w:val="nil"/>
            </w:tcBorders>
            <w:vAlign w:val="center"/>
          </w:tcPr>
          <w:p w14:paraId="4440A658">
            <w:pPr>
              <w:pStyle w:val="75"/>
              <w:rPr>
                <w:ins w:id="2424" w:author="Iana Siomina" w:date="2024-09-25T20:55:00Z"/>
                <w:highlight w:val="none"/>
                <w:lang w:eastAsia="zh-CN"/>
                <w:rPrChange w:id="2425" w:author="CATT" w:date="2024-11-19T17:58:47Z">
                  <w:rPr>
                    <w:ins w:id="2426" w:author="Iana Siomina" w:date="2024-09-25T20:55:00Z"/>
                    <w:highlight w:val="magenta"/>
                    <w:lang w:eastAsia="zh-CN"/>
                  </w:rPr>
                </w:rPrChange>
              </w:rPr>
            </w:pPr>
            <w:ins w:id="2427" w:author="Iana Siomina" w:date="2024-09-25T20:55:00Z">
              <w:del w:id="2428" w:author="CATT" w:date="2024-11-19T18:04:56Z">
                <w:r>
                  <w:rPr>
                    <w:highlight w:val="none"/>
                    <w:lang w:eastAsia="zh-CN"/>
                    <w:rPrChange w:id="2429" w:author="CATT" w:date="2024-11-19T17:58:47Z">
                      <w:rPr>
                        <w:highlight w:val="magenta"/>
                        <w:lang w:eastAsia="zh-CN"/>
                      </w:rPr>
                    </w:rPrChange>
                  </w:rPr>
                  <w:delText>[</w:delText>
                </w:r>
              </w:del>
            </w:ins>
            <w:ins w:id="2430" w:author="Iana Siomina" w:date="2024-09-25T20:55:00Z">
              <w:r>
                <w:rPr>
                  <w:highlight w:val="none"/>
                  <w:lang w:val="sv-SE" w:eastAsia="zh-CN"/>
                  <w:rPrChange w:id="2431" w:author="CATT" w:date="2024-11-19T17:58:47Z">
                    <w:rPr>
                      <w:highlight w:val="magenta"/>
                      <w:lang w:val="sv-SE" w:eastAsia="zh-CN"/>
                    </w:rPr>
                  </w:rPrChange>
                </w:rPr>
                <w:t>5</w:t>
              </w:r>
            </w:ins>
            <w:ins w:id="2432" w:author="Iana Siomina" w:date="2024-09-25T20:55:00Z">
              <w:del w:id="2433" w:author="CATT" w:date="2024-11-19T18:04:56Z">
                <w:r>
                  <w:rPr>
                    <w:highlight w:val="none"/>
                    <w:lang w:eastAsia="zh-CN"/>
                    <w:rPrChange w:id="2434" w:author="CATT" w:date="2024-11-19T17:58:47Z">
                      <w:rPr>
                        <w:highlight w:val="magenta"/>
                        <w:lang w:eastAsia="zh-CN"/>
                      </w:rPr>
                    </w:rPrChange>
                  </w:rPr>
                  <w:delText>]</w:delText>
                </w:r>
              </w:del>
            </w:ins>
          </w:p>
        </w:tc>
        <w:tc>
          <w:tcPr>
            <w:tcW w:w="1108" w:type="dxa"/>
            <w:vMerge w:val="restart"/>
            <w:tcBorders>
              <w:tl2br w:val="nil"/>
              <w:tr2bl w:val="nil"/>
            </w:tcBorders>
            <w:vAlign w:val="center"/>
          </w:tcPr>
          <w:p w14:paraId="7F3A5302">
            <w:pPr>
              <w:pStyle w:val="75"/>
              <w:rPr>
                <w:ins w:id="2435" w:author="Iana Siomina" w:date="2024-09-25T20:55:00Z"/>
                <w:lang w:val="sv-SE" w:eastAsia="zh-CN"/>
              </w:rPr>
            </w:pPr>
            <w:ins w:id="2436" w:author="Iana Siomina" w:date="2024-09-25T20:55:00Z">
              <w:r>
                <w:rPr>
                  <w:lang w:val="sv-SE" w:eastAsia="zh-CN"/>
                </w:rPr>
                <w:t>120</w:t>
              </w:r>
            </w:ins>
          </w:p>
        </w:tc>
        <w:tc>
          <w:tcPr>
            <w:tcW w:w="1116" w:type="dxa"/>
            <w:vMerge w:val="restart"/>
            <w:tcBorders>
              <w:tl2br w:val="nil"/>
              <w:tr2bl w:val="nil"/>
            </w:tcBorders>
            <w:vAlign w:val="center"/>
          </w:tcPr>
          <w:p w14:paraId="7B8F7A25">
            <w:pPr>
              <w:pStyle w:val="75"/>
              <w:rPr>
                <w:ins w:id="2437" w:author="Iana Siomina" w:date="2024-09-25T20:55:00Z"/>
              </w:rPr>
            </w:pPr>
            <w:ins w:id="2438" w:author="Iana Siomina" w:date="2024-09-25T20:55:00Z">
              <w:r>
                <w:rPr/>
                <w:t>≥ 32</w:t>
              </w:r>
            </w:ins>
          </w:p>
        </w:tc>
        <w:tc>
          <w:tcPr>
            <w:tcW w:w="1037" w:type="dxa"/>
            <w:tcBorders>
              <w:tl2br w:val="nil"/>
              <w:tr2bl w:val="nil"/>
            </w:tcBorders>
            <w:vAlign w:val="center"/>
          </w:tcPr>
          <w:p w14:paraId="4A4DD88C">
            <w:pPr>
              <w:pStyle w:val="75"/>
              <w:rPr>
                <w:ins w:id="2439" w:author="Iana Siomina" w:date="2024-09-25T20:55:00Z"/>
              </w:rPr>
            </w:pPr>
            <w:ins w:id="2440" w:author="Iana Siomina" w:date="2024-09-25T20:55:00Z">
              <w:r>
                <w:rPr>
                  <w:rFonts w:cs="Arial"/>
                </w:rPr>
                <w:t>≥ 4</w:t>
              </w:r>
            </w:ins>
          </w:p>
        </w:tc>
        <w:tc>
          <w:tcPr>
            <w:tcW w:w="1581" w:type="dxa"/>
            <w:tcBorders>
              <w:tl2br w:val="nil"/>
              <w:tr2bl w:val="nil"/>
            </w:tcBorders>
            <w:vAlign w:val="center"/>
          </w:tcPr>
          <w:p w14:paraId="27795D7C">
            <w:pPr>
              <w:pStyle w:val="75"/>
              <w:rPr>
                <w:ins w:id="2441" w:author="Iana Siomina" w:date="2024-09-25T20:55:00Z"/>
              </w:rPr>
            </w:pPr>
            <w:ins w:id="2442" w:author="Iana Siomina" w:date="2024-09-25T20:55:00Z">
              <w:r>
                <w:rPr/>
                <w:t xml:space="preserve">Same value as PRS_RP in </w:t>
              </w:r>
            </w:ins>
            <w:ins w:id="2443" w:author="Iana Siomina" w:date="2024-11-03T01:53:00Z">
              <w:r>
                <w:rPr/>
                <w:t>table</w:t>
              </w:r>
            </w:ins>
            <w:ins w:id="2444" w:author="Iana Siomina" w:date="2024-09-25T20:55:00Z">
              <w:r>
                <w:rPr/>
                <w:t xml:space="preserve"> B.2.</w:t>
              </w:r>
            </w:ins>
            <w:ins w:id="2445" w:author="Iana Siomina" w:date="2024-09-25T20:55:00Z">
              <w:r>
                <w:rPr>
                  <w:rFonts w:hint="eastAsia"/>
                  <w:lang w:eastAsia="zh-CN"/>
                </w:rPr>
                <w:t>14</w:t>
              </w:r>
            </w:ins>
            <w:ins w:id="2446" w:author="Iana Siomina" w:date="2024-09-25T20:55:00Z">
              <w:r>
                <w:rPr/>
                <w:t>-2, according to UE Power class, operating band and angle of arrival</w:t>
              </w:r>
            </w:ins>
          </w:p>
        </w:tc>
        <w:tc>
          <w:tcPr>
            <w:tcW w:w="1441" w:type="dxa"/>
            <w:tcBorders>
              <w:tl2br w:val="nil"/>
              <w:tr2bl w:val="nil"/>
            </w:tcBorders>
            <w:vAlign w:val="center"/>
          </w:tcPr>
          <w:p w14:paraId="760423BA">
            <w:pPr>
              <w:pStyle w:val="75"/>
              <w:rPr>
                <w:ins w:id="2447" w:author="Iana Siomina" w:date="2024-09-25T20:55:00Z"/>
                <w:lang w:eastAsia="zh-CN"/>
              </w:rPr>
            </w:pPr>
            <w:ins w:id="2448" w:author="Iana Siomina" w:date="2024-09-25T20:55:00Z">
              <w:r>
                <w:rPr>
                  <w:lang w:eastAsia="zh-CN"/>
                </w:rPr>
                <w:t>-50</w:t>
              </w:r>
            </w:ins>
          </w:p>
        </w:tc>
      </w:tr>
      <w:tr w14:paraId="023BBA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49" w:author="Iana Siomina" w:date="2024-09-25T20:55:00Z"/>
        </w:trPr>
        <w:tc>
          <w:tcPr>
            <w:tcW w:w="2135" w:type="dxa"/>
            <w:tcBorders>
              <w:tl2br w:val="nil"/>
              <w:tr2bl w:val="nil"/>
            </w:tcBorders>
          </w:tcPr>
          <w:p w14:paraId="5DC6C097">
            <w:pPr>
              <w:pStyle w:val="75"/>
              <w:rPr>
                <w:ins w:id="2450" w:author="Iana Siomina" w:date="2024-09-25T20:55:00Z"/>
                <w:highlight w:val="none"/>
                <w:lang w:eastAsia="zh-CN"/>
                <w:rPrChange w:id="2451" w:author="CATT" w:date="2024-11-19T17:58:47Z">
                  <w:rPr>
                    <w:ins w:id="2452" w:author="Iana Siomina" w:date="2024-09-25T20:55:00Z"/>
                    <w:highlight w:val="magenta"/>
                    <w:lang w:eastAsia="zh-CN"/>
                  </w:rPr>
                </w:rPrChange>
              </w:rPr>
            </w:pPr>
            <w:ins w:id="2453" w:author="Iana Siomina" w:date="2024-09-25T20:55:00Z">
              <w:del w:id="2454" w:author="CATT" w:date="2024-11-19T18:04:59Z">
                <w:r>
                  <w:rPr>
                    <w:highlight w:val="none"/>
                    <w:lang w:eastAsia="zh-CN"/>
                    <w:rPrChange w:id="2455" w:author="CATT" w:date="2024-11-19T17:58:47Z">
                      <w:rPr>
                        <w:highlight w:val="magenta"/>
                        <w:lang w:eastAsia="zh-CN"/>
                      </w:rPr>
                    </w:rPrChange>
                  </w:rPr>
                  <w:delText>[</w:delText>
                </w:r>
              </w:del>
            </w:ins>
            <w:ins w:id="2456" w:author="Iana Siomina" w:date="2024-10-23T14:17:00Z">
              <w:r>
                <w:rPr>
                  <w:highlight w:val="none"/>
                  <w:lang w:val="sv-SE" w:eastAsia="zh-CN"/>
                  <w:rPrChange w:id="2457" w:author="CATT" w:date="2024-11-19T17:58:47Z">
                    <w:rPr>
                      <w:highlight w:val="magenta"/>
                      <w:lang w:val="sv-SE" w:eastAsia="zh-CN"/>
                    </w:rPr>
                  </w:rPrChange>
                </w:rPr>
                <w:t>7</w:t>
              </w:r>
            </w:ins>
            <w:ins w:id="2458" w:author="Iana Siomina" w:date="2024-09-25T20:55:00Z">
              <w:del w:id="2459" w:author="CATT" w:date="2024-11-19T18:04:58Z">
                <w:r>
                  <w:rPr>
                    <w:highlight w:val="none"/>
                    <w:lang w:eastAsia="zh-CN"/>
                    <w:rPrChange w:id="2460" w:author="CATT" w:date="2024-11-19T17:58:47Z">
                      <w:rPr>
                        <w:highlight w:val="magenta"/>
                        <w:lang w:eastAsia="zh-CN"/>
                      </w:rPr>
                    </w:rPrChange>
                  </w:rPr>
                  <w:delText>]</w:delText>
                </w:r>
              </w:del>
            </w:ins>
          </w:p>
        </w:tc>
        <w:tc>
          <w:tcPr>
            <w:tcW w:w="1108" w:type="dxa"/>
            <w:vMerge w:val="continue"/>
            <w:tcBorders>
              <w:tl2br w:val="nil"/>
              <w:tr2bl w:val="nil"/>
            </w:tcBorders>
            <w:vAlign w:val="center"/>
          </w:tcPr>
          <w:p w14:paraId="2CD7445D">
            <w:pPr>
              <w:pStyle w:val="75"/>
              <w:rPr>
                <w:ins w:id="2461" w:author="Iana Siomina" w:date="2024-09-25T20:55:00Z"/>
                <w:lang w:val="sv-SE" w:eastAsia="zh-CN"/>
              </w:rPr>
            </w:pPr>
          </w:p>
        </w:tc>
        <w:tc>
          <w:tcPr>
            <w:tcW w:w="1116" w:type="dxa"/>
            <w:tcBorders>
              <w:tl2br w:val="nil"/>
              <w:tr2bl w:val="nil"/>
            </w:tcBorders>
            <w:vAlign w:val="center"/>
          </w:tcPr>
          <w:p w14:paraId="59665FA7">
            <w:pPr>
              <w:pStyle w:val="75"/>
              <w:rPr>
                <w:ins w:id="2462" w:author="Iana Siomina" w:date="2024-09-25T20:55:00Z"/>
              </w:rPr>
            </w:pPr>
            <w:ins w:id="2463" w:author="Iana Siomina" w:date="2024-09-25T20:55:00Z">
              <w:r>
                <w:rPr/>
                <w:t>≥ 64</w:t>
              </w:r>
            </w:ins>
          </w:p>
        </w:tc>
        <w:tc>
          <w:tcPr>
            <w:tcW w:w="1037" w:type="dxa"/>
            <w:tcBorders>
              <w:tl2br w:val="nil"/>
              <w:tr2bl w:val="nil"/>
            </w:tcBorders>
            <w:vAlign w:val="center"/>
          </w:tcPr>
          <w:p w14:paraId="47706887">
            <w:pPr>
              <w:pStyle w:val="75"/>
              <w:rPr>
                <w:ins w:id="2464" w:author="Iana Siomina" w:date="2024-09-25T20:55:00Z"/>
              </w:rPr>
            </w:pPr>
            <w:ins w:id="2465" w:author="Iana Siomina" w:date="2024-09-25T20:55:00Z">
              <w:r>
                <w:rPr/>
                <w:t>≥ 1</w:t>
              </w:r>
            </w:ins>
          </w:p>
        </w:tc>
        <w:tc>
          <w:tcPr>
            <w:tcW w:w="1581" w:type="dxa"/>
            <w:tcBorders>
              <w:tl2br w:val="nil"/>
              <w:tr2bl w:val="nil"/>
            </w:tcBorders>
            <w:vAlign w:val="center"/>
          </w:tcPr>
          <w:p w14:paraId="3E66DB3C">
            <w:pPr>
              <w:pStyle w:val="75"/>
              <w:rPr>
                <w:ins w:id="2466" w:author="Iana Siomina" w:date="2024-09-25T20:55:00Z"/>
              </w:rPr>
            </w:pPr>
            <w:ins w:id="2467" w:author="Iana Siomina" w:date="2024-09-25T20:55:00Z">
              <w:r>
                <w:rPr/>
                <w:t>Note 4</w:t>
              </w:r>
            </w:ins>
          </w:p>
        </w:tc>
        <w:tc>
          <w:tcPr>
            <w:tcW w:w="1441" w:type="dxa"/>
            <w:tcBorders>
              <w:tl2br w:val="nil"/>
              <w:tr2bl w:val="nil"/>
            </w:tcBorders>
            <w:vAlign w:val="center"/>
          </w:tcPr>
          <w:p w14:paraId="0AF55E9F">
            <w:pPr>
              <w:pStyle w:val="75"/>
              <w:rPr>
                <w:ins w:id="2468" w:author="Iana Siomina" w:date="2024-09-25T20:55:00Z"/>
              </w:rPr>
            </w:pPr>
            <w:ins w:id="2469" w:author="Iana Siomina" w:date="2024-09-25T20:55:00Z">
              <w:r>
                <w:rPr/>
                <w:t>Note 4</w:t>
              </w:r>
            </w:ins>
          </w:p>
        </w:tc>
      </w:tr>
      <w:tr w14:paraId="6D3FE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70" w:author="Iana Siomina" w:date="2024-10-23T14:18:00Z"/>
        </w:trPr>
        <w:tc>
          <w:tcPr>
            <w:tcW w:w="2135" w:type="dxa"/>
            <w:tcBorders>
              <w:tl2br w:val="nil"/>
              <w:tr2bl w:val="nil"/>
            </w:tcBorders>
          </w:tcPr>
          <w:p w14:paraId="4877378E">
            <w:pPr>
              <w:pStyle w:val="75"/>
              <w:rPr>
                <w:ins w:id="2471" w:author="Iana Siomina" w:date="2024-10-23T14:18:00Z"/>
                <w:highlight w:val="none"/>
                <w:lang w:eastAsia="zh-CN"/>
                <w:rPrChange w:id="2472" w:author="CATT" w:date="2024-11-19T17:58:47Z">
                  <w:rPr>
                    <w:ins w:id="2473" w:author="Iana Siomina" w:date="2024-10-23T14:18:00Z"/>
                    <w:highlight w:val="magenta"/>
                    <w:lang w:eastAsia="zh-CN"/>
                  </w:rPr>
                </w:rPrChange>
              </w:rPr>
            </w:pPr>
            <w:ins w:id="2474" w:author="CATT" w:date="2024-11-19T18:05:01Z">
              <w:r>
                <w:rPr>
                  <w:rFonts w:hint="eastAsia"/>
                  <w:highlight w:val="none"/>
                  <w:lang w:val="en-US" w:eastAsia="zh-CN"/>
                </w:rPr>
                <w:t>5</w:t>
              </w:r>
            </w:ins>
            <w:ins w:id="2475" w:author="Iana Siomina" w:date="2024-10-23T14:18:00Z">
              <w:del w:id="2476" w:author="CATT" w:date="2024-11-19T18:05:01Z">
                <w:r>
                  <w:rPr>
                    <w:highlight w:val="none"/>
                    <w:lang w:eastAsia="zh-CN"/>
                    <w:rPrChange w:id="2477" w:author="CATT" w:date="2024-11-19T17:58:47Z">
                      <w:rPr>
                        <w:highlight w:val="magenta"/>
                        <w:lang w:eastAsia="zh-CN"/>
                      </w:rPr>
                    </w:rPrChange>
                  </w:rPr>
                  <w:delText>T</w:delText>
                </w:r>
              </w:del>
            </w:ins>
            <w:ins w:id="2478" w:author="Iana Siomina" w:date="2024-10-23T14:18:00Z">
              <w:del w:id="2479" w:author="CATT" w:date="2024-11-19T18:05:01Z">
                <w:r>
                  <w:rPr>
                    <w:highlight w:val="none"/>
                    <w:lang w:eastAsia="zh-CN"/>
                    <w:rPrChange w:id="2480" w:author="CATT" w:date="2024-11-19T17:58:47Z">
                      <w:rPr>
                        <w:highlight w:val="magenta"/>
                        <w:lang w:eastAsia="zh-CN"/>
                      </w:rPr>
                    </w:rPrChange>
                  </w:rPr>
                  <w:delText>B</w:delText>
                </w:r>
              </w:del>
            </w:ins>
            <w:ins w:id="2481" w:author="Iana Siomina" w:date="2024-10-23T14:18:00Z">
              <w:del w:id="2482" w:author="CATT" w:date="2024-11-19T18:05:00Z">
                <w:r>
                  <w:rPr>
                    <w:highlight w:val="none"/>
                    <w:lang w:eastAsia="zh-CN"/>
                    <w:rPrChange w:id="2483" w:author="CATT" w:date="2024-11-19T17:58:47Z">
                      <w:rPr>
                        <w:highlight w:val="magenta"/>
                        <w:lang w:eastAsia="zh-CN"/>
                      </w:rPr>
                    </w:rPrChange>
                  </w:rPr>
                  <w:delText>D</w:delText>
                </w:r>
              </w:del>
            </w:ins>
          </w:p>
        </w:tc>
        <w:tc>
          <w:tcPr>
            <w:tcW w:w="1108" w:type="dxa"/>
            <w:vMerge w:val="continue"/>
            <w:tcBorders>
              <w:tl2br w:val="nil"/>
              <w:tr2bl w:val="nil"/>
            </w:tcBorders>
            <w:vAlign w:val="center"/>
          </w:tcPr>
          <w:p w14:paraId="209B0F18">
            <w:pPr>
              <w:pStyle w:val="75"/>
              <w:rPr>
                <w:ins w:id="2484" w:author="Iana Siomina" w:date="2024-10-23T14:18:00Z"/>
                <w:lang w:val="sv-SE" w:eastAsia="zh-CN"/>
              </w:rPr>
            </w:pPr>
          </w:p>
        </w:tc>
        <w:tc>
          <w:tcPr>
            <w:tcW w:w="1116" w:type="dxa"/>
            <w:tcBorders>
              <w:tl2br w:val="nil"/>
              <w:tr2bl w:val="nil"/>
            </w:tcBorders>
            <w:vAlign w:val="center"/>
          </w:tcPr>
          <w:p w14:paraId="779EC14A">
            <w:pPr>
              <w:pStyle w:val="75"/>
              <w:rPr>
                <w:ins w:id="2485" w:author="Iana Siomina" w:date="2024-10-23T14:18:00Z"/>
              </w:rPr>
            </w:pPr>
            <w:ins w:id="2486" w:author="Iana Siomina" w:date="2024-10-23T14:18:00Z">
              <w:r>
                <w:rPr/>
                <w:t xml:space="preserve">≥ </w:t>
              </w:r>
            </w:ins>
            <w:ins w:id="2487" w:author="Iana Siomina" w:date="2024-10-23T14:18:00Z">
              <w:r>
                <w:rPr>
                  <w:lang w:val="sv-SE"/>
                </w:rPr>
                <w:t>128</w:t>
              </w:r>
            </w:ins>
          </w:p>
        </w:tc>
        <w:tc>
          <w:tcPr>
            <w:tcW w:w="1037" w:type="dxa"/>
            <w:tcBorders>
              <w:tl2br w:val="nil"/>
              <w:tr2bl w:val="nil"/>
            </w:tcBorders>
            <w:vAlign w:val="center"/>
          </w:tcPr>
          <w:p w14:paraId="206A2F38">
            <w:pPr>
              <w:pStyle w:val="75"/>
              <w:rPr>
                <w:ins w:id="2488" w:author="Iana Siomina" w:date="2024-10-23T14:18:00Z"/>
              </w:rPr>
            </w:pPr>
            <w:ins w:id="2489" w:author="Iana Siomina" w:date="2024-10-23T14:18:00Z">
              <w:r>
                <w:rPr/>
                <w:t xml:space="preserve">≥ </w:t>
              </w:r>
            </w:ins>
            <w:ins w:id="2490" w:author="Iana Siomina" w:date="2024-10-23T14:18:00Z">
              <w:r>
                <w:rPr>
                  <w:lang w:val="sv-SE"/>
                </w:rPr>
                <w:t>1</w:t>
              </w:r>
            </w:ins>
          </w:p>
        </w:tc>
        <w:tc>
          <w:tcPr>
            <w:tcW w:w="1581" w:type="dxa"/>
            <w:tcBorders>
              <w:tl2br w:val="nil"/>
              <w:tr2bl w:val="nil"/>
            </w:tcBorders>
            <w:vAlign w:val="center"/>
          </w:tcPr>
          <w:p w14:paraId="24A22A39">
            <w:pPr>
              <w:pStyle w:val="75"/>
              <w:rPr>
                <w:ins w:id="2491" w:author="Iana Siomina" w:date="2024-10-23T14:18:00Z"/>
              </w:rPr>
            </w:pPr>
            <w:ins w:id="2492" w:author="Iana Siomina" w:date="2024-10-23T14:18:00Z">
              <w:r>
                <w:rPr>
                  <w:lang w:val="sv-SE"/>
                </w:rPr>
                <w:t>Note 4</w:t>
              </w:r>
            </w:ins>
          </w:p>
        </w:tc>
        <w:tc>
          <w:tcPr>
            <w:tcW w:w="1441" w:type="dxa"/>
            <w:tcBorders>
              <w:tl2br w:val="nil"/>
              <w:tr2bl w:val="nil"/>
            </w:tcBorders>
            <w:vAlign w:val="center"/>
          </w:tcPr>
          <w:p w14:paraId="7C3A8CFE">
            <w:pPr>
              <w:pStyle w:val="75"/>
              <w:rPr>
                <w:ins w:id="2493" w:author="Iana Siomina" w:date="2024-10-23T14:18:00Z"/>
              </w:rPr>
            </w:pPr>
            <w:ins w:id="2494" w:author="Iana Siomina" w:date="2024-10-23T14:18:00Z">
              <w:r>
                <w:rPr>
                  <w:lang w:val="sv-SE"/>
                </w:rPr>
                <w:t>Note 4</w:t>
              </w:r>
            </w:ins>
          </w:p>
        </w:tc>
      </w:tr>
      <w:tr w14:paraId="22E43E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495" w:author="Iana Siomina" w:date="2024-09-25T20:55:00Z"/>
        </w:trPr>
        <w:tc>
          <w:tcPr>
            <w:tcW w:w="8418" w:type="dxa"/>
            <w:gridSpan w:val="6"/>
            <w:tcBorders>
              <w:tl2br w:val="nil"/>
              <w:tr2bl w:val="nil"/>
            </w:tcBorders>
          </w:tcPr>
          <w:p w14:paraId="477FA028">
            <w:pPr>
              <w:pStyle w:val="89"/>
              <w:rPr>
                <w:ins w:id="2496" w:author="Iana Siomina" w:date="2024-09-25T20:55:00Z"/>
              </w:rPr>
            </w:pPr>
            <w:ins w:id="2497" w:author="Iana Siomina" w:date="2024-09-25T20:55:00Z">
              <w:r>
                <w:rPr/>
                <w:t>N</w:t>
              </w:r>
            </w:ins>
            <w:ins w:id="2498" w:author="Iana Siomina" w:date="2024-09-25T20:55:00Z">
              <w:r>
                <w:rPr>
                  <w:lang w:eastAsia="zh-CN"/>
                </w:rPr>
                <w:t>OTE</w:t>
              </w:r>
            </w:ins>
            <w:ins w:id="2499" w:author="Iana Siomina" w:date="2024-09-25T20:55:00Z">
              <w:r>
                <w:rPr/>
                <w:t xml:space="preserve"> 1:</w:t>
              </w:r>
            </w:ins>
            <w:ins w:id="2500" w:author="Iana Siomina" w:date="2024-09-25T20:55:00Z">
              <w:r>
                <w:rPr/>
                <w:tab/>
              </w:r>
            </w:ins>
            <w:ins w:id="2501" w:author="Iana Siomina" w:date="2024-09-25T20:55:00Z">
              <w:r>
                <w:rPr/>
                <w:t>Minimum PRS bandwidth, which is minimum of the PRS bandwidths of the reference resource and the measured neighbour resource i.</w:t>
              </w:r>
            </w:ins>
          </w:p>
          <w:p w14:paraId="062FE724">
            <w:pPr>
              <w:pStyle w:val="89"/>
              <w:rPr>
                <w:ins w:id="2502" w:author="Iana Siomina" w:date="2024-09-25T20:55:00Z"/>
                <w:lang w:val="en-US" w:eastAsia="zh-CN"/>
              </w:rPr>
            </w:pPr>
            <w:ins w:id="2503" w:author="Iana Siomina" w:date="2024-09-25T20:55:00Z">
              <w:r>
                <w:rPr/>
                <w:t xml:space="preserve">NOTE 2: </w:t>
              </w:r>
            </w:ins>
            <w:ins w:id="2504" w:author="Iana Siomina" w:date="2024-09-25T20:55:00Z">
              <w:r>
                <w:rPr/>
                <w:tab/>
              </w:r>
            </w:ins>
            <w:ins w:id="2505" w:author="Iana Siomina" w:date="2024-09-25T20:55:00Z">
              <w:r>
                <w:rPr/>
                <w:t xml:space="preserve">Minimum number of PRS resource repetitions among the reference resource and the measured neighbour resource i. </w:t>
              </w:r>
            </w:ins>
            <m:oMath>
              <m:sSubSup>
                <m:sSubSupPr>
                  <m:ctrlPr>
                    <w:ins w:id="2506" w:author="Iana Siomina" w:date="2024-09-25T20:55:00Z">
                      <w:rPr>
                        <w:rFonts w:ascii="Cambria Math" w:hAnsi="Cambria Math"/>
                        <w:i/>
                      </w:rPr>
                    </w:ins>
                  </m:ctrlPr>
                </m:sSubSupPr>
                <m:e>
                  <w:ins w:id="2507" w:author="Iana Siomina" w:date="2024-09-25T20:55:00Z">
                    <m:r>
                      <m:rPr/>
                      <w:rPr>
                        <w:rFonts w:ascii="Cambria Math" w:hAnsi="Cambria Math"/>
                      </w:rPr>
                      <m:t>T</m:t>
                    </m:r>
                  </w:ins>
                  <m:ctrlPr>
                    <w:ins w:id="2508" w:author="Iana Siomina" w:date="2024-09-25T20:55:00Z">
                      <w:rPr>
                        <w:rFonts w:ascii="Cambria Math" w:hAnsi="Cambria Math"/>
                        <w:i/>
                      </w:rPr>
                    </w:ins>
                  </m:ctrlPr>
                </m:e>
                <m:sub>
                  <w:ins w:id="2509" w:author="Iana Siomina" w:date="2024-09-25T20:55:00Z">
                    <m:r>
                      <m:rPr>
                        <m:nor/>
                        <m:sty m:val="p"/>
                      </m:rPr>
                      <w:rPr>
                        <w:rFonts w:ascii="Cambria Math" w:hAnsi="Cambria Math"/>
                        <w:b w:val="0"/>
                        <w:i w:val="0"/>
                      </w:rPr>
                      <m:t>rep</m:t>
                    </m:r>
                  </w:ins>
                  <m:ctrlPr>
                    <w:ins w:id="2510" w:author="Iana Siomina" w:date="2024-09-25T20:55:00Z">
                      <w:rPr>
                        <w:rFonts w:ascii="Cambria Math" w:hAnsi="Cambria Math"/>
                        <w:i/>
                      </w:rPr>
                    </w:ins>
                  </m:ctrlPr>
                </m:sub>
                <m:sup>
                  <w:ins w:id="2511" w:author="Iana Siomina" w:date="2024-09-25T20:55:00Z">
                    <m:r>
                      <m:rPr>
                        <m:nor/>
                        <m:sty m:val="p"/>
                      </m:rPr>
                      <w:rPr>
                        <w:rFonts w:ascii="Cambria Math" w:hAnsi="Cambria Math"/>
                        <w:b w:val="0"/>
                        <w:i w:val="0"/>
                      </w:rPr>
                      <m:t>PRS</m:t>
                    </m:r>
                  </w:ins>
                  <m:ctrlPr>
                    <w:ins w:id="2512" w:author="Iana Siomina" w:date="2024-09-25T20:55:00Z">
                      <w:rPr>
                        <w:rFonts w:ascii="Cambria Math" w:hAnsi="Cambria Math"/>
                        <w:i/>
                      </w:rPr>
                    </w:ins>
                  </m:ctrlPr>
                </m:sup>
              </m:sSubSup>
              <w:ins w:id="2513" w:author="Iana Siomina" w:date="2024-09-25T20:55:00Z">
                <m:r>
                  <m:rPr/>
                  <w:rPr>
                    <w:rFonts w:ascii="Cambria Math" w:hAnsi="Cambria Math"/>
                  </w:rPr>
                  <m:t xml:space="preserve">, </m:t>
                </m:r>
              </w:ins>
              <m:sSub>
                <m:sSubPr>
                  <m:ctrlPr>
                    <w:ins w:id="2514" w:author="Iana Siomina" w:date="2024-09-25T20:55:00Z">
                      <w:rPr>
                        <w:rFonts w:ascii="Cambria Math" w:hAnsi="Cambria Math"/>
                      </w:rPr>
                    </w:ins>
                  </m:ctrlPr>
                </m:sSubPr>
                <m:e>
                  <w:ins w:id="2515" w:author="Iana Siomina" w:date="2024-09-25T20:55:00Z">
                    <m:r>
                      <m:rPr/>
                      <w:rPr>
                        <w:rFonts w:ascii="Cambria Math" w:hAnsi="Cambria Math"/>
                      </w:rPr>
                      <m:t>L</m:t>
                    </m:r>
                  </w:ins>
                  <m:ctrlPr>
                    <w:ins w:id="2516" w:author="Iana Siomina" w:date="2024-09-25T20:55:00Z">
                      <w:rPr>
                        <w:rFonts w:ascii="Cambria Math" w:hAnsi="Cambria Math"/>
                      </w:rPr>
                    </w:ins>
                  </m:ctrlPr>
                </m:e>
                <m:sub>
                  <w:ins w:id="2517" w:author="Iana Siomina" w:date="2024-09-25T20:55:00Z">
                    <m:r>
                      <m:rPr>
                        <m:nor/>
                        <m:sty m:val="p"/>
                      </m:rPr>
                      <w:rPr>
                        <w:b w:val="0"/>
                        <w:i w:val="0"/>
                      </w:rPr>
                      <m:t>PRS</m:t>
                    </m:r>
                  </w:ins>
                  <m:ctrlPr>
                    <w:ins w:id="2518" w:author="Iana Siomina" w:date="2024-09-25T20:55:00Z">
                      <w:rPr>
                        <w:rFonts w:ascii="Cambria Math" w:hAnsi="Cambria Math"/>
                      </w:rPr>
                    </w:ins>
                  </m:ctrlPr>
                </m:sub>
              </m:sSub>
              <w:ins w:id="2519" w:author="Iana Siomina" w:date="2024-09-25T20:55:00Z">
                <m:r>
                  <m:rPr/>
                  <w:rPr>
                    <w:rFonts w:ascii="Cambria Math" w:hAnsi="Cambria Math"/>
                  </w:rPr>
                  <m:t xml:space="preserve"> ,</m:t>
                </m:r>
              </w:ins>
              <m:sSubSup>
                <m:sSubSupPr>
                  <m:ctrlPr>
                    <w:ins w:id="2520" w:author="Iana Siomina" w:date="2024-09-25T20:55:00Z">
                      <w:rPr>
                        <w:rFonts w:ascii="Cambria Math" w:hAnsi="Cambria Math"/>
                        <w:i/>
                      </w:rPr>
                    </w:ins>
                  </m:ctrlPr>
                </m:sSubSupPr>
                <m:e>
                  <w:ins w:id="2521" w:author="Iana Siomina" w:date="2024-09-25T20:55:00Z">
                    <m:r>
                      <m:rPr/>
                      <w:rPr>
                        <w:rFonts w:ascii="Cambria Math" w:hAnsi="Cambria Math"/>
                      </w:rPr>
                      <m:t>K</m:t>
                    </m:r>
                  </w:ins>
                  <m:ctrlPr>
                    <w:ins w:id="2522" w:author="Iana Siomina" w:date="2024-09-25T20:55:00Z">
                      <w:rPr>
                        <w:rFonts w:ascii="Cambria Math" w:hAnsi="Cambria Math"/>
                        <w:i/>
                      </w:rPr>
                    </w:ins>
                  </m:ctrlPr>
                </m:e>
                <m:sub>
                  <w:ins w:id="2523" w:author="Iana Siomina" w:date="2024-09-25T20:55:00Z">
                    <m:r>
                      <m:rPr>
                        <m:nor/>
                        <m:sty m:val="p"/>
                      </m:rPr>
                      <w:rPr>
                        <w:rFonts w:ascii="Cambria Math" w:hAnsi="Cambria Math"/>
                        <w:b w:val="0"/>
                        <w:i w:val="0"/>
                      </w:rPr>
                      <m:t>comb</m:t>
                    </m:r>
                  </w:ins>
                  <m:ctrlPr>
                    <w:ins w:id="2524" w:author="Iana Siomina" w:date="2024-09-25T20:55:00Z">
                      <w:rPr>
                        <w:rFonts w:ascii="Cambria Math" w:hAnsi="Cambria Math"/>
                        <w:i/>
                      </w:rPr>
                    </w:ins>
                  </m:ctrlPr>
                </m:sub>
                <m:sup>
                  <w:ins w:id="2525" w:author="Iana Siomina" w:date="2024-09-25T20:55:00Z">
                    <m:r>
                      <m:rPr>
                        <m:nor/>
                        <m:sty m:val="p"/>
                      </m:rPr>
                      <w:rPr>
                        <w:rFonts w:ascii="Cambria Math" w:hAnsi="Cambria Math"/>
                        <w:b w:val="0"/>
                        <w:i w:val="0"/>
                      </w:rPr>
                      <m:t>PRS</m:t>
                    </m:r>
                  </w:ins>
                  <m:ctrlPr>
                    <w:ins w:id="2526" w:author="Iana Siomina" w:date="2024-09-25T20:55:00Z">
                      <w:rPr>
                        <w:rFonts w:ascii="Cambria Math" w:hAnsi="Cambria Math"/>
                        <w:i/>
                      </w:rPr>
                    </w:ins>
                  </m:ctrlPr>
                </m:sup>
              </m:sSubSup>
            </m:oMath>
            <w:ins w:id="2527" w:author="Iana Siomina" w:date="2024-09-25T20:55:00Z">
              <w:r>
                <w:rPr>
                  <w:b/>
                  <w:bCs/>
                  <w:lang w:eastAsia="zh-CN"/>
                </w:rPr>
                <w:t xml:space="preserve"> </w:t>
              </w:r>
            </w:ins>
            <w:ins w:id="2528" w:author="Iana Siomina" w:date="2024-09-25T20:55:00Z">
              <w:r>
                <w:rPr>
                  <w:szCs w:val="18"/>
                </w:rPr>
                <w:t xml:space="preserve">are configured by higher layer parameter </w:t>
              </w:r>
            </w:ins>
            <w:ins w:id="2529" w:author="Iana Siomina" w:date="2024-09-25T20:55:00Z">
              <w:r>
                <w:rPr>
                  <w:i/>
                  <w:szCs w:val="18"/>
                </w:rPr>
                <w:t>dl-PRS-ResourceRepetitionFactor, dl-PRS-NumSymbols and dl-PRS-CombSizeN</w:t>
              </w:r>
            </w:ins>
            <w:ins w:id="2530" w:author="Iana Siomina" w:date="2024-09-25T20:55:00Z">
              <w:r>
                <w:rPr>
                  <w:i/>
                  <w:szCs w:val="18"/>
                  <w:lang w:val="en-US"/>
                </w:rPr>
                <w:t xml:space="preserve"> </w:t>
              </w:r>
            </w:ins>
            <w:ins w:id="2531" w:author="Iana Siomina" w:date="2024-09-25T20:55:00Z">
              <w:r>
                <w:rPr>
                  <w:iCs/>
                  <w:szCs w:val="18"/>
                </w:rPr>
                <w:t>defined in TS 37.355 [34], respectively</w:t>
              </w:r>
            </w:ins>
            <w:ins w:id="2532" w:author="Iana Siomina" w:date="2024-09-25T20:55:00Z">
              <w:r>
                <w:rPr>
                  <w:iCs/>
                  <w:szCs w:val="18"/>
                  <w:lang w:val="en-US" w:eastAsia="zh-CN"/>
                </w:rPr>
                <w:t>.</w:t>
              </w:r>
            </w:ins>
          </w:p>
          <w:p w14:paraId="76C303ED">
            <w:pPr>
              <w:pStyle w:val="89"/>
              <w:rPr>
                <w:ins w:id="2533" w:author="Iana Siomina" w:date="2024-09-25T20:55:00Z"/>
              </w:rPr>
            </w:pPr>
            <w:ins w:id="2534" w:author="Iana Siomina" w:date="2024-09-25T20:55:00Z">
              <w:r>
                <w:rPr/>
                <w:t>N</w:t>
              </w:r>
            </w:ins>
            <w:ins w:id="2535" w:author="Iana Siomina" w:date="2024-09-25T20:55:00Z">
              <w:r>
                <w:rPr>
                  <w:lang w:eastAsia="zh-CN"/>
                </w:rPr>
                <w:t>OTE</w:t>
              </w:r>
            </w:ins>
            <w:ins w:id="2536" w:author="Iana Siomina" w:date="2024-09-25T20:55:00Z">
              <w:r>
                <w:rPr/>
                <w:t xml:space="preserve"> 3:</w:t>
              </w:r>
            </w:ins>
            <w:ins w:id="2537" w:author="Iana Siomina" w:date="2024-09-25T20:55:00Z">
              <w:r>
                <w:rPr/>
                <w:tab/>
              </w:r>
            </w:ins>
            <w:ins w:id="2538" w:author="Iana Siomina" w:date="2024-09-25T20:55:00Z">
              <w:r>
                <w:rPr/>
                <w:t>Io is assumed to have constant EPRE across the bandwidth.</w:t>
              </w:r>
            </w:ins>
          </w:p>
          <w:p w14:paraId="327A8F9D">
            <w:pPr>
              <w:pStyle w:val="89"/>
              <w:rPr>
                <w:ins w:id="2539" w:author="Iana Siomina" w:date="2024-09-25T20:55:00Z"/>
              </w:rPr>
            </w:pPr>
            <w:ins w:id="2540" w:author="Iana Siomina" w:date="2024-09-25T20:55:00Z">
              <w:r>
                <w:rPr/>
                <w:t>NOTE 4:</w:t>
              </w:r>
            </w:ins>
            <w:ins w:id="2541" w:author="Iana Siomina" w:date="2024-09-25T20:55:00Z">
              <w:r>
                <w:rPr/>
                <w:tab/>
              </w:r>
            </w:ins>
            <w:ins w:id="2542" w:author="Iana Siomina" w:date="2024-09-25T20:55:00Z">
              <w:r>
                <w:rPr/>
                <w:t xml:space="preserve">The same bands and the same Io conditions for each band apply for this requirement as for the corresponding requirement with the PRS bandwidth of the smallest </w:t>
              </w:r>
            </w:ins>
            <w:ins w:id="2543" w:author="Iana Siomina" w:date="2024-11-03T01:20:00Z">
              <w:r>
                <w:rPr/>
                <w:t>P</w:t>
              </w:r>
            </w:ins>
            <w:ins w:id="2544" w:author="Iana Siomina" w:date="2024-09-25T20:55:00Z">
              <w:r>
                <w:rPr/>
                <w:t>RB number for the corresponding SCS.</w:t>
              </w:r>
            </w:ins>
          </w:p>
        </w:tc>
      </w:tr>
    </w:tbl>
    <w:p w14:paraId="2C011CB0">
      <w:pPr>
        <w:overflowPunct w:val="0"/>
        <w:autoSpaceDE w:val="0"/>
        <w:autoSpaceDN w:val="0"/>
        <w:adjustRightInd w:val="0"/>
        <w:textAlignment w:val="baseline"/>
        <w:rPr>
          <w:ins w:id="2545" w:author="Iana Siomina" w:date="2024-09-25T20:55:00Z"/>
        </w:rPr>
      </w:pPr>
    </w:p>
    <w:p w14:paraId="570AEF5F">
      <w:pPr>
        <w:pStyle w:val="78"/>
        <w:rPr>
          <w:ins w:id="2546" w:author="Iana Siomina" w:date="2024-09-25T20:55:00Z"/>
          <w:del w:id="2547" w:author="CATT" w:date="2024-11-08T09:25:00Z"/>
          <w:lang w:val="en-US" w:eastAsia="sv-SE"/>
        </w:rPr>
      </w:pPr>
      <w:ins w:id="2548" w:author="Iana Siomina" w:date="2024-09-25T20:55:00Z">
        <w:del w:id="2549" w:author="CATT" w:date="2024-11-08T09:25:00Z">
          <w:r>
            <w:rPr>
              <w:lang w:val="en-US"/>
            </w:rPr>
            <w:delText xml:space="preserve">Table </w:delText>
          </w:r>
        </w:del>
      </w:ins>
      <w:ins w:id="2550" w:author="Iana Siomina" w:date="2024-09-25T20:55:00Z">
        <w:del w:id="2551" w:author="CATT" w:date="2024-11-08T09:25:00Z">
          <w:r>
            <w:rPr/>
            <w:delText>10.1.43</w:delText>
          </w:r>
        </w:del>
      </w:ins>
      <w:ins w:id="2552" w:author="Iana Siomina" w:date="2024-09-25T20:55:00Z">
        <w:del w:id="2553" w:author="CATT" w:date="2024-11-08T09:25:00Z">
          <w:r>
            <w:rPr>
              <w:lang w:val="en-US"/>
            </w:rPr>
            <w:delText>.2-5: Margin for DL RSCPD measurement accuracy in FR1</w:delText>
          </w:r>
        </w:del>
      </w:ins>
    </w:p>
    <w:tbl>
      <w:tblPr>
        <w:tblStyle w:val="4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567"/>
      </w:tblGrid>
      <w:tr w14:paraId="2808D2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ins w:id="2554" w:author="Iana Siomina" w:date="2024-09-25T20:55:00Z"/>
          <w:del w:id="2555" w:author="CATT" w:date="2024-11-08T09:25:00Z"/>
        </w:trPr>
        <w:tc>
          <w:tcPr>
            <w:tcW w:w="0" w:type="auto"/>
            <w:gridSpan w:val="3"/>
            <w:tcBorders>
              <w:top w:val="single" w:color="auto" w:sz="4" w:space="0"/>
              <w:left w:val="single" w:color="auto" w:sz="4" w:space="0"/>
              <w:bottom w:val="single" w:color="auto" w:sz="4" w:space="0"/>
              <w:right w:val="single" w:color="auto" w:sz="4" w:space="0"/>
            </w:tcBorders>
          </w:tcPr>
          <w:p w14:paraId="598DEEE5">
            <w:pPr>
              <w:pStyle w:val="74"/>
              <w:rPr>
                <w:ins w:id="2556" w:author="Iana Siomina" w:date="2024-09-25T20:55:00Z"/>
                <w:del w:id="2557" w:author="CATT" w:date="2024-11-08T09:25:00Z"/>
                <w:rFonts w:eastAsiaTheme="minorEastAsia"/>
                <w:lang w:eastAsia="ko-KR"/>
              </w:rPr>
            </w:pPr>
            <w:ins w:id="2558" w:author="Iana Siomina" w:date="2024-09-25T20:55:00Z">
              <w:del w:id="2559" w:author="CATT" w:date="2024-11-08T09:25:00Z">
                <w:r>
                  <w:rPr>
                    <w:rFonts w:eastAsia="MS Mincho"/>
                    <w:lang w:eastAsia="ko-KR"/>
                  </w:rPr>
                  <w:delText>PRS BW (RB number)</w:delText>
                </w:r>
              </w:del>
            </w:ins>
          </w:p>
        </w:tc>
        <w:tc>
          <w:tcPr>
            <w:tcW w:w="0" w:type="auto"/>
            <w:vMerge w:val="restart"/>
            <w:tcBorders>
              <w:top w:val="single" w:color="auto" w:sz="4" w:space="0"/>
              <w:left w:val="single" w:color="auto" w:sz="4" w:space="0"/>
              <w:right w:val="single" w:color="auto" w:sz="4" w:space="0"/>
            </w:tcBorders>
          </w:tcPr>
          <w:p w14:paraId="3512A9CC">
            <w:pPr>
              <w:pStyle w:val="74"/>
              <w:rPr>
                <w:ins w:id="2560" w:author="Iana Siomina" w:date="2024-09-25T20:55:00Z"/>
                <w:del w:id="2561" w:author="CATT" w:date="2024-11-08T09:25:00Z"/>
                <w:rFonts w:eastAsia="Yu Mincho"/>
                <w:lang w:eastAsia="ko-KR"/>
              </w:rPr>
            </w:pPr>
            <w:ins w:id="2562" w:author="Iana Siomina" w:date="2024-09-25T20:55:00Z">
              <w:del w:id="2563" w:author="CATT" w:date="2024-11-08T09:25:00Z">
                <w:r>
                  <w:rPr>
                    <w:rFonts w:eastAsia="Yu Mincho"/>
                    <w:lang w:eastAsia="ko-KR"/>
                  </w:rPr>
                  <w:delText>Margin (degree)</w:delText>
                </w:r>
              </w:del>
            </w:ins>
          </w:p>
        </w:tc>
      </w:tr>
      <w:tr w14:paraId="35657D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2564" w:author="Iana Siomina" w:date="2024-09-25T20:55:00Z"/>
          <w:del w:id="2565" w:author="CATT" w:date="2024-11-08T09:25:00Z"/>
        </w:trPr>
        <w:tc>
          <w:tcPr>
            <w:tcW w:w="0" w:type="auto"/>
            <w:tcBorders>
              <w:top w:val="single" w:color="auto" w:sz="4" w:space="0"/>
              <w:left w:val="single" w:color="auto" w:sz="4" w:space="0"/>
              <w:bottom w:val="single" w:color="auto" w:sz="4" w:space="0"/>
              <w:right w:val="single" w:color="auto" w:sz="4" w:space="0"/>
            </w:tcBorders>
          </w:tcPr>
          <w:p w14:paraId="757E495C">
            <w:pPr>
              <w:pStyle w:val="74"/>
              <w:rPr>
                <w:ins w:id="2566" w:author="Iana Siomina" w:date="2024-09-25T20:55:00Z"/>
                <w:del w:id="2567" w:author="CATT" w:date="2024-11-08T09:25:00Z"/>
                <w:rFonts w:eastAsiaTheme="minorEastAsia"/>
                <w:lang w:eastAsia="ko-KR"/>
              </w:rPr>
            </w:pPr>
            <w:ins w:id="2568" w:author="Iana Siomina" w:date="2024-09-25T20:55:00Z">
              <w:del w:id="2569" w:author="CATT" w:date="2024-11-08T09:25:00Z">
                <w:r>
                  <w:rPr>
                    <w:rFonts w:hint="eastAsia" w:eastAsiaTheme="minorEastAsia"/>
                    <w:lang w:eastAsia="ko-KR"/>
                  </w:rPr>
                  <w:delText>S</w:delText>
                </w:r>
              </w:del>
            </w:ins>
            <w:ins w:id="2570" w:author="Iana Siomina" w:date="2024-09-25T20:55:00Z">
              <w:del w:id="2571" w:author="CATT" w:date="2024-11-08T09:25:00Z">
                <w:r>
                  <w:rPr>
                    <w:rFonts w:eastAsiaTheme="minorEastAsia"/>
                    <w:lang w:eastAsia="ko-KR"/>
                  </w:rPr>
                  <w:delText>CS=15kHz</w:delText>
                </w:r>
              </w:del>
            </w:ins>
          </w:p>
        </w:tc>
        <w:tc>
          <w:tcPr>
            <w:tcW w:w="1212" w:type="dxa"/>
            <w:tcBorders>
              <w:top w:val="single" w:color="auto" w:sz="4" w:space="0"/>
              <w:left w:val="single" w:color="auto" w:sz="4" w:space="0"/>
              <w:bottom w:val="single" w:color="auto" w:sz="4" w:space="0"/>
              <w:right w:val="single" w:color="auto" w:sz="4" w:space="0"/>
            </w:tcBorders>
          </w:tcPr>
          <w:p w14:paraId="08D1487C">
            <w:pPr>
              <w:pStyle w:val="74"/>
              <w:rPr>
                <w:ins w:id="2572" w:author="Iana Siomina" w:date="2024-09-25T20:55:00Z"/>
                <w:del w:id="2573" w:author="CATT" w:date="2024-11-08T09:25:00Z"/>
                <w:rFonts w:eastAsia="MS Mincho"/>
                <w:lang w:eastAsia="ko-KR"/>
              </w:rPr>
            </w:pPr>
            <w:ins w:id="2574" w:author="Iana Siomina" w:date="2024-09-25T20:55:00Z">
              <w:del w:id="2575" w:author="CATT" w:date="2024-11-08T09:25:00Z">
                <w:r>
                  <w:rPr>
                    <w:rFonts w:hint="eastAsia" w:eastAsiaTheme="minorEastAsia"/>
                    <w:lang w:eastAsia="ko-KR"/>
                  </w:rPr>
                  <w:delText>S</w:delText>
                </w:r>
              </w:del>
            </w:ins>
            <w:ins w:id="2576" w:author="Iana Siomina" w:date="2024-09-25T20:55:00Z">
              <w:del w:id="2577" w:author="CATT" w:date="2024-11-08T09:25:00Z">
                <w:r>
                  <w:rPr>
                    <w:rFonts w:eastAsiaTheme="minorEastAsia"/>
                    <w:lang w:eastAsia="ko-KR"/>
                  </w:rPr>
                  <w:delText>CS=30kHz</w:delText>
                </w:r>
              </w:del>
            </w:ins>
          </w:p>
        </w:tc>
        <w:tc>
          <w:tcPr>
            <w:tcW w:w="1212" w:type="dxa"/>
            <w:tcBorders>
              <w:top w:val="single" w:color="auto" w:sz="4" w:space="0"/>
              <w:left w:val="single" w:color="auto" w:sz="4" w:space="0"/>
              <w:bottom w:val="single" w:color="auto" w:sz="4" w:space="0"/>
              <w:right w:val="single" w:color="auto" w:sz="4" w:space="0"/>
            </w:tcBorders>
          </w:tcPr>
          <w:p w14:paraId="5FD66C7A">
            <w:pPr>
              <w:pStyle w:val="74"/>
              <w:rPr>
                <w:ins w:id="2578" w:author="Iana Siomina" w:date="2024-09-25T20:55:00Z"/>
                <w:del w:id="2579" w:author="CATT" w:date="2024-11-08T09:25:00Z"/>
                <w:rFonts w:eastAsia="MS Mincho"/>
                <w:lang w:eastAsia="ko-KR"/>
              </w:rPr>
            </w:pPr>
            <w:ins w:id="2580" w:author="Iana Siomina" w:date="2024-09-25T20:55:00Z">
              <w:del w:id="2581" w:author="CATT" w:date="2024-11-08T09:25:00Z">
                <w:r>
                  <w:rPr>
                    <w:rFonts w:hint="eastAsia" w:eastAsiaTheme="minorEastAsia"/>
                    <w:lang w:eastAsia="ko-KR"/>
                  </w:rPr>
                  <w:delText>S</w:delText>
                </w:r>
              </w:del>
            </w:ins>
            <w:ins w:id="2582" w:author="Iana Siomina" w:date="2024-09-25T20:55:00Z">
              <w:del w:id="2583" w:author="CATT" w:date="2024-11-08T09:25:00Z">
                <w:r>
                  <w:rPr>
                    <w:rFonts w:eastAsiaTheme="minorEastAsia"/>
                    <w:lang w:eastAsia="ko-KR"/>
                  </w:rPr>
                  <w:delText>CS=60kHz</w:delText>
                </w:r>
              </w:del>
            </w:ins>
          </w:p>
        </w:tc>
        <w:tc>
          <w:tcPr>
            <w:tcW w:w="0" w:type="auto"/>
            <w:vMerge w:val="continue"/>
            <w:tcBorders>
              <w:left w:val="single" w:color="auto" w:sz="4" w:space="0"/>
              <w:bottom w:val="single" w:color="auto" w:sz="4" w:space="0"/>
              <w:right w:val="single" w:color="auto" w:sz="4" w:space="0"/>
            </w:tcBorders>
          </w:tcPr>
          <w:p w14:paraId="400C5D56">
            <w:pPr>
              <w:spacing w:after="0"/>
              <w:rPr>
                <w:ins w:id="2584" w:author="Iana Siomina" w:date="2024-09-25T20:55:00Z"/>
                <w:del w:id="2585" w:author="CATT" w:date="2024-11-08T09:25:00Z"/>
                <w:rFonts w:ascii="Arial" w:hAnsi="Arial" w:eastAsia="Yu Mincho" w:cs="Arial"/>
                <w:b/>
                <w:bCs/>
                <w:kern w:val="24"/>
                <w:sz w:val="18"/>
                <w:szCs w:val="18"/>
                <w:lang w:eastAsia="ko-KR"/>
              </w:rPr>
            </w:pPr>
          </w:p>
        </w:tc>
      </w:tr>
      <w:tr w14:paraId="46F248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586" w:author="Iana Siomina" w:date="2024-09-25T20:55:00Z"/>
          <w:del w:id="2587" w:author="CATT" w:date="2024-11-08T09:25:00Z"/>
        </w:trPr>
        <w:tc>
          <w:tcPr>
            <w:tcW w:w="0" w:type="auto"/>
            <w:tcBorders>
              <w:top w:val="single" w:color="auto" w:sz="4" w:space="0"/>
              <w:left w:val="single" w:color="auto" w:sz="4" w:space="0"/>
              <w:bottom w:val="single" w:color="auto" w:sz="4" w:space="0"/>
              <w:right w:val="single" w:color="auto" w:sz="4" w:space="0"/>
            </w:tcBorders>
          </w:tcPr>
          <w:p w14:paraId="119F3345">
            <w:pPr>
              <w:pStyle w:val="75"/>
              <w:rPr>
                <w:ins w:id="2588" w:author="Iana Siomina" w:date="2024-09-25T20:55:00Z"/>
                <w:del w:id="2589" w:author="CATT" w:date="2024-11-08T09:25:00Z"/>
                <w:rFonts w:eastAsia="Microsoft Sans Serif"/>
                <w:lang w:eastAsia="ko-KR"/>
              </w:rPr>
            </w:pPr>
            <w:ins w:id="2590" w:author="Iana Siomina" w:date="2024-09-25T20:55:00Z">
              <w:del w:id="2591" w:author="CATT" w:date="2024-11-08T09:25:00Z">
                <w:r>
                  <w:rPr>
                    <w:rFonts w:eastAsia="Microsoft Sans Serif"/>
                    <w:lang w:eastAsia="ko-KR"/>
                  </w:rPr>
                  <w:delText xml:space="preserve">≥ </w:delText>
                </w:r>
              </w:del>
            </w:ins>
            <w:ins w:id="2592" w:author="Iana Siomina" w:date="2024-09-25T20:55:00Z">
              <w:del w:id="2593" w:author="CATT" w:date="2024-11-08T09:25: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237EA82C">
            <w:pPr>
              <w:pStyle w:val="75"/>
              <w:rPr>
                <w:ins w:id="2594" w:author="Iana Siomina" w:date="2024-09-25T20:55:00Z"/>
                <w:del w:id="2595" w:author="CATT" w:date="2024-11-08T09:25:00Z"/>
                <w:rFonts w:eastAsia="Microsoft Sans Serif"/>
                <w:lang w:eastAsia="ko-KR"/>
              </w:rPr>
            </w:pPr>
            <w:ins w:id="2596" w:author="Iana Siomina" w:date="2024-09-25T20:55:00Z">
              <w:del w:id="2597" w:author="CATT" w:date="2024-11-08T09:25:00Z">
                <w:r>
                  <w:rPr>
                    <w:rFonts w:hint="eastAsia" w:eastAsiaTheme="minorEastAsia"/>
                    <w:lang w:eastAsia="ko-KR"/>
                  </w:rPr>
                  <w:delText>N</w:delText>
                </w:r>
              </w:del>
            </w:ins>
            <w:ins w:id="2598" w:author="Iana Siomina" w:date="2024-09-25T20:55:00Z">
              <w:del w:id="2599"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4D066C1C">
            <w:pPr>
              <w:pStyle w:val="75"/>
              <w:rPr>
                <w:ins w:id="2600" w:author="Iana Siomina" w:date="2024-09-25T20:55:00Z"/>
                <w:del w:id="2601" w:author="CATT" w:date="2024-11-08T09:25:00Z"/>
                <w:rFonts w:eastAsia="Yu Mincho"/>
                <w:b/>
                <w:bCs/>
                <w:lang w:eastAsia="ko-KR"/>
              </w:rPr>
            </w:pPr>
            <w:ins w:id="2602" w:author="Iana Siomina" w:date="2024-09-25T20:55:00Z">
              <w:del w:id="2603" w:author="CATT" w:date="2024-11-08T09:25:00Z">
                <w:r>
                  <w:rPr>
                    <w:rFonts w:hint="eastAsia" w:eastAsiaTheme="minorEastAsia"/>
                    <w:lang w:eastAsia="ko-KR"/>
                  </w:rPr>
                  <w:delText>N</w:delText>
                </w:r>
              </w:del>
            </w:ins>
            <w:ins w:id="2604" w:author="Iana Siomina" w:date="2024-09-25T20:55:00Z">
              <w:del w:id="2605"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0A6E5CFF">
            <w:pPr>
              <w:pStyle w:val="75"/>
              <w:rPr>
                <w:ins w:id="2606" w:author="Iana Siomina" w:date="2024-09-25T20:55:00Z"/>
                <w:del w:id="2607" w:author="CATT" w:date="2024-11-08T09:25:00Z"/>
                <w:rFonts w:eastAsia="Yu Mincho"/>
                <w:lang w:eastAsia="ko-KR"/>
              </w:rPr>
            </w:pPr>
            <w:ins w:id="2608" w:author="Iana Siomina" w:date="2024-09-25T20:55:00Z">
              <w:del w:id="2609" w:author="CATT" w:date="2024-11-08T09:25:00Z">
                <w:r>
                  <w:rPr>
                    <w:rFonts w:eastAsia="Yu Mincho"/>
                    <w:lang w:eastAsia="ko-KR"/>
                  </w:rPr>
                  <w:delText>[TBD]</w:delText>
                </w:r>
              </w:del>
            </w:ins>
          </w:p>
        </w:tc>
      </w:tr>
      <w:tr w14:paraId="375BAB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610" w:author="Iana Siomina" w:date="2024-09-25T20:55:00Z"/>
          <w:del w:id="2611" w:author="CATT" w:date="2024-11-08T09:25:00Z"/>
        </w:trPr>
        <w:tc>
          <w:tcPr>
            <w:tcW w:w="0" w:type="auto"/>
            <w:tcBorders>
              <w:top w:val="single" w:color="auto" w:sz="4" w:space="0"/>
              <w:left w:val="single" w:color="auto" w:sz="4" w:space="0"/>
              <w:bottom w:val="single" w:color="auto" w:sz="4" w:space="0"/>
              <w:right w:val="single" w:color="auto" w:sz="4" w:space="0"/>
            </w:tcBorders>
          </w:tcPr>
          <w:p w14:paraId="57D61F9D">
            <w:pPr>
              <w:pStyle w:val="75"/>
              <w:rPr>
                <w:ins w:id="2612" w:author="Iana Siomina" w:date="2024-09-25T20:55:00Z"/>
                <w:del w:id="2613" w:author="CATT" w:date="2024-11-08T09:25:00Z"/>
                <w:rFonts w:eastAsia="Microsoft Sans Serif"/>
                <w:lang w:eastAsia="ko-KR"/>
              </w:rPr>
            </w:pPr>
            <w:ins w:id="2614" w:author="Iana Siomina" w:date="2024-09-25T20:55:00Z">
              <w:del w:id="2615" w:author="CATT" w:date="2024-11-08T09:25:00Z">
                <w:r>
                  <w:rPr>
                    <w:rFonts w:eastAsia="Microsoft Sans Serif"/>
                    <w:lang w:eastAsia="ko-KR"/>
                  </w:rPr>
                  <w:delText xml:space="preserve">≥ </w:delText>
                </w:r>
              </w:del>
            </w:ins>
            <w:ins w:id="2616" w:author="Iana Siomina" w:date="2024-09-25T20:55:00Z">
              <w:del w:id="2617" w:author="CATT" w:date="2024-11-08T09:25:00Z">
                <w:r>
                  <w:rPr>
                    <w:rFonts w:eastAsia="Yu Mincho"/>
                    <w:lang w:eastAsia="ko-KR"/>
                  </w:rPr>
                  <w:delText>52</w:delText>
                </w:r>
              </w:del>
            </w:ins>
          </w:p>
        </w:tc>
        <w:tc>
          <w:tcPr>
            <w:tcW w:w="0" w:type="auto"/>
            <w:tcBorders>
              <w:top w:val="single" w:color="auto" w:sz="4" w:space="0"/>
              <w:left w:val="single" w:color="auto" w:sz="4" w:space="0"/>
              <w:bottom w:val="single" w:color="auto" w:sz="4" w:space="0"/>
              <w:right w:val="single" w:color="auto" w:sz="4" w:space="0"/>
            </w:tcBorders>
          </w:tcPr>
          <w:p w14:paraId="4C87B46F">
            <w:pPr>
              <w:pStyle w:val="75"/>
              <w:rPr>
                <w:ins w:id="2618" w:author="Iana Siomina" w:date="2024-09-25T20:55:00Z"/>
                <w:del w:id="2619" w:author="CATT" w:date="2024-11-08T09:25:00Z"/>
                <w:rFonts w:eastAsia="Microsoft Sans Serif"/>
                <w:lang w:eastAsia="ko-KR"/>
              </w:rPr>
            </w:pPr>
            <w:ins w:id="2620" w:author="Iana Siomina" w:date="2024-09-25T20:55:00Z">
              <w:del w:id="2621" w:author="CATT" w:date="2024-11-08T09:25:00Z">
                <w:r>
                  <w:rPr>
                    <w:rFonts w:eastAsia="Microsoft Sans Serif"/>
                    <w:lang w:eastAsia="ko-KR"/>
                  </w:rPr>
                  <w:delText xml:space="preserve">≥ </w:delText>
                </w:r>
              </w:del>
            </w:ins>
            <w:ins w:id="2622" w:author="Iana Siomina" w:date="2024-09-25T20:55:00Z">
              <w:del w:id="2623" w:author="CATT" w:date="2024-11-08T09:25: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0D21DD78">
            <w:pPr>
              <w:pStyle w:val="75"/>
              <w:rPr>
                <w:ins w:id="2624" w:author="Iana Siomina" w:date="2024-09-25T20:55:00Z"/>
                <w:del w:id="2625" w:author="CATT" w:date="2024-11-08T09:25:00Z"/>
                <w:rFonts w:eastAsia="Yu Mincho"/>
                <w:b/>
                <w:bCs/>
                <w:lang w:eastAsia="ko-KR"/>
              </w:rPr>
            </w:pPr>
            <w:ins w:id="2626" w:author="Iana Siomina" w:date="2024-09-25T20:55:00Z">
              <w:del w:id="2627" w:author="CATT" w:date="2024-11-08T09:25:00Z">
                <w:r>
                  <w:rPr>
                    <w:rFonts w:hint="eastAsia" w:eastAsiaTheme="minorEastAsia"/>
                    <w:lang w:eastAsia="ko-KR"/>
                  </w:rPr>
                  <w:delText>N</w:delText>
                </w:r>
              </w:del>
            </w:ins>
            <w:ins w:id="2628" w:author="Iana Siomina" w:date="2024-09-25T20:55:00Z">
              <w:del w:id="2629"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673A0195">
            <w:pPr>
              <w:pStyle w:val="75"/>
              <w:rPr>
                <w:ins w:id="2630" w:author="Iana Siomina" w:date="2024-09-25T20:55:00Z"/>
                <w:del w:id="2631" w:author="CATT" w:date="2024-11-08T09:25:00Z"/>
                <w:rFonts w:eastAsia="Yu Mincho"/>
                <w:b/>
                <w:bCs/>
                <w:lang w:eastAsia="ko-KR"/>
              </w:rPr>
            </w:pPr>
            <w:ins w:id="2632" w:author="Iana Siomina" w:date="2024-09-25T20:55:00Z">
              <w:del w:id="2633" w:author="CATT" w:date="2024-11-08T09:25:00Z">
                <w:r>
                  <w:rPr>
                    <w:rFonts w:eastAsia="Yu Mincho"/>
                    <w:lang w:eastAsia="ko-KR"/>
                  </w:rPr>
                  <w:delText>[TBD]</w:delText>
                </w:r>
              </w:del>
            </w:ins>
          </w:p>
        </w:tc>
      </w:tr>
      <w:tr w14:paraId="22B035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634" w:author="Iana Siomina" w:date="2024-09-25T20:55:00Z"/>
          <w:del w:id="2635" w:author="CATT" w:date="2024-11-08T09:25:00Z"/>
        </w:trPr>
        <w:tc>
          <w:tcPr>
            <w:tcW w:w="0" w:type="auto"/>
            <w:tcBorders>
              <w:top w:val="single" w:color="auto" w:sz="4" w:space="0"/>
              <w:left w:val="single" w:color="auto" w:sz="4" w:space="0"/>
              <w:bottom w:val="single" w:color="auto" w:sz="4" w:space="0"/>
              <w:right w:val="single" w:color="auto" w:sz="4" w:space="0"/>
            </w:tcBorders>
          </w:tcPr>
          <w:p w14:paraId="52DA251F">
            <w:pPr>
              <w:pStyle w:val="75"/>
              <w:rPr>
                <w:ins w:id="2636" w:author="Iana Siomina" w:date="2024-09-25T20:55:00Z"/>
                <w:del w:id="2637" w:author="CATT" w:date="2024-11-08T09:25:00Z"/>
                <w:rFonts w:eastAsia="Microsoft Sans Serif"/>
                <w:lang w:eastAsia="ko-KR"/>
              </w:rPr>
            </w:pPr>
            <w:ins w:id="2638" w:author="Iana Siomina" w:date="2024-09-25T20:55:00Z">
              <w:del w:id="2639" w:author="CATT" w:date="2024-11-08T09:25:00Z">
                <w:r>
                  <w:rPr>
                    <w:rFonts w:eastAsia="Microsoft Sans Serif"/>
                    <w:lang w:eastAsia="ko-KR"/>
                  </w:rPr>
                  <w:delText xml:space="preserve">≥ </w:delText>
                </w:r>
              </w:del>
            </w:ins>
            <w:ins w:id="2640" w:author="Iana Siomina" w:date="2024-09-25T20:55:00Z">
              <w:del w:id="2641" w:author="CATT" w:date="2024-11-08T09:25:00Z">
                <w:r>
                  <w:rPr>
                    <w:rFonts w:eastAsia="Yu Mincho"/>
                    <w:lang w:eastAsia="ko-KR"/>
                  </w:rPr>
                  <w:delText>104</w:delText>
                </w:r>
              </w:del>
            </w:ins>
          </w:p>
        </w:tc>
        <w:tc>
          <w:tcPr>
            <w:tcW w:w="0" w:type="auto"/>
            <w:tcBorders>
              <w:top w:val="single" w:color="auto" w:sz="4" w:space="0"/>
              <w:left w:val="single" w:color="auto" w:sz="4" w:space="0"/>
              <w:bottom w:val="single" w:color="auto" w:sz="4" w:space="0"/>
              <w:right w:val="single" w:color="auto" w:sz="4" w:space="0"/>
            </w:tcBorders>
          </w:tcPr>
          <w:p w14:paraId="15CEEDB5">
            <w:pPr>
              <w:pStyle w:val="75"/>
              <w:rPr>
                <w:ins w:id="2642" w:author="Iana Siomina" w:date="2024-09-25T20:55:00Z"/>
                <w:del w:id="2643" w:author="CATT" w:date="2024-11-08T09:25:00Z"/>
                <w:rFonts w:eastAsia="Microsoft Sans Serif"/>
                <w:lang w:eastAsia="ko-KR"/>
              </w:rPr>
            </w:pPr>
            <w:ins w:id="2644" w:author="Iana Siomina" w:date="2024-09-25T20:55:00Z">
              <w:del w:id="2645" w:author="CATT" w:date="2024-11-08T09:25:00Z">
                <w:r>
                  <w:rPr>
                    <w:rFonts w:eastAsia="Microsoft Sans Serif"/>
                    <w:lang w:eastAsia="ko-KR"/>
                  </w:rPr>
                  <w:delText xml:space="preserve">≥ </w:delText>
                </w:r>
              </w:del>
            </w:ins>
            <w:ins w:id="2646" w:author="Iana Siomina" w:date="2024-09-25T20:55:00Z">
              <w:del w:id="2647" w:author="CATT" w:date="2024-11-08T09:25:00Z">
                <w:r>
                  <w:rPr>
                    <w:rFonts w:eastAsia="Yu Mincho"/>
                    <w:lang w:eastAsia="ko-KR"/>
                  </w:rPr>
                  <w:delText>48</w:delText>
                </w:r>
              </w:del>
            </w:ins>
          </w:p>
        </w:tc>
        <w:tc>
          <w:tcPr>
            <w:tcW w:w="0" w:type="auto"/>
            <w:tcBorders>
              <w:top w:val="single" w:color="auto" w:sz="4" w:space="0"/>
              <w:left w:val="single" w:color="auto" w:sz="4" w:space="0"/>
              <w:bottom w:val="single" w:color="auto" w:sz="4" w:space="0"/>
              <w:right w:val="single" w:color="auto" w:sz="4" w:space="0"/>
            </w:tcBorders>
          </w:tcPr>
          <w:p w14:paraId="3E81EB42">
            <w:pPr>
              <w:pStyle w:val="75"/>
              <w:rPr>
                <w:ins w:id="2648" w:author="Iana Siomina" w:date="2024-09-25T20:55:00Z"/>
                <w:del w:id="2649" w:author="CATT" w:date="2024-11-08T09:25:00Z"/>
                <w:rFonts w:eastAsia="Yu Mincho"/>
                <w:b/>
                <w:bCs/>
                <w:lang w:eastAsia="ko-KR"/>
              </w:rPr>
            </w:pPr>
            <w:ins w:id="2650" w:author="Iana Siomina" w:date="2024-09-25T20:55:00Z">
              <w:del w:id="2651" w:author="CATT" w:date="2024-11-08T09:25:00Z">
                <w:r>
                  <w:rPr>
                    <w:rFonts w:eastAsia="Microsoft Sans Serif"/>
                    <w:lang w:eastAsia="ko-KR"/>
                  </w:rPr>
                  <w:delText xml:space="preserve">≥ </w:delText>
                </w:r>
              </w:del>
            </w:ins>
            <w:ins w:id="2652" w:author="Iana Siomina" w:date="2024-09-25T20:55:00Z">
              <w:del w:id="2653" w:author="CATT" w:date="2024-11-08T09:25: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192B06CA">
            <w:pPr>
              <w:pStyle w:val="75"/>
              <w:rPr>
                <w:ins w:id="2654" w:author="Iana Siomina" w:date="2024-09-25T20:55:00Z"/>
                <w:del w:id="2655" w:author="CATT" w:date="2024-11-08T09:25:00Z"/>
                <w:rFonts w:eastAsiaTheme="minorEastAsia"/>
                <w:bCs/>
                <w:lang w:eastAsia="ko-KR"/>
              </w:rPr>
            </w:pPr>
            <w:ins w:id="2656" w:author="Iana Siomina" w:date="2024-09-25T20:55:00Z">
              <w:del w:id="2657" w:author="CATT" w:date="2024-11-08T09:25:00Z">
                <w:r>
                  <w:rPr>
                    <w:rFonts w:eastAsia="Yu Mincho"/>
                    <w:lang w:eastAsia="ko-KR"/>
                  </w:rPr>
                  <w:delText>[TBD]</w:delText>
                </w:r>
              </w:del>
            </w:ins>
          </w:p>
        </w:tc>
      </w:tr>
      <w:tr w14:paraId="5332F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658" w:author="Iana Siomina" w:date="2024-09-25T20:55:00Z"/>
          <w:del w:id="2659" w:author="CATT" w:date="2024-11-08T09:25:00Z"/>
        </w:trPr>
        <w:tc>
          <w:tcPr>
            <w:tcW w:w="0" w:type="auto"/>
            <w:tcBorders>
              <w:top w:val="single" w:color="auto" w:sz="4" w:space="0"/>
              <w:left w:val="single" w:color="auto" w:sz="4" w:space="0"/>
              <w:bottom w:val="single" w:color="auto" w:sz="4" w:space="0"/>
              <w:right w:val="single" w:color="auto" w:sz="4" w:space="0"/>
            </w:tcBorders>
          </w:tcPr>
          <w:p w14:paraId="5D05DE1D">
            <w:pPr>
              <w:pStyle w:val="75"/>
              <w:rPr>
                <w:ins w:id="2660" w:author="Iana Siomina" w:date="2024-09-25T20:55:00Z"/>
                <w:del w:id="2661" w:author="CATT" w:date="2024-11-08T09:25:00Z"/>
                <w:rFonts w:eastAsiaTheme="minorEastAsia"/>
                <w:lang w:eastAsia="ko-KR"/>
              </w:rPr>
            </w:pPr>
            <w:ins w:id="2662" w:author="Iana Siomina" w:date="2024-09-25T20:55:00Z">
              <w:del w:id="2663" w:author="CATT" w:date="2024-11-08T09:25:00Z">
                <w:r>
                  <w:rPr>
                    <w:rFonts w:hint="eastAsia" w:eastAsiaTheme="minorEastAsia"/>
                    <w:lang w:eastAsia="ko-KR"/>
                  </w:rPr>
                  <w:delText>N</w:delText>
                </w:r>
              </w:del>
            </w:ins>
            <w:ins w:id="2664" w:author="Iana Siomina" w:date="2024-09-25T20:55:00Z">
              <w:del w:id="2665"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4526F812">
            <w:pPr>
              <w:pStyle w:val="75"/>
              <w:rPr>
                <w:ins w:id="2666" w:author="Iana Siomina" w:date="2024-09-25T20:55:00Z"/>
                <w:del w:id="2667" w:author="CATT" w:date="2024-11-08T09:25:00Z"/>
                <w:rFonts w:eastAsia="Microsoft Sans Serif"/>
                <w:lang w:eastAsia="ko-KR"/>
              </w:rPr>
            </w:pPr>
            <w:ins w:id="2668" w:author="Iana Siomina" w:date="2024-09-25T20:55:00Z">
              <w:del w:id="2669" w:author="CATT" w:date="2024-11-08T09:25:00Z">
                <w:r>
                  <w:rPr>
                    <w:rFonts w:eastAsia="Microsoft Sans Serif"/>
                    <w:lang w:eastAsia="ko-KR"/>
                  </w:rPr>
                  <w:delText xml:space="preserve">≥ </w:delText>
                </w:r>
              </w:del>
            </w:ins>
            <w:ins w:id="2670" w:author="Iana Siomina" w:date="2024-09-25T20:55:00Z">
              <w:del w:id="2671" w:author="CATT" w:date="2024-11-08T09:25: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030795D9">
            <w:pPr>
              <w:pStyle w:val="75"/>
              <w:rPr>
                <w:ins w:id="2672" w:author="Iana Siomina" w:date="2024-09-25T20:55:00Z"/>
                <w:del w:id="2673" w:author="CATT" w:date="2024-11-08T09:25:00Z"/>
                <w:rFonts w:eastAsia="Yu Mincho"/>
                <w:b/>
                <w:bCs/>
                <w:lang w:eastAsia="ko-KR"/>
              </w:rPr>
            </w:pPr>
            <w:ins w:id="2674" w:author="Iana Siomina" w:date="2024-09-25T20:55:00Z">
              <w:del w:id="2675" w:author="CATT" w:date="2024-11-08T09:25:00Z">
                <w:r>
                  <w:rPr>
                    <w:rFonts w:eastAsia="Microsoft Sans Serif"/>
                    <w:lang w:eastAsia="ko-KR"/>
                  </w:rPr>
                  <w:delText xml:space="preserve">≥ </w:delText>
                </w:r>
              </w:del>
            </w:ins>
            <w:ins w:id="2676" w:author="Iana Siomina" w:date="2024-09-25T20:55:00Z">
              <w:del w:id="2677" w:author="CATT" w:date="2024-11-08T09:25: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550C4800">
            <w:pPr>
              <w:pStyle w:val="75"/>
              <w:rPr>
                <w:ins w:id="2678" w:author="Iana Siomina" w:date="2024-09-25T20:55:00Z"/>
                <w:del w:id="2679" w:author="CATT" w:date="2024-11-08T09:25:00Z"/>
                <w:rFonts w:eastAsiaTheme="minorEastAsia"/>
                <w:bCs/>
                <w:lang w:eastAsia="ko-KR"/>
              </w:rPr>
            </w:pPr>
            <w:ins w:id="2680" w:author="Iana Siomina" w:date="2024-09-25T20:55:00Z">
              <w:del w:id="2681" w:author="CATT" w:date="2024-11-08T09:25:00Z">
                <w:r>
                  <w:rPr>
                    <w:rFonts w:eastAsia="Yu Mincho"/>
                    <w:lang w:eastAsia="ko-KR"/>
                  </w:rPr>
                  <w:delText>[TBD]</w:delText>
                </w:r>
              </w:del>
            </w:ins>
          </w:p>
        </w:tc>
      </w:tr>
      <w:tr w14:paraId="3FCEB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682" w:author="Iana Siomina" w:date="2024-09-25T20:55:00Z"/>
          <w:del w:id="2683" w:author="CATT" w:date="2024-11-08T09:25:00Z"/>
        </w:trPr>
        <w:tc>
          <w:tcPr>
            <w:tcW w:w="0" w:type="auto"/>
            <w:tcBorders>
              <w:top w:val="single" w:color="auto" w:sz="4" w:space="0"/>
              <w:left w:val="single" w:color="auto" w:sz="4" w:space="0"/>
              <w:bottom w:val="single" w:color="auto" w:sz="4" w:space="0"/>
              <w:right w:val="single" w:color="auto" w:sz="4" w:space="0"/>
            </w:tcBorders>
          </w:tcPr>
          <w:p w14:paraId="65DD8929">
            <w:pPr>
              <w:pStyle w:val="75"/>
              <w:rPr>
                <w:ins w:id="2684" w:author="Iana Siomina" w:date="2024-09-25T20:55:00Z"/>
                <w:del w:id="2685" w:author="CATT" w:date="2024-11-08T09:25:00Z"/>
                <w:rFonts w:eastAsiaTheme="minorEastAsia"/>
                <w:lang w:eastAsia="ko-KR"/>
              </w:rPr>
            </w:pPr>
            <w:ins w:id="2686" w:author="Iana Siomina" w:date="2024-09-25T20:55:00Z">
              <w:del w:id="2687" w:author="CATT" w:date="2024-11-08T09:25:00Z">
                <w:r>
                  <w:rPr>
                    <w:rFonts w:hint="eastAsia" w:eastAsiaTheme="minorEastAsia"/>
                    <w:lang w:eastAsia="ko-KR"/>
                  </w:rPr>
                  <w:delText>N</w:delText>
                </w:r>
              </w:del>
            </w:ins>
            <w:ins w:id="2688" w:author="Iana Siomina" w:date="2024-09-25T20:55:00Z">
              <w:del w:id="2689"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7EE3CB99">
            <w:pPr>
              <w:pStyle w:val="75"/>
              <w:rPr>
                <w:ins w:id="2690" w:author="Iana Siomina" w:date="2024-09-25T20:55:00Z"/>
                <w:del w:id="2691" w:author="CATT" w:date="2024-11-08T09:25:00Z"/>
                <w:rFonts w:eastAsia="Microsoft Sans Serif"/>
                <w:lang w:eastAsia="ko-KR"/>
              </w:rPr>
            </w:pPr>
            <w:ins w:id="2692" w:author="Iana Siomina" w:date="2024-09-25T20:55:00Z">
              <w:del w:id="2693" w:author="CATT" w:date="2024-11-08T09:25:00Z">
                <w:r>
                  <w:rPr>
                    <w:rFonts w:hint="eastAsia" w:eastAsiaTheme="minorEastAsia"/>
                    <w:lang w:eastAsia="ko-KR"/>
                  </w:rPr>
                  <w:delText>N</w:delText>
                </w:r>
              </w:del>
            </w:ins>
            <w:ins w:id="2694" w:author="Iana Siomina" w:date="2024-09-25T20:55:00Z">
              <w:del w:id="2695"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0406A765">
            <w:pPr>
              <w:pStyle w:val="75"/>
              <w:rPr>
                <w:ins w:id="2696" w:author="Iana Siomina" w:date="2024-09-25T20:55:00Z"/>
                <w:del w:id="2697" w:author="CATT" w:date="2024-11-08T09:25:00Z"/>
                <w:rFonts w:eastAsia="Microsoft Sans Serif"/>
                <w:lang w:eastAsia="ko-KR"/>
              </w:rPr>
            </w:pPr>
            <w:ins w:id="2698" w:author="Iana Siomina" w:date="2024-09-25T20:55:00Z">
              <w:del w:id="2699" w:author="CATT" w:date="2024-11-08T09:25:00Z">
                <w:r>
                  <w:rPr>
                    <w:rFonts w:eastAsia="Microsoft Sans Serif"/>
                    <w:lang w:eastAsia="ko-KR"/>
                  </w:rPr>
                  <w:delText xml:space="preserve">≥ </w:delText>
                </w:r>
              </w:del>
            </w:ins>
            <w:ins w:id="2700" w:author="Iana Siomina" w:date="2024-09-25T20:55:00Z">
              <w:del w:id="2701" w:author="CATT" w:date="2024-11-08T09:25: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0E507615">
            <w:pPr>
              <w:pStyle w:val="75"/>
              <w:rPr>
                <w:ins w:id="2702" w:author="Iana Siomina" w:date="2024-09-25T20:55:00Z"/>
                <w:del w:id="2703" w:author="CATT" w:date="2024-11-08T09:25:00Z"/>
                <w:rFonts w:eastAsiaTheme="minorEastAsia"/>
                <w:lang w:eastAsia="ko-KR"/>
              </w:rPr>
            </w:pPr>
            <w:ins w:id="2704" w:author="Iana Siomina" w:date="2024-09-25T20:55:00Z">
              <w:del w:id="2705" w:author="CATT" w:date="2024-11-08T09:25:00Z">
                <w:r>
                  <w:rPr>
                    <w:rFonts w:eastAsia="Yu Mincho"/>
                    <w:lang w:eastAsia="ko-KR"/>
                  </w:rPr>
                  <w:delText>[TBD]</w:delText>
                </w:r>
              </w:del>
            </w:ins>
          </w:p>
        </w:tc>
      </w:tr>
    </w:tbl>
    <w:p w14:paraId="77C67ED0">
      <w:pPr>
        <w:rPr>
          <w:ins w:id="2706" w:author="Iana Siomina" w:date="2024-09-25T20:55:00Z"/>
          <w:del w:id="2707" w:author="CATT" w:date="2024-11-08T09:25:00Z"/>
          <w:rFonts w:eastAsia="MS Mincho"/>
          <w:lang w:val="en-US"/>
        </w:rPr>
      </w:pPr>
    </w:p>
    <w:p w14:paraId="14FBFB6F">
      <w:pPr>
        <w:pStyle w:val="78"/>
        <w:rPr>
          <w:ins w:id="2708" w:author="Iana Siomina" w:date="2024-09-25T20:55:00Z"/>
          <w:del w:id="2709" w:author="CATT" w:date="2024-11-08T09:25:00Z"/>
          <w:lang w:val="en-US" w:eastAsia="sv-SE"/>
        </w:rPr>
      </w:pPr>
      <w:ins w:id="2710" w:author="Iana Siomina" w:date="2024-09-25T20:55:00Z">
        <w:del w:id="2711" w:author="CATT" w:date="2024-11-08T09:25:00Z">
          <w:r>
            <w:rPr>
              <w:lang w:val="en-US"/>
            </w:rPr>
            <w:delText xml:space="preserve">Table </w:delText>
          </w:r>
        </w:del>
      </w:ins>
      <w:ins w:id="2712" w:author="Iana Siomina" w:date="2024-09-25T20:55:00Z">
        <w:del w:id="2713" w:author="CATT" w:date="2024-11-08T09:25:00Z">
          <w:r>
            <w:rPr/>
            <w:delText>10.1.43</w:delText>
          </w:r>
        </w:del>
      </w:ins>
      <w:ins w:id="2714" w:author="Iana Siomina" w:date="2024-09-25T20:55:00Z">
        <w:del w:id="2715" w:author="CATT" w:date="2024-11-08T09:25:00Z">
          <w:r>
            <w:rPr>
              <w:lang w:val="en-US"/>
            </w:rPr>
            <w:delText>.2-6: Margin for DL RSCPD measurement accuracy in FR2</w:delText>
          </w:r>
        </w:del>
      </w:ins>
    </w:p>
    <w:tbl>
      <w:tblPr>
        <w:tblStyle w:val="6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567"/>
      </w:tblGrid>
      <w:tr w14:paraId="31FA7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ins w:id="2716" w:author="Iana Siomina" w:date="2024-09-25T20:55:00Z"/>
          <w:del w:id="2717" w:author="CATT" w:date="2024-11-08T09:25:00Z"/>
        </w:trPr>
        <w:tc>
          <w:tcPr>
            <w:tcW w:w="0" w:type="auto"/>
            <w:gridSpan w:val="2"/>
            <w:tcBorders>
              <w:top w:val="single" w:color="auto" w:sz="4" w:space="0"/>
              <w:left w:val="single" w:color="auto" w:sz="4" w:space="0"/>
              <w:bottom w:val="single" w:color="auto" w:sz="4" w:space="0"/>
              <w:right w:val="single" w:color="auto" w:sz="4" w:space="0"/>
            </w:tcBorders>
          </w:tcPr>
          <w:p w14:paraId="21E98D32">
            <w:pPr>
              <w:pStyle w:val="74"/>
              <w:rPr>
                <w:ins w:id="2718" w:author="Iana Siomina" w:date="2024-09-25T20:55:00Z"/>
                <w:del w:id="2719" w:author="CATT" w:date="2024-11-08T09:25:00Z"/>
                <w:rFonts w:eastAsia="Yu Mincho"/>
                <w:lang w:eastAsia="ko-KR"/>
              </w:rPr>
            </w:pPr>
            <w:ins w:id="2720" w:author="Iana Siomina" w:date="2024-09-25T20:55:00Z">
              <w:del w:id="2721" w:author="CATT" w:date="2024-11-08T09:25:00Z">
                <w:r>
                  <w:rPr>
                    <w:rFonts w:eastAsia="MS Mincho"/>
                    <w:lang w:eastAsia="ko-KR"/>
                  </w:rPr>
                  <w:delText>PRS BW (RB number)</w:delText>
                </w:r>
              </w:del>
            </w:ins>
          </w:p>
        </w:tc>
        <w:tc>
          <w:tcPr>
            <w:tcW w:w="0" w:type="auto"/>
            <w:vMerge w:val="restart"/>
            <w:tcBorders>
              <w:top w:val="single" w:color="auto" w:sz="4" w:space="0"/>
              <w:left w:val="single" w:color="auto" w:sz="4" w:space="0"/>
              <w:right w:val="single" w:color="auto" w:sz="4" w:space="0"/>
            </w:tcBorders>
          </w:tcPr>
          <w:p w14:paraId="17DA6FAA">
            <w:pPr>
              <w:pStyle w:val="74"/>
              <w:rPr>
                <w:ins w:id="2722" w:author="Iana Siomina" w:date="2024-09-25T20:55:00Z"/>
                <w:del w:id="2723" w:author="CATT" w:date="2024-11-08T09:25:00Z"/>
                <w:rFonts w:eastAsia="Yu Mincho"/>
                <w:lang w:eastAsia="ko-KR"/>
              </w:rPr>
            </w:pPr>
            <w:ins w:id="2724" w:author="Iana Siomina" w:date="2024-09-25T20:55:00Z">
              <w:del w:id="2725" w:author="CATT" w:date="2024-11-08T09:25:00Z">
                <w:r>
                  <w:rPr>
                    <w:rFonts w:eastAsia="Yu Mincho"/>
                    <w:kern w:val="24"/>
                    <w:lang w:eastAsia="ko-KR"/>
                  </w:rPr>
                  <w:delText>Margin (degree)</w:delText>
                </w:r>
              </w:del>
            </w:ins>
          </w:p>
        </w:tc>
      </w:tr>
      <w:tr w14:paraId="6B1F8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ins w:id="2726" w:author="Iana Siomina" w:date="2024-09-25T20:55:00Z"/>
          <w:del w:id="2727" w:author="CATT" w:date="2024-11-08T09:25:00Z"/>
        </w:trPr>
        <w:tc>
          <w:tcPr>
            <w:tcW w:w="0" w:type="auto"/>
            <w:tcBorders>
              <w:top w:val="single" w:color="auto" w:sz="4" w:space="0"/>
              <w:left w:val="single" w:color="auto" w:sz="4" w:space="0"/>
              <w:bottom w:val="single" w:color="auto" w:sz="4" w:space="0"/>
              <w:right w:val="single" w:color="auto" w:sz="4" w:space="0"/>
            </w:tcBorders>
          </w:tcPr>
          <w:p w14:paraId="71D71250">
            <w:pPr>
              <w:pStyle w:val="74"/>
              <w:rPr>
                <w:ins w:id="2728" w:author="Iana Siomina" w:date="2024-09-25T20:55:00Z"/>
                <w:del w:id="2729" w:author="CATT" w:date="2024-11-08T09:25:00Z"/>
                <w:rFonts w:eastAsia="MS Mincho"/>
                <w:lang w:eastAsia="ko-KR"/>
              </w:rPr>
            </w:pPr>
            <w:ins w:id="2730" w:author="Iana Siomina" w:date="2024-09-25T20:55:00Z">
              <w:del w:id="2731" w:author="CATT" w:date="2024-11-08T09:25:00Z">
                <w:r>
                  <w:rPr>
                    <w:rFonts w:hint="eastAsia" w:eastAsiaTheme="minorEastAsia"/>
                    <w:lang w:eastAsia="ko-KR"/>
                  </w:rPr>
                  <w:delText>S</w:delText>
                </w:r>
              </w:del>
            </w:ins>
            <w:ins w:id="2732" w:author="Iana Siomina" w:date="2024-09-25T20:55:00Z">
              <w:del w:id="2733" w:author="CATT" w:date="2024-11-08T09:25:00Z">
                <w:r>
                  <w:rPr>
                    <w:rFonts w:eastAsiaTheme="minorEastAsia"/>
                    <w:lang w:eastAsia="ko-KR"/>
                  </w:rPr>
                  <w:delText>CS=60kHz</w:delText>
                </w:r>
              </w:del>
            </w:ins>
          </w:p>
        </w:tc>
        <w:tc>
          <w:tcPr>
            <w:tcW w:w="0" w:type="auto"/>
            <w:tcBorders>
              <w:top w:val="single" w:color="auto" w:sz="4" w:space="0"/>
              <w:left w:val="single" w:color="auto" w:sz="4" w:space="0"/>
              <w:bottom w:val="single" w:color="auto" w:sz="4" w:space="0"/>
              <w:right w:val="single" w:color="auto" w:sz="4" w:space="0"/>
            </w:tcBorders>
          </w:tcPr>
          <w:p w14:paraId="62E66E63">
            <w:pPr>
              <w:pStyle w:val="74"/>
              <w:rPr>
                <w:ins w:id="2734" w:author="Iana Siomina" w:date="2024-09-25T20:55:00Z"/>
                <w:del w:id="2735" w:author="CATT" w:date="2024-11-08T09:25:00Z"/>
                <w:rFonts w:eastAsia="MS Mincho"/>
                <w:lang w:eastAsia="ko-KR"/>
              </w:rPr>
            </w:pPr>
            <w:ins w:id="2736" w:author="Iana Siomina" w:date="2024-09-25T20:55:00Z">
              <w:del w:id="2737" w:author="CATT" w:date="2024-11-08T09:25:00Z">
                <w:r>
                  <w:rPr>
                    <w:rFonts w:hint="eastAsia" w:eastAsiaTheme="minorEastAsia"/>
                    <w:lang w:eastAsia="ko-KR"/>
                  </w:rPr>
                  <w:delText>S</w:delText>
                </w:r>
              </w:del>
            </w:ins>
            <w:ins w:id="2738" w:author="Iana Siomina" w:date="2024-09-25T20:55:00Z">
              <w:del w:id="2739" w:author="CATT" w:date="2024-11-08T09:25:00Z">
                <w:r>
                  <w:rPr>
                    <w:rFonts w:eastAsiaTheme="minorEastAsia"/>
                    <w:lang w:eastAsia="ko-KR"/>
                  </w:rPr>
                  <w:delText>CS=120kHz</w:delText>
                </w:r>
              </w:del>
            </w:ins>
          </w:p>
        </w:tc>
        <w:tc>
          <w:tcPr>
            <w:tcW w:w="0" w:type="auto"/>
            <w:vMerge w:val="continue"/>
            <w:tcBorders>
              <w:left w:val="single" w:color="auto" w:sz="4" w:space="0"/>
              <w:bottom w:val="single" w:color="auto" w:sz="4" w:space="0"/>
              <w:right w:val="single" w:color="auto" w:sz="4" w:space="0"/>
            </w:tcBorders>
          </w:tcPr>
          <w:p w14:paraId="3D25B863">
            <w:pPr>
              <w:spacing w:after="0"/>
              <w:rPr>
                <w:ins w:id="2740" w:author="Iana Siomina" w:date="2024-09-25T20:55:00Z"/>
                <w:del w:id="2741" w:author="CATT" w:date="2024-11-08T09:25:00Z"/>
                <w:rFonts w:ascii="Arial" w:hAnsi="Arial" w:eastAsia="Yu Mincho" w:cs="Arial"/>
                <w:b/>
                <w:bCs/>
                <w:kern w:val="24"/>
                <w:sz w:val="18"/>
                <w:szCs w:val="18"/>
                <w:lang w:eastAsia="ko-KR"/>
              </w:rPr>
            </w:pPr>
          </w:p>
        </w:tc>
      </w:tr>
      <w:tr w14:paraId="3054F7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742" w:author="Iana Siomina" w:date="2024-09-25T20:55:00Z"/>
          <w:del w:id="2743" w:author="CATT" w:date="2024-11-08T09:25:00Z"/>
        </w:trPr>
        <w:tc>
          <w:tcPr>
            <w:tcW w:w="0" w:type="auto"/>
            <w:tcBorders>
              <w:top w:val="single" w:color="auto" w:sz="4" w:space="0"/>
              <w:left w:val="single" w:color="auto" w:sz="4" w:space="0"/>
              <w:bottom w:val="single" w:color="auto" w:sz="4" w:space="0"/>
              <w:right w:val="single" w:color="auto" w:sz="4" w:space="0"/>
            </w:tcBorders>
          </w:tcPr>
          <w:p w14:paraId="32B56680">
            <w:pPr>
              <w:pStyle w:val="75"/>
              <w:rPr>
                <w:ins w:id="2744" w:author="Iana Siomina" w:date="2024-09-25T20:55:00Z"/>
                <w:del w:id="2745" w:author="CATT" w:date="2024-11-08T09:25:00Z"/>
                <w:rFonts w:eastAsia="Microsoft Sans Serif"/>
                <w:lang w:eastAsia="ko-KR"/>
              </w:rPr>
            </w:pPr>
            <w:ins w:id="2746" w:author="Iana Siomina" w:date="2024-09-25T20:55:00Z">
              <w:del w:id="2747" w:author="CATT" w:date="2024-11-08T09:25:00Z">
                <w:r>
                  <w:rPr>
                    <w:rFonts w:eastAsia="Microsoft Sans Serif"/>
                    <w:lang w:eastAsia="ko-KR"/>
                  </w:rPr>
                  <w:delText xml:space="preserve">≥ </w:delText>
                </w:r>
              </w:del>
            </w:ins>
            <w:ins w:id="2748" w:author="Iana Siomina" w:date="2024-09-25T20:55:00Z">
              <w:del w:id="2749" w:author="CATT" w:date="2024-11-08T09:25: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742A1AFB">
            <w:pPr>
              <w:pStyle w:val="75"/>
              <w:rPr>
                <w:ins w:id="2750" w:author="Iana Siomina" w:date="2024-09-25T20:55:00Z"/>
                <w:del w:id="2751" w:author="CATT" w:date="2024-11-08T09:25:00Z"/>
                <w:rFonts w:eastAsia="Yu Mincho"/>
                <w:b/>
                <w:bCs/>
                <w:lang w:eastAsia="ko-KR"/>
              </w:rPr>
            </w:pPr>
            <w:ins w:id="2752" w:author="Iana Siomina" w:date="2024-09-25T20:55:00Z">
              <w:del w:id="2753" w:author="CATT" w:date="2024-11-08T09:25:00Z">
                <w:r>
                  <w:rPr>
                    <w:rFonts w:hint="eastAsia" w:eastAsiaTheme="minorEastAsia"/>
                    <w:lang w:eastAsia="ko-KR"/>
                  </w:rPr>
                  <w:delText>N</w:delText>
                </w:r>
              </w:del>
            </w:ins>
            <w:ins w:id="2754" w:author="Iana Siomina" w:date="2024-09-25T20:55:00Z">
              <w:del w:id="2755"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0E5A1143">
            <w:pPr>
              <w:pStyle w:val="75"/>
              <w:rPr>
                <w:ins w:id="2756" w:author="Iana Siomina" w:date="2024-09-25T20:55:00Z"/>
                <w:del w:id="2757" w:author="CATT" w:date="2024-11-08T09:25:00Z"/>
                <w:rFonts w:eastAsia="Yu Mincho"/>
                <w:b/>
                <w:bCs/>
                <w:lang w:eastAsia="ko-KR"/>
              </w:rPr>
            </w:pPr>
            <w:ins w:id="2758" w:author="Iana Siomina" w:date="2024-09-25T20:55:00Z">
              <w:del w:id="2759" w:author="CATT" w:date="2024-11-08T09:25:00Z">
                <w:r>
                  <w:rPr>
                    <w:rFonts w:eastAsia="Yu Mincho"/>
                    <w:lang w:eastAsia="ko-KR"/>
                  </w:rPr>
                  <w:delText>[TBD]</w:delText>
                </w:r>
              </w:del>
            </w:ins>
          </w:p>
        </w:tc>
      </w:tr>
      <w:tr w14:paraId="744F70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760" w:author="Iana Siomina" w:date="2024-09-25T20:55:00Z"/>
          <w:del w:id="2761" w:author="CATT" w:date="2024-11-08T09:25:00Z"/>
        </w:trPr>
        <w:tc>
          <w:tcPr>
            <w:tcW w:w="0" w:type="auto"/>
            <w:tcBorders>
              <w:top w:val="single" w:color="auto" w:sz="4" w:space="0"/>
              <w:left w:val="single" w:color="auto" w:sz="4" w:space="0"/>
              <w:bottom w:val="single" w:color="auto" w:sz="4" w:space="0"/>
              <w:right w:val="single" w:color="auto" w:sz="4" w:space="0"/>
            </w:tcBorders>
          </w:tcPr>
          <w:p w14:paraId="46A40FDF">
            <w:pPr>
              <w:pStyle w:val="75"/>
              <w:rPr>
                <w:ins w:id="2762" w:author="Iana Siomina" w:date="2024-09-25T20:55:00Z"/>
                <w:del w:id="2763" w:author="CATT" w:date="2024-11-08T09:25:00Z"/>
                <w:rFonts w:eastAsia="Microsoft Sans Serif"/>
                <w:lang w:eastAsia="ko-KR"/>
              </w:rPr>
            </w:pPr>
            <w:ins w:id="2764" w:author="Iana Siomina" w:date="2024-09-25T20:55:00Z">
              <w:del w:id="2765" w:author="CATT" w:date="2024-11-08T09:25:00Z">
                <w:r>
                  <w:rPr>
                    <w:rFonts w:eastAsia="Microsoft Sans Serif"/>
                    <w:lang w:eastAsia="ko-KR"/>
                  </w:rPr>
                  <w:delText xml:space="preserve">≥ </w:delText>
                </w:r>
              </w:del>
            </w:ins>
            <w:ins w:id="2766" w:author="Iana Siomina" w:date="2024-09-25T20:55:00Z">
              <w:del w:id="2767" w:author="CATT" w:date="2024-11-08T09:25: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1F01B59B">
            <w:pPr>
              <w:pStyle w:val="75"/>
              <w:rPr>
                <w:ins w:id="2768" w:author="Iana Siomina" w:date="2024-09-25T20:55:00Z"/>
                <w:del w:id="2769" w:author="CATT" w:date="2024-11-08T09:25:00Z"/>
                <w:rFonts w:eastAsia="Yu Mincho"/>
                <w:b/>
                <w:bCs/>
                <w:lang w:eastAsia="ko-KR"/>
              </w:rPr>
            </w:pPr>
            <w:ins w:id="2770" w:author="Iana Siomina" w:date="2024-09-25T20:55:00Z">
              <w:del w:id="2771" w:author="CATT" w:date="2024-11-08T09:25:00Z">
                <w:r>
                  <w:rPr>
                    <w:rFonts w:eastAsia="Microsoft Sans Serif"/>
                    <w:lang w:eastAsia="ko-KR"/>
                  </w:rPr>
                  <w:delText xml:space="preserve">≥ </w:delText>
                </w:r>
              </w:del>
            </w:ins>
            <w:ins w:id="2772" w:author="Iana Siomina" w:date="2024-09-25T20:55:00Z">
              <w:del w:id="2773" w:author="CATT" w:date="2024-11-08T09:25:00Z">
                <w:r>
                  <w:rPr>
                    <w:rFonts w:eastAsia="Yu Mincho"/>
                    <w:lang w:eastAsia="ko-KR"/>
                  </w:rPr>
                  <w:delText>32</w:delText>
                </w:r>
              </w:del>
            </w:ins>
          </w:p>
        </w:tc>
        <w:tc>
          <w:tcPr>
            <w:tcW w:w="0" w:type="auto"/>
            <w:tcBorders>
              <w:top w:val="single" w:color="auto" w:sz="4" w:space="0"/>
              <w:left w:val="single" w:color="auto" w:sz="4" w:space="0"/>
              <w:bottom w:val="single" w:color="auto" w:sz="4" w:space="0"/>
              <w:right w:val="single" w:color="auto" w:sz="4" w:space="0"/>
            </w:tcBorders>
          </w:tcPr>
          <w:p w14:paraId="1FA0BBC0">
            <w:pPr>
              <w:pStyle w:val="75"/>
              <w:rPr>
                <w:ins w:id="2774" w:author="Iana Siomina" w:date="2024-09-25T20:55:00Z"/>
                <w:del w:id="2775" w:author="CATT" w:date="2024-11-08T09:25:00Z"/>
                <w:rFonts w:eastAsiaTheme="minorEastAsia"/>
                <w:bCs/>
                <w:lang w:eastAsia="ko-KR"/>
              </w:rPr>
            </w:pPr>
            <w:ins w:id="2776" w:author="Iana Siomina" w:date="2024-09-25T20:55:00Z">
              <w:del w:id="2777" w:author="CATT" w:date="2024-11-08T09:25:00Z">
                <w:r>
                  <w:rPr>
                    <w:rFonts w:eastAsia="Yu Mincho"/>
                    <w:lang w:eastAsia="ko-KR"/>
                  </w:rPr>
                  <w:delText>[TBD]</w:delText>
                </w:r>
              </w:del>
            </w:ins>
          </w:p>
        </w:tc>
      </w:tr>
      <w:tr w14:paraId="683297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778" w:author="Iana Siomina" w:date="2024-09-25T20:55:00Z"/>
          <w:del w:id="2779" w:author="CATT" w:date="2024-11-08T09:25:00Z"/>
        </w:trPr>
        <w:tc>
          <w:tcPr>
            <w:tcW w:w="0" w:type="auto"/>
            <w:tcBorders>
              <w:top w:val="single" w:color="auto" w:sz="4" w:space="0"/>
              <w:left w:val="single" w:color="auto" w:sz="4" w:space="0"/>
              <w:bottom w:val="single" w:color="auto" w:sz="4" w:space="0"/>
              <w:right w:val="single" w:color="auto" w:sz="4" w:space="0"/>
            </w:tcBorders>
          </w:tcPr>
          <w:p w14:paraId="2694BCC7">
            <w:pPr>
              <w:pStyle w:val="75"/>
              <w:rPr>
                <w:ins w:id="2780" w:author="Iana Siomina" w:date="2024-09-25T20:55:00Z"/>
                <w:del w:id="2781" w:author="CATT" w:date="2024-11-08T09:25:00Z"/>
                <w:rFonts w:eastAsia="Microsoft Sans Serif"/>
                <w:lang w:eastAsia="ko-KR"/>
              </w:rPr>
            </w:pPr>
            <w:ins w:id="2782" w:author="Iana Siomina" w:date="2024-09-25T20:55:00Z">
              <w:del w:id="2783" w:author="CATT" w:date="2024-11-08T09:25:00Z">
                <w:r>
                  <w:rPr>
                    <w:rFonts w:eastAsia="Microsoft Sans Serif"/>
                    <w:lang w:eastAsia="ko-KR"/>
                  </w:rPr>
                  <w:delText xml:space="preserve">≥ </w:delText>
                </w:r>
              </w:del>
            </w:ins>
            <w:ins w:id="2784" w:author="Iana Siomina" w:date="2024-09-25T20:55:00Z">
              <w:del w:id="2785" w:author="CATT" w:date="2024-11-08T09:25: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331AE09B">
            <w:pPr>
              <w:pStyle w:val="75"/>
              <w:rPr>
                <w:ins w:id="2786" w:author="Iana Siomina" w:date="2024-09-25T20:55:00Z"/>
                <w:del w:id="2787" w:author="CATT" w:date="2024-11-08T09:25:00Z"/>
                <w:rFonts w:eastAsia="Yu Mincho"/>
                <w:b/>
                <w:bCs/>
                <w:lang w:eastAsia="ko-KR"/>
              </w:rPr>
            </w:pPr>
            <w:ins w:id="2788" w:author="Iana Siomina" w:date="2024-09-25T20:55:00Z">
              <w:del w:id="2789" w:author="CATT" w:date="2024-11-08T09:25:00Z">
                <w:r>
                  <w:rPr>
                    <w:rFonts w:eastAsia="Microsoft Sans Serif"/>
                    <w:lang w:eastAsia="ko-KR"/>
                  </w:rPr>
                  <w:delText xml:space="preserve">≥ </w:delText>
                </w:r>
              </w:del>
            </w:ins>
            <w:ins w:id="2790" w:author="Iana Siomina" w:date="2024-09-25T20:55:00Z">
              <w:del w:id="2791" w:author="CATT" w:date="2024-11-08T09:25: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29276AA2">
            <w:pPr>
              <w:pStyle w:val="75"/>
              <w:rPr>
                <w:ins w:id="2792" w:author="Iana Siomina" w:date="2024-09-25T20:55:00Z"/>
                <w:del w:id="2793" w:author="CATT" w:date="2024-11-08T09:25:00Z"/>
                <w:rFonts w:eastAsiaTheme="minorEastAsia"/>
                <w:bCs/>
                <w:lang w:eastAsia="ko-KR"/>
              </w:rPr>
            </w:pPr>
            <w:ins w:id="2794" w:author="Iana Siomina" w:date="2024-09-25T20:55:00Z">
              <w:del w:id="2795" w:author="CATT" w:date="2024-11-08T09:25:00Z">
                <w:r>
                  <w:rPr>
                    <w:rFonts w:eastAsia="Yu Mincho"/>
                    <w:lang w:eastAsia="ko-KR"/>
                  </w:rPr>
                  <w:delText>[TBD]</w:delText>
                </w:r>
              </w:del>
            </w:ins>
          </w:p>
        </w:tc>
      </w:tr>
      <w:tr w14:paraId="1D4A12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2796" w:author="Iana Siomina" w:date="2024-09-25T20:55:00Z"/>
          <w:del w:id="2797" w:author="CATT" w:date="2024-11-08T09:25:00Z"/>
        </w:trPr>
        <w:tc>
          <w:tcPr>
            <w:tcW w:w="0" w:type="auto"/>
            <w:tcBorders>
              <w:top w:val="single" w:color="auto" w:sz="4" w:space="0"/>
              <w:left w:val="single" w:color="auto" w:sz="4" w:space="0"/>
              <w:bottom w:val="single" w:color="auto" w:sz="4" w:space="0"/>
              <w:right w:val="single" w:color="auto" w:sz="4" w:space="0"/>
            </w:tcBorders>
          </w:tcPr>
          <w:p w14:paraId="77FA4498">
            <w:pPr>
              <w:pStyle w:val="75"/>
              <w:rPr>
                <w:ins w:id="2798" w:author="Iana Siomina" w:date="2024-09-25T20:55:00Z"/>
                <w:del w:id="2799" w:author="CATT" w:date="2024-11-08T09:25:00Z"/>
                <w:rFonts w:eastAsia="Microsoft Sans Serif"/>
                <w:lang w:eastAsia="ko-KR"/>
              </w:rPr>
            </w:pPr>
            <w:ins w:id="2800" w:author="Iana Siomina" w:date="2024-09-25T20:55:00Z">
              <w:del w:id="2801" w:author="CATT" w:date="2024-11-08T09:25:00Z">
                <w:r>
                  <w:rPr>
                    <w:rFonts w:hint="eastAsia" w:eastAsiaTheme="minorEastAsia"/>
                    <w:lang w:eastAsia="ko-KR"/>
                  </w:rPr>
                  <w:delText>N</w:delText>
                </w:r>
              </w:del>
            </w:ins>
            <w:ins w:id="2802" w:author="Iana Siomina" w:date="2024-09-25T20:55:00Z">
              <w:del w:id="2803" w:author="CATT" w:date="2024-11-08T09:25: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57266697">
            <w:pPr>
              <w:pStyle w:val="75"/>
              <w:rPr>
                <w:ins w:id="2804" w:author="Iana Siomina" w:date="2024-09-25T20:55:00Z"/>
                <w:del w:id="2805" w:author="CATT" w:date="2024-11-08T09:25:00Z"/>
                <w:rFonts w:eastAsia="Microsoft Sans Serif"/>
                <w:lang w:eastAsia="ko-KR"/>
              </w:rPr>
            </w:pPr>
            <w:ins w:id="2806" w:author="Iana Siomina" w:date="2024-09-25T20:55:00Z">
              <w:del w:id="2807" w:author="CATT" w:date="2024-11-08T09:25:00Z">
                <w:r>
                  <w:rPr>
                    <w:rFonts w:eastAsia="Microsoft Sans Serif"/>
                    <w:lang w:eastAsia="ko-KR"/>
                  </w:rPr>
                  <w:delText xml:space="preserve">≥ </w:delText>
                </w:r>
              </w:del>
            </w:ins>
            <w:ins w:id="2808" w:author="Iana Siomina" w:date="2024-09-25T20:55:00Z">
              <w:del w:id="2809" w:author="CATT" w:date="2024-11-08T09:25:00Z">
                <w:r>
                  <w:rPr>
                    <w:rFonts w:eastAsia="Yu Mincho"/>
                    <w:lang w:eastAsia="ko-KR"/>
                  </w:rPr>
                  <w:delText>128</w:delText>
                </w:r>
              </w:del>
            </w:ins>
          </w:p>
        </w:tc>
        <w:tc>
          <w:tcPr>
            <w:tcW w:w="0" w:type="auto"/>
            <w:tcBorders>
              <w:top w:val="single" w:color="auto" w:sz="4" w:space="0"/>
              <w:left w:val="single" w:color="auto" w:sz="4" w:space="0"/>
              <w:bottom w:val="single" w:color="auto" w:sz="4" w:space="0"/>
              <w:right w:val="single" w:color="auto" w:sz="4" w:space="0"/>
            </w:tcBorders>
          </w:tcPr>
          <w:p w14:paraId="773A93EE">
            <w:pPr>
              <w:pStyle w:val="75"/>
              <w:rPr>
                <w:ins w:id="2810" w:author="Iana Siomina" w:date="2024-09-25T20:55:00Z"/>
                <w:del w:id="2811" w:author="CATT" w:date="2024-11-08T09:25:00Z"/>
                <w:rFonts w:eastAsiaTheme="minorEastAsia"/>
                <w:lang w:eastAsia="ko-KR"/>
              </w:rPr>
            </w:pPr>
            <w:ins w:id="2812" w:author="Iana Siomina" w:date="2024-09-25T20:55:00Z">
              <w:del w:id="2813" w:author="CATT" w:date="2024-11-08T09:25:00Z">
                <w:r>
                  <w:rPr>
                    <w:rFonts w:eastAsia="Yu Mincho"/>
                    <w:lang w:eastAsia="ko-KR"/>
                  </w:rPr>
                  <w:delText>[TBD]</w:delText>
                </w:r>
              </w:del>
            </w:ins>
          </w:p>
        </w:tc>
      </w:tr>
    </w:tbl>
    <w:p w14:paraId="030F1011">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1</w:t>
      </w:r>
      <w:r>
        <w:rPr>
          <w:rFonts w:hint="eastAsia"/>
        </w:rPr>
        <w:t>&gt;</w:t>
      </w:r>
    </w:p>
    <w:p w14:paraId="49533CBF">
      <w:pPr>
        <w:pStyle w:val="106"/>
        <w:rPr>
          <w:rFonts w:eastAsia="宋体"/>
        </w:rPr>
      </w:pPr>
      <w:r>
        <w:rPr>
          <w:rFonts w:hint="eastAsia"/>
        </w:rPr>
        <w:t>&lt;</w:t>
      </w:r>
      <w:r>
        <w:rPr>
          <w:rFonts w:hint="eastAsia" w:eastAsia="宋体"/>
        </w:rPr>
        <w:t>Start</w:t>
      </w:r>
      <w:r>
        <w:rPr>
          <w:rFonts w:hint="eastAsia"/>
        </w:rPr>
        <w:t xml:space="preserve"> of Change </w:t>
      </w:r>
      <w:r>
        <w:rPr>
          <w:rFonts w:hint="eastAsia" w:eastAsia="宋体"/>
        </w:rPr>
        <w:t>2</w:t>
      </w:r>
      <w:r>
        <w:rPr>
          <w:rFonts w:hint="eastAsia"/>
        </w:rPr>
        <w:t>&gt;</w:t>
      </w:r>
    </w:p>
    <w:p w14:paraId="70B6B113">
      <w:pPr>
        <w:pStyle w:val="5"/>
        <w:rPr>
          <w:ins w:id="2814" w:author="Iana Siomina" w:date="2024-09-25T21:14:00Z"/>
        </w:rPr>
      </w:pPr>
      <w:ins w:id="2815" w:author="Iana Siomina" w:date="2024-09-25T21:14:00Z">
        <w:r>
          <w:rPr/>
          <w:t xml:space="preserve">10.1.44.2 </w:t>
        </w:r>
      </w:ins>
      <w:ins w:id="2816" w:author="Iana Siomina" w:date="2024-09-25T21:14:00Z">
        <w:r>
          <w:rPr/>
          <w:tab/>
        </w:r>
      </w:ins>
      <w:ins w:id="2817" w:author="Iana Siomina" w:date="2024-09-25T21:14:00Z">
        <w:r>
          <w:rPr/>
          <w:tab/>
        </w:r>
      </w:ins>
      <w:ins w:id="2818" w:author="Iana Siomina" w:date="2024-09-25T21:14:00Z">
        <w:r>
          <w:rPr/>
          <w:t>Measurement Accuracy Requirements</w:t>
        </w:r>
      </w:ins>
    </w:p>
    <w:p w14:paraId="2BB41F10">
      <w:pPr>
        <w:overflowPunct w:val="0"/>
        <w:autoSpaceDE w:val="0"/>
        <w:autoSpaceDN w:val="0"/>
        <w:adjustRightInd w:val="0"/>
        <w:textAlignment w:val="baseline"/>
        <w:rPr>
          <w:ins w:id="2819" w:author="Iana Siomina" w:date="2024-09-25T21:14:00Z"/>
          <w:lang w:eastAsia="en-GB"/>
        </w:rPr>
      </w:pPr>
      <w:ins w:id="2820" w:author="Iana Siomina" w:date="2024-09-25T21:14:00Z">
        <w:r>
          <w:rPr>
            <w:lang w:eastAsia="en-GB"/>
          </w:rPr>
          <w:t xml:space="preserve">The relative accuracy of DL RSCP </w:t>
        </w:r>
      </w:ins>
      <w:ins w:id="2821" w:author="Iana Siomina" w:date="2024-09-25T21:14:00Z">
        <w:r>
          <w:rPr>
            <w:rFonts w:eastAsia="MS Mincho"/>
            <w:lang w:eastAsia="zh-CN"/>
          </w:rPr>
          <w:t>measurement</w:t>
        </w:r>
      </w:ins>
      <w:ins w:id="2822" w:author="Iana Siomina" w:date="2024-09-25T21:14:00Z">
        <w:r>
          <w:rPr>
            <w:lang w:eastAsia="en-GB"/>
          </w:rPr>
          <w:t xml:space="preserve"> in this clause is defined as accuracy of the difference between two DL RSCP</w:t>
        </w:r>
      </w:ins>
      <w:ins w:id="2823" w:author="Iana Siomina" w:date="2024-09-25T21:14:00Z">
        <w:r>
          <w:rPr>
            <w:rFonts w:eastAsia="MS Mincho"/>
            <w:lang w:eastAsia="zh-CN"/>
          </w:rPr>
          <w:t xml:space="preserve"> </w:t>
        </w:r>
      </w:ins>
      <w:ins w:id="2824" w:author="Iana Siomina" w:date="2024-09-25T21:14:00Z">
        <w:r>
          <w:rPr>
            <w:lang w:eastAsia="en-GB"/>
          </w:rPr>
          <w:t xml:space="preserve">measurements, each based on </w:t>
        </w:r>
      </w:ins>
      <w:ins w:id="2825" w:author="Iana Siomina" w:date="2024-09-25T21:14:00Z">
        <w:r>
          <w:rPr>
            <w:lang w:val="en-US"/>
          </w:rPr>
          <w:t>single measurement sample in single PFL</w:t>
        </w:r>
      </w:ins>
      <w:ins w:id="2826" w:author="Iana Siomina" w:date="2024-09-25T21:14:00Z">
        <w:r>
          <w:rPr/>
          <w:t>.</w:t>
        </w:r>
      </w:ins>
    </w:p>
    <w:p w14:paraId="381877B6">
      <w:pPr>
        <w:overflowPunct w:val="0"/>
        <w:autoSpaceDE w:val="0"/>
        <w:autoSpaceDN w:val="0"/>
        <w:adjustRightInd w:val="0"/>
        <w:textAlignment w:val="baseline"/>
        <w:rPr>
          <w:ins w:id="2827" w:author="Iana Siomina" w:date="2024-09-25T21:14:00Z"/>
          <w:rFonts w:hint="eastAsia" w:eastAsia="宋体"/>
          <w:lang w:val="en-US" w:eastAsia="zh-CN"/>
        </w:rPr>
      </w:pPr>
      <w:ins w:id="2828" w:author="Iana Siomina" w:date="2024-09-25T21:14:00Z">
        <w:r>
          <w:rPr>
            <w:lang w:eastAsia="en-GB"/>
          </w:rPr>
          <w:t xml:space="preserve">The requirements in this clause are derived based on AWGN channel and based on </w:t>
        </w:r>
      </w:ins>
      <w:ins w:id="2829" w:author="Iana Siomina" w:date="2024-09-25T21:14:00Z">
        <w:r>
          <w:rPr>
            <w:rFonts w:hint="eastAsia"/>
            <w:lang w:eastAsia="en-GB"/>
          </w:rPr>
          <w:t>t</w:t>
        </w:r>
      </w:ins>
      <w:ins w:id="2830" w:author="Iana Siomina" w:date="2024-09-25T21:14:00Z">
        <w:r>
          <w:rPr>
            <w:lang w:eastAsia="en-GB"/>
          </w:rPr>
          <w:t>wo-tap channel defined in 38.101-4 Annex B.2.4</w:t>
        </w:r>
      </w:ins>
      <w:ins w:id="2831" w:author="Iana Siomina" w:date="2024-09-25T21:14:00Z">
        <w:r>
          <w:rPr>
            <w:rFonts w:hint="eastAsia"/>
            <w:lang w:eastAsia="en-GB"/>
          </w:rPr>
          <w:t xml:space="preserve"> (</w:t>
        </w:r>
      </w:ins>
      <w:ins w:id="2832" w:author="Iana Siomina" w:date="2024-09-25T21:14:00Z">
        <w:r>
          <w:rPr>
            <w:lang w:eastAsia="en-GB"/>
          </w:rPr>
          <w:t xml:space="preserve">a = 1, τd=0.45 µs and </w:t>
        </w:r>
      </w:ins>
      <w:ins w:id="2833" w:author="Iana Siomina" w:date="2024-09-25T20:53:00Z">
        <w:r>
          <w:rPr>
            <w:rFonts w:eastAsiaTheme="minorEastAsia"/>
          </w:rPr>
          <w:t>f</w:t>
        </w:r>
      </w:ins>
      <w:ins w:id="2834" w:author="Iana Siomina" w:date="2024-09-25T20:53:00Z">
        <w:r>
          <w:rPr>
            <w:rFonts w:eastAsiaTheme="minorEastAsia"/>
            <w:vertAlign w:val="subscript"/>
          </w:rPr>
          <w:t>D</w:t>
        </w:r>
      </w:ins>
      <w:ins w:id="2835" w:author="Iana Siomina" w:date="2024-09-25T21:14:00Z">
        <w:r>
          <w:rPr>
            <w:lang w:eastAsia="en-GB"/>
          </w:rPr>
          <w:t>=5 Hz</w:t>
        </w:r>
      </w:ins>
      <w:ins w:id="2836" w:author="Iana Siomina" w:date="2024-09-25T21:14:00Z">
        <w:r>
          <w:rPr>
            <w:rFonts w:hint="eastAsia"/>
            <w:lang w:eastAsia="en-GB"/>
          </w:rPr>
          <w:t>)</w:t>
        </w:r>
      </w:ins>
      <w:ins w:id="2837" w:author="Iana Siomina" w:date="2024-09-25T21:14:00Z">
        <w:r>
          <w:rPr>
            <w:lang w:eastAsia="en-GB"/>
          </w:rPr>
          <w:t xml:space="preserve">. </w:t>
        </w:r>
      </w:ins>
    </w:p>
    <w:p w14:paraId="1DB56539">
      <w:pPr>
        <w:overflowPunct w:val="0"/>
        <w:autoSpaceDE w:val="0"/>
        <w:autoSpaceDN w:val="0"/>
        <w:adjustRightInd w:val="0"/>
        <w:textAlignment w:val="baseline"/>
        <w:rPr>
          <w:ins w:id="2838" w:author="Iana Siomina" w:date="2024-09-25T21:14:00Z"/>
          <w:lang w:eastAsia="en-GB"/>
        </w:rPr>
      </w:pPr>
      <w:ins w:id="2839" w:author="Iana Siomina" w:date="2024-09-25T21:14:00Z">
        <w:r>
          <w:rPr>
            <w:lang w:eastAsia="en-GB"/>
          </w:rPr>
          <w:t>The DL RSCP relative measurement accuracy requirements in this clause shall not apply, if:</w:t>
        </w:r>
      </w:ins>
    </w:p>
    <w:p w14:paraId="52F908F5">
      <w:pPr>
        <w:pStyle w:val="176"/>
        <w:numPr>
          <w:ilvl w:val="0"/>
          <w:numId w:val="19"/>
        </w:numPr>
        <w:overflowPunct/>
        <w:autoSpaceDE/>
        <w:autoSpaceDN/>
        <w:adjustRightInd/>
        <w:spacing w:after="180"/>
        <w:ind w:left="641" w:hanging="357"/>
        <w:contextualSpacing w:val="0"/>
        <w:textAlignment w:val="auto"/>
        <w:rPr>
          <w:ins w:id="2840" w:author="Iana Siomina" w:date="2024-09-25T21:14:00Z"/>
          <w:sz w:val="20"/>
          <w:szCs w:val="20"/>
        </w:rPr>
      </w:pPr>
      <w:ins w:id="2841" w:author="Iana Siomina" w:date="2024-09-25T21:14:00Z">
        <w:r>
          <w:rPr>
            <w:sz w:val="20"/>
            <w:szCs w:val="20"/>
          </w:rPr>
          <w:t>N</w:t>
        </w:r>
      </w:ins>
      <w:ins w:id="2842" w:author="Iana Siomina" w:date="2024-09-25T21:14:00Z">
        <w:r>
          <w:rPr>
            <w:sz w:val="20"/>
            <w:szCs w:val="20"/>
            <w:vertAlign w:val="subscript"/>
          </w:rPr>
          <w:t>TA_offset</w:t>
        </w:r>
      </w:ins>
      <w:ins w:id="2843" w:author="Iana Siomina" w:date="2024-09-25T21:14:00Z">
        <w:r>
          <w:rPr>
            <w:sz w:val="20"/>
            <w:szCs w:val="20"/>
          </w:rPr>
          <w:t xml:space="preserve"> defined in Table 7.1.2-2 changes during the DL RSCP with UE Rx-Tx measurement period, or</w:t>
        </w:r>
      </w:ins>
    </w:p>
    <w:p w14:paraId="36D98342">
      <w:pPr>
        <w:pStyle w:val="176"/>
        <w:numPr>
          <w:ilvl w:val="0"/>
          <w:numId w:val="19"/>
        </w:numPr>
        <w:overflowPunct/>
        <w:autoSpaceDE/>
        <w:autoSpaceDN/>
        <w:adjustRightInd/>
        <w:spacing w:after="180"/>
        <w:textAlignment w:val="auto"/>
        <w:rPr>
          <w:ins w:id="2844" w:author="Iana Siomina" w:date="2024-09-25T21:14:00Z"/>
          <w:sz w:val="20"/>
          <w:szCs w:val="20"/>
        </w:rPr>
      </w:pPr>
      <w:ins w:id="2845" w:author="Iana Siomina" w:date="2024-09-25T21:14:00Z">
        <w:r>
          <w:rPr>
            <w:sz w:val="20"/>
            <w:szCs w:val="20"/>
          </w:rPr>
          <w:t>if the uplink transmission timing changes during the DL RSCP with UE Rx-Tx measurement period due to the network-configured Timing Advance.</w:t>
        </w:r>
      </w:ins>
    </w:p>
    <w:p w14:paraId="518D562A">
      <w:pPr>
        <w:overflowPunct w:val="0"/>
        <w:autoSpaceDE w:val="0"/>
        <w:autoSpaceDN w:val="0"/>
        <w:adjustRightInd w:val="0"/>
        <w:spacing w:before="240"/>
        <w:textAlignment w:val="baseline"/>
        <w:rPr>
          <w:ins w:id="2846" w:author="Iana Siomina" w:date="2024-09-25T21:14:00Z"/>
          <w:lang w:eastAsia="en-GB"/>
        </w:rPr>
      </w:pPr>
      <w:ins w:id="2847" w:author="Iana Siomina" w:date="2024-09-25T21:14:00Z">
        <w:r>
          <w:rPr>
            <w:lang w:eastAsia="en-GB"/>
          </w:rPr>
          <w:t>The DL RSCP relative measurement accuracy requirements in this clause shall apply provided that:</w:t>
        </w:r>
      </w:ins>
    </w:p>
    <w:p w14:paraId="362F6545">
      <w:pPr>
        <w:overflowPunct w:val="0"/>
        <w:autoSpaceDE w:val="0"/>
        <w:autoSpaceDN w:val="0"/>
        <w:adjustRightInd w:val="0"/>
        <w:ind w:left="568" w:hanging="284"/>
        <w:textAlignment w:val="baseline"/>
        <w:rPr>
          <w:ins w:id="2848" w:author="Iana Siomina" w:date="2024-09-25T21:14:00Z"/>
          <w:rFonts w:eastAsia="MS Mincho"/>
          <w:bCs/>
          <w:lang w:eastAsia="zh-CN"/>
        </w:rPr>
      </w:pPr>
      <w:ins w:id="2849" w:author="Iana Siomina" w:date="2024-09-25T21:14:00Z">
        <w:r>
          <w:rPr>
            <w:rFonts w:eastAsia="MS Mincho"/>
            <w:bCs/>
            <w:lang w:eastAsia="zh-CN"/>
          </w:rPr>
          <w:t>-</w:t>
        </w:r>
      </w:ins>
      <w:ins w:id="2850" w:author="Iana Siomina" w:date="2024-09-25T21:14:00Z">
        <w:r>
          <w:rPr>
            <w:rFonts w:eastAsia="MS Mincho"/>
            <w:bCs/>
            <w:lang w:eastAsia="zh-CN"/>
          </w:rPr>
          <w:tab/>
        </w:r>
      </w:ins>
      <w:ins w:id="2851" w:author="Iana Siomina" w:date="2024-09-25T21:14:00Z">
        <w:r>
          <w:rPr>
            <w:rFonts w:eastAsia="MS Mincho"/>
            <w:bCs/>
            <w:lang w:eastAsia="zh-CN"/>
          </w:rPr>
          <w:t xml:space="preserve">The </w:t>
        </w:r>
      </w:ins>
      <w:ins w:id="2852" w:author="Iana Siomina" w:date="2024-09-25T21:14:00Z">
        <w:r>
          <w:rPr>
            <w:lang w:val="en-US" w:eastAsia="zh-CN"/>
          </w:rPr>
          <w:t>UE transmits SRS within [-160, 160] msec of at least one DL PRS resource of each of the TRPs in the assistance data.</w:t>
        </w:r>
      </w:ins>
    </w:p>
    <w:p w14:paraId="534CE401">
      <w:pPr>
        <w:overflowPunct w:val="0"/>
        <w:autoSpaceDE w:val="0"/>
        <w:autoSpaceDN w:val="0"/>
        <w:adjustRightInd w:val="0"/>
        <w:textAlignment w:val="baseline"/>
        <w:rPr>
          <w:ins w:id="2853" w:author="Iana Siomina" w:date="2024-09-25T21:14:00Z"/>
          <w:lang w:val="en-US" w:eastAsia="zh-CN"/>
        </w:rPr>
      </w:pPr>
      <w:ins w:id="2854" w:author="Iana Siomina" w:date="2024-09-25T21:14:00Z">
        <w:r>
          <w:rPr>
            <w:lang w:val="en-US" w:eastAsia="zh-CN"/>
          </w:rPr>
          <w:t xml:space="preserve">If the uplink transmission timing changes during the DL RSCP with UE Rx-Tx measurement period due to the autonomous timing adjustment </w:t>
        </w:r>
      </w:ins>
      <w:ins w:id="2855" w:author="Iana Siomina" w:date="2024-09-25T21:14:00Z">
        <w:r>
          <w:rPr>
            <w:lang w:eastAsia="en-GB"/>
          </w:rPr>
          <w:t xml:space="preserve">defined in clause 7.1.2 </w:t>
        </w:r>
      </w:ins>
      <w:ins w:id="2856" w:author="Iana Siomina" w:date="2024-09-25T21:14:00Z">
        <w:r>
          <w:rPr>
            <w:lang w:val="en-US" w:eastAsia="zh-CN"/>
          </w:rPr>
          <w:t>then:</w:t>
        </w:r>
      </w:ins>
    </w:p>
    <w:p w14:paraId="47D3CF55">
      <w:pPr>
        <w:overflowPunct w:val="0"/>
        <w:autoSpaceDE w:val="0"/>
        <w:autoSpaceDN w:val="0"/>
        <w:adjustRightInd w:val="0"/>
        <w:ind w:left="568" w:hanging="284"/>
        <w:textAlignment w:val="baseline"/>
        <w:rPr>
          <w:ins w:id="2857" w:author="Iana Siomina" w:date="2024-09-25T21:14:00Z"/>
          <w:rFonts w:eastAsia="MS Mincho"/>
          <w:lang w:eastAsia="zh-CN"/>
        </w:rPr>
      </w:pPr>
      <w:ins w:id="2858" w:author="Iana Siomina" w:date="2024-09-25T21:14:00Z">
        <w:r>
          <w:rPr>
            <w:rFonts w:eastAsia="MS Mincho"/>
            <w:lang w:eastAsia="zh-CN"/>
          </w:rPr>
          <w:t>-</w:t>
        </w:r>
      </w:ins>
      <w:ins w:id="2859" w:author="Iana Siomina" w:date="2024-09-25T21:14:00Z">
        <w:r>
          <w:rPr>
            <w:rFonts w:eastAsia="MS Mincho"/>
            <w:lang w:eastAsia="zh-CN"/>
          </w:rPr>
          <w:tab/>
        </w:r>
      </w:ins>
      <w:ins w:id="2860" w:author="Iana Siomina" w:date="2024-09-25T21:14:00Z">
        <w:r>
          <w:rPr>
            <w:lang w:val="en-US" w:eastAsia="zh-CN"/>
          </w:rPr>
          <w:t xml:space="preserve">DL RSCP and </w:t>
        </w:r>
      </w:ins>
      <w:ins w:id="2861" w:author="Iana Siomina" w:date="2024-09-25T21:14:00Z">
        <w:r>
          <w:rPr>
            <w:rFonts w:eastAsia="MS Mincho"/>
            <w:lang w:eastAsia="zh-CN"/>
          </w:rPr>
          <w:t>UE Rx-Tx measurement accuracy requirements shall apply for a cell, which is also the downlink reference cell (defined in section 7.1.1) for SRS transmission.</w:t>
        </w:r>
      </w:ins>
    </w:p>
    <w:p w14:paraId="23C5C8F8">
      <w:pPr>
        <w:overflowPunct w:val="0"/>
        <w:autoSpaceDE w:val="0"/>
        <w:autoSpaceDN w:val="0"/>
        <w:adjustRightInd w:val="0"/>
        <w:ind w:left="568" w:hanging="284"/>
        <w:textAlignment w:val="baseline"/>
        <w:rPr>
          <w:ins w:id="2862" w:author="Iana Siomina" w:date="2024-09-25T21:14:00Z"/>
          <w:lang w:eastAsia="zh-CN"/>
        </w:rPr>
      </w:pPr>
      <w:ins w:id="2863" w:author="Iana Siomina" w:date="2024-09-25T21:14:00Z">
        <w:r>
          <w:rPr>
            <w:lang w:eastAsia="zh-CN"/>
          </w:rPr>
          <w:t>-</w:t>
        </w:r>
      </w:ins>
      <w:ins w:id="2864" w:author="Iana Siomina" w:date="2024-09-25T21:14:00Z">
        <w:r>
          <w:rPr>
            <w:lang w:eastAsia="zh-CN"/>
          </w:rPr>
          <w:tab/>
        </w:r>
      </w:ins>
      <w:ins w:id="2865" w:author="Iana Siomina" w:date="2024-09-25T21:14:00Z">
        <w:r>
          <w:rPr>
            <w:lang w:eastAsia="zh-CN"/>
          </w:rPr>
          <w:t xml:space="preserve">UE Rx-Tx measurement accuracy requirements shall not apply for a cell, which is not the downlink reference cell (defined in section 7.1.1) for SRS transmission. </w:t>
        </w:r>
      </w:ins>
    </w:p>
    <w:p w14:paraId="75BBAACE">
      <w:pPr>
        <w:overflowPunct w:val="0"/>
        <w:autoSpaceDE w:val="0"/>
        <w:autoSpaceDN w:val="0"/>
        <w:adjustRightInd w:val="0"/>
        <w:textAlignment w:val="baseline"/>
        <w:rPr>
          <w:ins w:id="2866" w:author="Iana Siomina" w:date="2024-09-25T21:14:00Z"/>
          <w:lang w:eastAsia="en-GB"/>
        </w:rPr>
      </w:pPr>
      <w:ins w:id="2867" w:author="Iana Siomina" w:date="2024-09-25T21:14:00Z">
        <w:r>
          <w:rPr>
            <w:lang w:eastAsia="en-GB"/>
          </w:rPr>
          <w:t xml:space="preserve">When a serving cell change occurs during the DL RSCP with UE Rx-Tx measurement period, UE Rx-Tx measurement accuracy requirements and DL RSCP measurement requirements do not apply. </w:t>
        </w:r>
      </w:ins>
    </w:p>
    <w:p w14:paraId="3B94A370">
      <w:pPr>
        <w:overflowPunct w:val="0"/>
        <w:autoSpaceDE w:val="0"/>
        <w:autoSpaceDN w:val="0"/>
        <w:adjustRightInd w:val="0"/>
        <w:textAlignment w:val="baseline"/>
        <w:rPr>
          <w:ins w:id="2868" w:author="Iana Siomina" w:date="2024-09-25T21:14:00Z"/>
          <w:lang w:eastAsia="en-GB"/>
        </w:rPr>
      </w:pPr>
      <w:ins w:id="2869" w:author="Iana Siomina" w:date="2024-09-25T21:14:00Z">
        <w:r>
          <w:rPr>
            <w:lang w:eastAsia="en-GB"/>
          </w:rPr>
          <w:t xml:space="preserve">The relative </w:t>
        </w:r>
      </w:ins>
      <w:ins w:id="2870" w:author="Iana Siomina" w:date="2024-09-25T21:14:00Z">
        <w:r>
          <w:rPr>
            <w:lang w:val="en-US" w:eastAsia="en-GB"/>
          </w:rPr>
          <w:t xml:space="preserve">DL-RSCP </w:t>
        </w:r>
      </w:ins>
      <w:ins w:id="2871" w:author="Iana Siomina" w:date="2024-09-25T21:14:00Z">
        <w:r>
          <w:rPr>
            <w:lang w:eastAsia="en-GB"/>
          </w:rPr>
          <w:t xml:space="preserve">accuracy requirements </w:t>
        </w:r>
      </w:ins>
      <w:ins w:id="2872" w:author="Iana Siomina" w:date="2024-09-25T21:14:00Z">
        <w:r>
          <w:rPr>
            <w:lang w:val="en-US" w:eastAsia="en-GB"/>
          </w:rPr>
          <w:t xml:space="preserve">defined in clause </w:t>
        </w:r>
      </w:ins>
      <w:ins w:id="2873" w:author="Iana Siomina" w:date="2024-09-25T21:14:00Z">
        <w:r>
          <w:rPr>
            <w:lang w:eastAsia="en-GB"/>
          </w:rPr>
          <w:t>10.1.44</w:t>
        </w:r>
      </w:ins>
      <w:ins w:id="2874" w:author="Iana Siomina" w:date="2024-09-25T21:14:00Z">
        <w:r>
          <w:rPr>
            <w:lang w:val="en-US" w:eastAsia="en-GB"/>
          </w:rPr>
          <w:t xml:space="preserve"> </w:t>
        </w:r>
      </w:ins>
      <w:ins w:id="2875" w:author="Iana Siomina" w:date="2024-09-25T21:14:00Z">
        <w:r>
          <w:rPr>
            <w:lang w:eastAsia="en-GB"/>
          </w:rPr>
          <w:t>are valid under the following conditions:</w:t>
        </w:r>
      </w:ins>
    </w:p>
    <w:p w14:paraId="504ECA3E">
      <w:pPr>
        <w:pStyle w:val="98"/>
        <w:numPr>
          <w:ilvl w:val="0"/>
          <w:numId w:val="18"/>
        </w:numPr>
        <w:rPr>
          <w:ins w:id="2876" w:author="Iana Siomina" w:date="2024-09-25T21:14:00Z"/>
          <w:rFonts w:cs="v4.2.0"/>
        </w:rPr>
      </w:pPr>
      <w:ins w:id="2877" w:author="Iana Siomina" w:date="2024-09-25T21:14:00Z">
        <w:r>
          <w:rPr/>
          <w:t>Conditions defined in clause 7.3 of TS 38.101-1 [18] for reference sensitivity are fulfilled</w:t>
        </w:r>
      </w:ins>
      <w:ins w:id="2878" w:author="Iana Siomina" w:date="2024-09-25T21:14:00Z">
        <w:r>
          <w:rPr>
            <w:lang w:val="en-US"/>
          </w:rPr>
          <w:t xml:space="preserve"> for FR1</w:t>
        </w:r>
      </w:ins>
      <w:ins w:id="2879" w:author="Iana Siomina" w:date="2024-09-25T21:14:00Z">
        <w:r>
          <w:rPr/>
          <w:t>.</w:t>
        </w:r>
      </w:ins>
    </w:p>
    <w:p w14:paraId="79B17C18">
      <w:pPr>
        <w:pStyle w:val="98"/>
        <w:numPr>
          <w:ilvl w:val="0"/>
          <w:numId w:val="18"/>
        </w:numPr>
        <w:overflowPunct w:val="0"/>
        <w:autoSpaceDE w:val="0"/>
        <w:autoSpaceDN w:val="0"/>
        <w:adjustRightInd w:val="0"/>
        <w:textAlignment w:val="baseline"/>
        <w:rPr>
          <w:ins w:id="2880" w:author="Iana Siomina" w:date="2024-09-25T21:14:00Z"/>
          <w:lang w:eastAsia="en-GB"/>
        </w:rPr>
      </w:pPr>
      <w:ins w:id="2881" w:author="Iana Siomina" w:date="2024-09-25T21:14:00Z">
        <w:r>
          <w:rPr/>
          <w:t>Conditions defined in clause 7.3 of TS 38.101-</w:t>
        </w:r>
      </w:ins>
      <w:ins w:id="2882" w:author="Iana Siomina" w:date="2024-09-25T21:14:00Z">
        <w:r>
          <w:rPr>
            <w:lang w:val="en-US"/>
          </w:rPr>
          <w:t>2</w:t>
        </w:r>
      </w:ins>
      <w:ins w:id="2883" w:author="Iana Siomina" w:date="2024-09-25T21:14:00Z">
        <w:r>
          <w:rPr/>
          <w:t xml:space="preserve"> [1</w:t>
        </w:r>
      </w:ins>
      <w:ins w:id="2884" w:author="Iana Siomina" w:date="2024-09-25T21:14:00Z">
        <w:r>
          <w:rPr>
            <w:lang w:val="en-US"/>
          </w:rPr>
          <w:t>9</w:t>
        </w:r>
      </w:ins>
      <w:ins w:id="2885" w:author="Iana Siomina" w:date="2024-09-25T21:14:00Z">
        <w:r>
          <w:rPr/>
          <w:t>] for reference sensitivity are fulfilled</w:t>
        </w:r>
      </w:ins>
      <w:ins w:id="2886" w:author="Iana Siomina" w:date="2024-09-25T21:14:00Z">
        <w:r>
          <w:rPr>
            <w:lang w:val="en-US"/>
          </w:rPr>
          <w:t xml:space="preserve"> for FR2</w:t>
        </w:r>
      </w:ins>
      <w:ins w:id="2887" w:author="Iana Siomina" w:date="2024-09-25T21:14:00Z">
        <w:r>
          <w:rPr/>
          <w:t>.</w:t>
        </w:r>
      </w:ins>
    </w:p>
    <w:p w14:paraId="28F2A12D">
      <w:pPr>
        <w:pStyle w:val="98"/>
        <w:numPr>
          <w:ilvl w:val="0"/>
          <w:numId w:val="18"/>
        </w:numPr>
        <w:overflowPunct w:val="0"/>
        <w:autoSpaceDE w:val="0"/>
        <w:autoSpaceDN w:val="0"/>
        <w:adjustRightInd w:val="0"/>
        <w:textAlignment w:val="baseline"/>
        <w:rPr>
          <w:ins w:id="2888" w:author="Iana Siomina" w:date="2024-10-23T14:19:00Z"/>
          <w:lang w:eastAsia="en-GB"/>
        </w:rPr>
      </w:pPr>
      <w:ins w:id="2889" w:author="Iana Siomina" w:date="2024-09-25T21:14:00Z">
        <w:r>
          <w:rPr/>
          <w:t>Conditions for DL RS</w:t>
        </w:r>
      </w:ins>
      <w:ins w:id="2890" w:author="Iana Siomina" w:date="2024-09-25T21:14:00Z">
        <w:r>
          <w:rPr>
            <w:lang w:val="en-US"/>
          </w:rPr>
          <w:t>CP</w:t>
        </w:r>
      </w:ins>
      <w:ins w:id="2891" w:author="Iana Siomina" w:date="2024-09-25T21:14:00Z">
        <w:r>
          <w:rPr/>
          <w:t xml:space="preserve"> measurements are fulfilled according to Annex B.2.14 for a corresponding Band </w:t>
        </w:r>
      </w:ins>
      <w:ins w:id="2892" w:author="Iana Siomina" w:date="2024-09-25T21:14:00Z">
        <w:r>
          <w:rPr>
            <w:rFonts w:cs="v4.2.0"/>
            <w:lang w:eastAsia="ko-KR"/>
          </w:rPr>
          <w:t>for each relevant PRS resource configured for measurement</w:t>
        </w:r>
      </w:ins>
      <w:ins w:id="2893" w:author="Iana Siomina" w:date="2024-09-25T21:14:00Z">
        <w:r>
          <w:rPr/>
          <w:t>.</w:t>
        </w:r>
      </w:ins>
    </w:p>
    <w:p w14:paraId="7F1E09F2">
      <w:pPr>
        <w:pStyle w:val="98"/>
        <w:numPr>
          <w:ilvl w:val="0"/>
          <w:numId w:val="18"/>
        </w:numPr>
        <w:overflowPunct w:val="0"/>
        <w:autoSpaceDE w:val="0"/>
        <w:autoSpaceDN w:val="0"/>
        <w:adjustRightInd w:val="0"/>
        <w:textAlignment w:val="baseline"/>
        <w:rPr>
          <w:ins w:id="2894" w:author="CATT" w:date="2024-11-19T17:55:03Z"/>
          <w:lang w:eastAsia="en-GB"/>
        </w:rPr>
      </w:pPr>
      <w:ins w:id="2895" w:author="Iana Siomina" w:date="2024-10-23T14:19:00Z">
        <w:r>
          <w:rPr>
            <w:lang w:eastAsia="en-GB"/>
          </w:rPr>
          <w:t xml:space="preserve">DL RSCP </w:t>
        </w:r>
      </w:ins>
      <w:ins w:id="2896" w:author="Iana Siomina" w:date="2024-10-23T14:19:00Z">
        <w:r>
          <w:rPr>
            <w:lang w:val="en-US" w:eastAsia="en-GB"/>
          </w:rPr>
          <w:t xml:space="preserve">measurements </w:t>
        </w:r>
      </w:ins>
      <w:ins w:id="2897" w:author="Iana Siomina" w:date="2024-10-23T14:19:00Z">
        <w:r>
          <w:rPr>
            <w:lang w:eastAsia="en-GB"/>
          </w:rPr>
          <w:t>to derive the relative accuracy are performed on PRS resources</w:t>
        </w:r>
      </w:ins>
      <w:ins w:id="2898" w:author="Deep [E///]" w:date="2024-11-21T10:05:07Z">
        <w:r>
          <w:rPr>
            <w:rFonts w:hint="default"/>
            <w:lang w:val="sv-SE" w:eastAsia="en-GB"/>
          </w:rPr>
          <w:t xml:space="preserve"> </w:t>
        </w:r>
      </w:ins>
      <w:ins w:id="2899" w:author="Deep [E///]" w:date="2024-11-21T10:05:08Z">
        <w:r>
          <w:rPr>
            <w:rFonts w:hint="default"/>
            <w:lang w:val="sv-SE" w:eastAsia="en-GB"/>
          </w:rPr>
          <w:t>(</w:t>
        </w:r>
      </w:ins>
      <w:ins w:id="2900" w:author="Deep [E///]" w:date="2024-11-21T10:05:11Z">
        <w:r>
          <w:rPr>
            <w:rFonts w:hint="default"/>
            <w:lang w:val="sv-SE" w:eastAsia="en-GB"/>
          </w:rPr>
          <w:t xml:space="preserve">other </w:t>
        </w:r>
      </w:ins>
      <w:ins w:id="2901" w:author="Deep [E///]" w:date="2024-11-21T10:05:12Z">
        <w:r>
          <w:rPr>
            <w:rFonts w:hint="default"/>
            <w:lang w:val="sv-SE" w:eastAsia="en-GB"/>
          </w:rPr>
          <w:t xml:space="preserve">than </w:t>
        </w:r>
      </w:ins>
      <w:ins w:id="2902" w:author="Deep [E///]" w:date="2024-11-21T10:05:13Z">
        <w:r>
          <w:rPr>
            <w:rFonts w:hint="default"/>
            <w:lang w:val="sv-SE" w:eastAsia="en-GB"/>
          </w:rPr>
          <w:t>comb</w:t>
        </w:r>
      </w:ins>
      <w:ins w:id="2903" w:author="Deep [E///]" w:date="2024-11-21T10:05:14Z">
        <w:r>
          <w:rPr>
            <w:rFonts w:hint="default"/>
            <w:lang w:val="sv-SE" w:eastAsia="en-GB"/>
          </w:rPr>
          <w:t>-12</w:t>
        </w:r>
      </w:ins>
      <w:ins w:id="2904" w:author="Deep [E///]" w:date="2024-11-21T10:05:08Z">
        <w:r>
          <w:rPr>
            <w:rFonts w:hint="default"/>
            <w:lang w:val="sv-SE" w:eastAsia="en-GB"/>
          </w:rPr>
          <w:t>)</w:t>
        </w:r>
      </w:ins>
      <w:ins w:id="2905" w:author="Iana Siomina" w:date="2024-10-23T14:19:00Z">
        <w:r>
          <w:rPr>
            <w:lang w:eastAsia="en-GB"/>
          </w:rPr>
          <w:t xml:space="preserve"> within </w:t>
        </w:r>
      </w:ins>
      <w:ins w:id="2906" w:author="Iana Siomina" w:date="2024-10-23T14:19:00Z">
        <w:r>
          <w:rPr>
            <w:lang w:val="en-US" w:eastAsia="en-GB"/>
          </w:rPr>
          <w:t xml:space="preserve">the </w:t>
        </w:r>
      </w:ins>
      <w:ins w:id="2907" w:author="Iana Siomina" w:date="2024-10-23T14:19:00Z">
        <w:r>
          <w:rPr>
            <w:lang w:eastAsia="en-GB"/>
          </w:rPr>
          <w:t>same set of symbols.</w:t>
        </w:r>
      </w:ins>
    </w:p>
    <w:p w14:paraId="12D4A069">
      <w:pPr>
        <w:pStyle w:val="98"/>
        <w:numPr>
          <w:ilvl w:val="0"/>
          <w:numId w:val="18"/>
        </w:numPr>
        <w:overflowPunct w:val="0"/>
        <w:autoSpaceDE w:val="0"/>
        <w:autoSpaceDN w:val="0"/>
        <w:adjustRightInd w:val="0"/>
        <w:textAlignment w:val="baseline"/>
        <w:rPr>
          <w:ins w:id="2908" w:author="Iana Siomina" w:date="2024-10-23T14:19:00Z"/>
          <w:del w:id="2909" w:author="Deep [E///]" w:date="2024-11-21T10:05:19Z"/>
          <w:lang w:eastAsia="en-GB"/>
        </w:rPr>
      </w:pPr>
      <w:ins w:id="2910" w:author="CATT" w:date="2024-11-19T17:55:05Z">
        <w:del w:id="2911" w:author="Deep [E///]" w:date="2024-11-21T10:05:19Z">
          <w:r>
            <w:rPr>
              <w:rFonts w:hint="eastAsia"/>
              <w:lang w:val="en-US" w:eastAsia="zh-CN"/>
            </w:rPr>
            <w:delText xml:space="preserve">The PRS resources from any TRP to derive </w:delText>
          </w:r>
        </w:del>
      </w:ins>
      <w:ins w:id="2912" w:author="CATT" w:date="2024-11-19T17:55:22Z">
        <w:del w:id="2913" w:author="Deep [E///]" w:date="2024-11-21T10:05:19Z">
          <w:r>
            <w:rPr>
              <w:rFonts w:hint="eastAsia"/>
              <w:lang w:val="en-US" w:eastAsia="zh-CN"/>
            </w:rPr>
            <w:delText>re</w:delText>
          </w:r>
        </w:del>
      </w:ins>
      <w:ins w:id="2914" w:author="CATT" w:date="2024-11-19T17:55:23Z">
        <w:del w:id="2915" w:author="Deep [E///]" w:date="2024-11-21T10:05:19Z">
          <w:r>
            <w:rPr>
              <w:rFonts w:hint="eastAsia"/>
              <w:lang w:val="en-US" w:eastAsia="zh-CN"/>
            </w:rPr>
            <w:delText>la</w:delText>
          </w:r>
        </w:del>
      </w:ins>
      <w:ins w:id="2916" w:author="CATT" w:date="2024-11-19T17:55:28Z">
        <w:del w:id="2917" w:author="Deep [E///]" w:date="2024-11-21T10:05:19Z">
          <w:r>
            <w:rPr>
              <w:rFonts w:hint="eastAsia"/>
              <w:lang w:val="en-US" w:eastAsia="zh-CN"/>
            </w:rPr>
            <w:delText xml:space="preserve">tive </w:delText>
          </w:r>
        </w:del>
      </w:ins>
      <w:ins w:id="2918" w:author="CATT" w:date="2024-11-19T17:55:05Z">
        <w:del w:id="2919" w:author="Deep [E///]" w:date="2024-11-21T10:05:19Z">
          <w:r>
            <w:rPr>
              <w:rFonts w:hint="eastAsia"/>
              <w:lang w:val="en-US" w:eastAsia="zh-CN"/>
            </w:rPr>
            <w:delText>DL RSCP is not configured with comb size 12.</w:delText>
          </w:r>
        </w:del>
      </w:ins>
      <w:ins w:id="2920" w:author="CATT" w:date="2024-11-19T17:55:06Z">
        <w:del w:id="2921" w:author="Deep [E///]" w:date="2024-11-21T10:05:19Z">
          <w:r>
            <w:rPr>
              <w:rFonts w:hint="eastAsia"/>
              <w:lang w:val="en-US" w:eastAsia="zh-CN"/>
            </w:rPr>
            <w:delText xml:space="preserve"> </w:delText>
          </w:r>
        </w:del>
      </w:ins>
    </w:p>
    <w:p w14:paraId="3E707782">
      <w:pPr>
        <w:overflowPunct w:val="0"/>
        <w:autoSpaceDE w:val="0"/>
        <w:autoSpaceDN w:val="0"/>
        <w:adjustRightInd w:val="0"/>
        <w:textAlignment w:val="baseline"/>
        <w:rPr>
          <w:ins w:id="2922" w:author="Iana Siomina" w:date="2024-09-25T21:14:00Z"/>
          <w:lang w:eastAsia="en-GB"/>
        </w:rPr>
      </w:pPr>
      <w:ins w:id="2923" w:author="Iana Siomina" w:date="2024-10-23T14:19:00Z">
        <w:r>
          <w:rPr>
            <w:lang w:eastAsia="en-GB"/>
          </w:rPr>
          <w:t>The accuracy requirement for relative DL-RSCP shall be within ±(X+Y) degree.</w:t>
        </w:r>
      </w:ins>
    </w:p>
    <w:p w14:paraId="7BA593F5">
      <w:pPr>
        <w:overflowPunct w:val="0"/>
        <w:autoSpaceDE w:val="0"/>
        <w:autoSpaceDN w:val="0"/>
        <w:adjustRightInd w:val="0"/>
        <w:textAlignment w:val="baseline"/>
        <w:rPr>
          <w:ins w:id="2924" w:author="Iana Siomina" w:date="2024-10-23T14:19:00Z"/>
          <w:lang w:eastAsia="en-GB"/>
        </w:rPr>
      </w:pPr>
      <w:ins w:id="2925" w:author="Iana Siomina" w:date="2024-09-25T21:14:00Z">
        <w:r>
          <w:rPr>
            <w:lang w:eastAsia="en-GB"/>
          </w:rPr>
          <w:t xml:space="preserve">The </w:t>
        </w:r>
      </w:ins>
      <w:ins w:id="2926" w:author="Iana Siomina" w:date="2024-10-23T14:19:00Z">
        <w:r>
          <w:rPr>
            <w:lang w:eastAsia="en-GB"/>
          </w:rPr>
          <w:t xml:space="preserve">values of X for </w:t>
        </w:r>
      </w:ins>
      <w:ins w:id="2927" w:author="Iana Siomina" w:date="2024-09-25T21:14:00Z">
        <w:r>
          <w:rPr>
            <w:lang w:eastAsia="en-GB"/>
          </w:rPr>
          <w:t>accuracy requirements for relative DL-RSCP measurement in FR1 are defined in Table 10.1.44.2-1 for AWGN channel and in Table 10.1.44.2-2 for two-tap channel</w:t>
        </w:r>
      </w:ins>
      <w:ins w:id="2928" w:author="Deep [E///]" w:date="2024-11-21T10:05:56Z">
        <w:r>
          <w:rPr>
            <w:rFonts w:hint="default"/>
            <w:lang w:val="sv-SE" w:eastAsia="en-GB"/>
          </w:rPr>
          <w:t xml:space="preserve">, </w:t>
        </w:r>
      </w:ins>
      <w:ins w:id="2929" w:author="Deep [E///]" w:date="2024-11-21T10:06:22Z">
        <w:r>
          <w:rPr>
            <w:rFonts w:hint="default"/>
            <w:lang w:val="sv-SE"/>
          </w:rPr>
          <w:t>and is derived assuming no carrier frequency offset at TRP</w:t>
        </w:r>
      </w:ins>
      <w:ins w:id="2930" w:author="Iana Siomina" w:date="2024-09-25T21:14:00Z">
        <w:r>
          <w:rPr>
            <w:lang w:eastAsia="en-GB"/>
          </w:rPr>
          <w:t>.</w:t>
        </w:r>
      </w:ins>
    </w:p>
    <w:p w14:paraId="1A2A2720">
      <w:pPr>
        <w:overflowPunct w:val="0"/>
        <w:autoSpaceDE w:val="0"/>
        <w:autoSpaceDN w:val="0"/>
        <w:adjustRightInd w:val="0"/>
        <w:textAlignment w:val="baseline"/>
        <w:rPr>
          <w:ins w:id="2931" w:author="Iana Siomina" w:date="2024-10-23T14:20:00Z"/>
          <w:lang w:eastAsia="en-GB"/>
        </w:rPr>
      </w:pPr>
      <w:ins w:id="2932" w:author="Iana Siomina" w:date="2024-09-25T21:14:00Z">
        <w:r>
          <w:rPr>
            <w:lang w:eastAsia="en-GB"/>
          </w:rPr>
          <w:t>The</w:t>
        </w:r>
      </w:ins>
      <w:ins w:id="2933" w:author="Iana Siomina" w:date="2024-10-23T14:20:00Z">
        <w:r>
          <w:rPr>
            <w:lang w:eastAsia="en-GB"/>
          </w:rPr>
          <w:t xml:space="preserve"> values of X</w:t>
        </w:r>
      </w:ins>
      <w:ins w:id="2934" w:author="Iana Siomina" w:date="2024-09-25T21:14:00Z">
        <w:r>
          <w:rPr>
            <w:lang w:eastAsia="en-GB"/>
          </w:rPr>
          <w:t xml:space="preserve"> </w:t>
        </w:r>
      </w:ins>
      <w:ins w:id="2935" w:author="Iana Siomina" w:date="2024-10-23T14:20:00Z">
        <w:r>
          <w:rPr>
            <w:lang w:eastAsia="en-GB"/>
          </w:rPr>
          <w:t xml:space="preserve">for </w:t>
        </w:r>
      </w:ins>
      <w:ins w:id="2936" w:author="Iana Siomina" w:date="2024-09-25T21:14:00Z">
        <w:r>
          <w:rPr>
            <w:lang w:eastAsia="en-GB"/>
          </w:rPr>
          <w:t>accuracy requirements for relative DL-RSCP measurement in FR2 are defined in Table 10.1.44.2-3 for AWGN channel and in Table 10.1.44.2-4 for two-tap channel</w:t>
        </w:r>
      </w:ins>
      <w:ins w:id="2937" w:author="Deep [E///]" w:date="2024-11-21T10:06:38Z">
        <w:r>
          <w:rPr>
            <w:rFonts w:hint="default"/>
            <w:lang w:val="sv-SE" w:eastAsia="en-GB"/>
          </w:rPr>
          <w:t xml:space="preserve">, </w:t>
        </w:r>
      </w:ins>
      <w:ins w:id="2938" w:author="Deep [E///]" w:date="2024-11-21T10:06:38Z">
        <w:r>
          <w:rPr>
            <w:rFonts w:hint="default"/>
            <w:lang w:val="sv-SE"/>
          </w:rPr>
          <w:t>and is derived assuming no carrier frequency offset at TRP</w:t>
        </w:r>
      </w:ins>
      <w:ins w:id="2939" w:author="Iana Siomina" w:date="2024-09-25T21:14:00Z">
        <w:r>
          <w:rPr>
            <w:lang w:eastAsia="en-GB"/>
          </w:rPr>
          <w:t>.</w:t>
        </w:r>
      </w:ins>
    </w:p>
    <w:p w14:paraId="5E2BB989">
      <w:pPr>
        <w:pStyle w:val="79"/>
        <w:ind w:left="0" w:firstLine="0"/>
        <w:rPr>
          <w:ins w:id="2940" w:author="Iana Siomina" w:date="2024-09-25T21:14:00Z"/>
          <w:lang w:val="en-US"/>
        </w:rPr>
      </w:pPr>
      <w:ins w:id="2941" w:author="Iana Siomina" w:date="2024-10-23T14:20:00Z">
        <w:r>
          <w:rPr>
            <w:lang w:val="en-US"/>
          </w:rPr>
          <w:t xml:space="preserve">Y is </w:t>
        </w:r>
      </w:ins>
      <w:ins w:id="2942" w:author="Iana Siomina" w:date="2024-10-23T14:20:00Z">
        <w:del w:id="2943" w:author="CATT" w:date="2024-11-19T18:28:21Z">
          <w:r>
            <w:rPr>
              <w:lang w:val="en-US"/>
            </w:rPr>
            <w:delText>[</w:delText>
          </w:r>
        </w:del>
      </w:ins>
      <w:ins w:id="2944" w:author="CATT" w:date="2024-11-19T17:44:47Z">
        <w:r>
          <w:rPr>
            <w:rFonts w:hint="eastAsia"/>
            <w:lang w:val="en-US" w:eastAsia="zh-CN"/>
          </w:rPr>
          <w:t>14</w:t>
        </w:r>
      </w:ins>
      <w:ins w:id="2945" w:author="Iana Siomina" w:date="2024-10-23T14:20:00Z">
        <w:del w:id="2946" w:author="CATT" w:date="2024-11-19T17:44:46Z">
          <w:r>
            <w:rPr>
              <w:lang w:val="en-US"/>
            </w:rPr>
            <w:delText>TBD</w:delText>
          </w:r>
        </w:del>
      </w:ins>
      <w:ins w:id="2947" w:author="Iana Siomina" w:date="2024-10-23T14:20:00Z">
        <w:del w:id="2948" w:author="CATT" w:date="2024-11-19T18:28:23Z">
          <w:r>
            <w:rPr>
              <w:lang w:val="en-US"/>
            </w:rPr>
            <w:delText>]</w:delText>
          </w:r>
        </w:del>
      </w:ins>
      <w:ins w:id="2949" w:author="Iana Siomina" w:date="2024-10-23T14:20:00Z">
        <w:r>
          <w:rPr>
            <w:lang w:val="en-US"/>
          </w:rPr>
          <w:t xml:space="preserve"> degree</w:t>
        </w:r>
      </w:ins>
      <w:ins w:id="2950" w:author="CATT" w:date="2024-11-19T18:28:55Z">
        <w:r>
          <w:rPr>
            <w:rFonts w:hint="eastAsia"/>
            <w:lang w:val="en-US" w:eastAsia="zh-CN"/>
          </w:rPr>
          <w:t>s</w:t>
        </w:r>
      </w:ins>
      <w:ins w:id="2951" w:author="Iana Siomina" w:date="2024-10-23T14:20:00Z">
        <w:r>
          <w:rPr>
            <w:lang w:val="en-US"/>
          </w:rPr>
          <w:t xml:space="preserve"> for FR1 and </w:t>
        </w:r>
      </w:ins>
      <w:ins w:id="2952" w:author="Iana Siomina" w:date="2024-10-23T14:20:00Z">
        <w:del w:id="2953" w:author="CATT" w:date="2024-11-19T18:28:25Z">
          <w:r>
            <w:rPr>
              <w:lang w:val="en-US"/>
            </w:rPr>
            <w:delText>[</w:delText>
          </w:r>
        </w:del>
      </w:ins>
      <w:ins w:id="2954" w:author="CATT" w:date="2024-11-19T17:44:50Z">
        <w:r>
          <w:rPr>
            <w:rFonts w:hint="eastAsia"/>
            <w:lang w:val="en-US" w:eastAsia="zh-CN"/>
          </w:rPr>
          <w:t>28</w:t>
        </w:r>
      </w:ins>
      <w:ins w:id="2955" w:author="Iana Siomina" w:date="2024-10-23T14:20:00Z">
        <w:del w:id="2956" w:author="CATT" w:date="2024-11-19T17:44:49Z">
          <w:r>
            <w:rPr>
              <w:lang w:val="en-US"/>
            </w:rPr>
            <w:delText>TBD</w:delText>
          </w:r>
        </w:del>
      </w:ins>
      <w:ins w:id="2957" w:author="Iana Siomina" w:date="2024-10-23T14:20:00Z">
        <w:del w:id="2958" w:author="CATT" w:date="2024-11-19T18:28:27Z">
          <w:r>
            <w:rPr>
              <w:lang w:val="en-US"/>
            </w:rPr>
            <w:delText>]</w:delText>
          </w:r>
        </w:del>
      </w:ins>
      <w:ins w:id="2959" w:author="Iana Siomina" w:date="2024-10-23T14:20:00Z">
        <w:r>
          <w:rPr>
            <w:lang w:val="en-US"/>
          </w:rPr>
          <w:t xml:space="preserve"> degree</w:t>
        </w:r>
      </w:ins>
      <w:ins w:id="2960" w:author="CATT" w:date="2024-11-19T18:28:57Z">
        <w:r>
          <w:rPr>
            <w:rFonts w:hint="eastAsia"/>
            <w:lang w:val="en-US" w:eastAsia="zh-CN"/>
          </w:rPr>
          <w:t>s</w:t>
        </w:r>
      </w:ins>
      <w:ins w:id="2961" w:author="Iana Siomina" w:date="2024-10-23T14:20:00Z">
        <w:r>
          <w:rPr>
            <w:lang w:val="en-US"/>
          </w:rPr>
          <w:t xml:space="preserve"> for FR2</w:t>
        </w:r>
      </w:ins>
      <w:ins w:id="2962" w:author="CATT" w:date="2024-11-19T17:47:48Z">
        <w:del w:id="2963" w:author="Deep [E///]" w:date="2024-11-21T10:05:45Z">
          <w:r>
            <w:rPr>
              <w:rFonts w:hint="eastAsia"/>
              <w:lang w:val="en-US" w:eastAsia="zh-CN"/>
            </w:rPr>
            <w:delText>,</w:delText>
          </w:r>
        </w:del>
      </w:ins>
      <w:ins w:id="2964" w:author="CATT" w:date="2024-11-19T17:47:49Z">
        <w:del w:id="2965" w:author="Deep [E///]" w:date="2024-11-21T10:05:45Z">
          <w:r>
            <w:rPr>
              <w:rFonts w:hint="eastAsia"/>
              <w:lang w:val="en-US" w:eastAsia="zh-CN"/>
            </w:rPr>
            <w:delText xml:space="preserve"> and they do not consider the impacts of carrier phase offset caused by TRP</w:delText>
          </w:r>
        </w:del>
      </w:ins>
      <w:ins w:id="2966" w:author="CATT" w:date="2024-11-19T17:48:14Z">
        <w:del w:id="2967" w:author="Deep [E///]" w:date="2024-11-21T10:05:45Z">
          <w:r>
            <w:rPr>
              <w:rFonts w:hint="eastAsia"/>
              <w:lang w:val="en-US" w:eastAsia="zh-CN"/>
            </w:rPr>
            <w:delText>s</w:delText>
          </w:r>
        </w:del>
      </w:ins>
      <w:ins w:id="2968" w:author="CATT" w:date="2024-11-19T17:48:14Z">
        <w:del w:id="2969" w:author="Deep [E///]" w:date="2024-11-21T10:05:45Z">
          <w:r>
            <w:rPr>
              <w:rFonts w:hint="default"/>
              <w:lang w:val="en-US" w:eastAsia="zh-CN"/>
            </w:rPr>
            <w:delText>’</w:delText>
          </w:r>
        </w:del>
      </w:ins>
      <w:ins w:id="2970" w:author="CATT" w:date="2024-11-19T17:47:49Z">
        <w:del w:id="2971" w:author="Deep [E///]" w:date="2024-11-21T10:05:45Z">
          <w:r>
            <w:rPr>
              <w:rFonts w:hint="eastAsia"/>
              <w:lang w:val="en-US" w:eastAsia="zh-CN"/>
            </w:rPr>
            <w:delText xml:space="preserve"> transmissions</w:delText>
          </w:r>
        </w:del>
      </w:ins>
      <w:ins w:id="2972" w:author="Iana Siomina" w:date="2024-10-23T14:20:00Z">
        <w:r>
          <w:rPr>
            <w:lang w:val="en-US"/>
          </w:rPr>
          <w:t>.</w:t>
        </w:r>
      </w:ins>
    </w:p>
    <w:p w14:paraId="092CDA2D">
      <w:pPr>
        <w:keepNext/>
        <w:keepLines/>
        <w:spacing w:before="60"/>
        <w:jc w:val="center"/>
        <w:rPr>
          <w:ins w:id="2973" w:author="Iana Siomina" w:date="2024-09-25T21:14:00Z"/>
          <w:rFonts w:ascii="Arial" w:hAnsi="Arial" w:eastAsia="宋体"/>
          <w:b/>
        </w:rPr>
      </w:pPr>
      <w:ins w:id="2974" w:author="Iana Siomina" w:date="2024-09-25T21:14:00Z">
        <w:r>
          <w:rPr>
            <w:rFonts w:ascii="Arial" w:hAnsi="Arial" w:eastAsia="宋体"/>
            <w:b/>
          </w:rPr>
          <w:t>Table 10.1.44.2-1: DL RSCP</w:t>
        </w:r>
      </w:ins>
      <w:ins w:id="2975" w:author="Iana Siomina" w:date="2024-09-25T21:14:00Z">
        <w:r>
          <w:rPr>
            <w:rFonts w:ascii="Arial" w:hAnsi="Arial" w:eastAsia="宋体"/>
            <w:b/>
            <w:lang w:val="en-US"/>
          </w:rPr>
          <w:t xml:space="preserve"> relative </w:t>
        </w:r>
      </w:ins>
      <w:ins w:id="2976" w:author="Iana Siomina" w:date="2024-09-25T21:14:00Z">
        <w:r>
          <w:rPr>
            <w:rFonts w:ascii="Arial" w:hAnsi="Arial" w:eastAsia="宋体"/>
            <w:b/>
          </w:rPr>
          <w:t>accuracy in FR1 for AWGN channel</w:t>
        </w:r>
      </w:ins>
    </w:p>
    <w:tbl>
      <w:tblPr>
        <w:tblStyle w:val="59"/>
        <w:tblW w:w="1006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1079"/>
        <w:gridCol w:w="992"/>
        <w:gridCol w:w="1134"/>
        <w:gridCol w:w="1367"/>
        <w:gridCol w:w="2040"/>
        <w:gridCol w:w="1134"/>
        <w:gridCol w:w="1275"/>
      </w:tblGrid>
      <w:tr w14:paraId="73EA8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2977" w:author="Iana Siomina" w:date="2024-09-25T21:14:00Z"/>
        </w:trPr>
        <w:tc>
          <w:tcPr>
            <w:tcW w:w="1043" w:type="dxa"/>
            <w:vMerge w:val="restart"/>
            <w:vAlign w:val="center"/>
          </w:tcPr>
          <w:p w14:paraId="18BAAA45">
            <w:pPr>
              <w:keepNext/>
              <w:keepLines/>
              <w:spacing w:after="0"/>
              <w:jc w:val="center"/>
              <w:rPr>
                <w:ins w:id="2978" w:author="Iana Siomina" w:date="2024-09-25T21:14:00Z"/>
                <w:rFonts w:ascii="Arial" w:hAnsi="Arial" w:eastAsia="宋体"/>
                <w:b/>
                <w:sz w:val="18"/>
              </w:rPr>
            </w:pPr>
            <w:ins w:id="2979" w:author="Iana Siomina" w:date="2024-09-25T21:14:00Z">
              <w:r>
                <w:rPr>
                  <w:rFonts w:ascii="Arial" w:hAnsi="Arial" w:eastAsia="宋体"/>
                  <w:b/>
                  <w:sz w:val="18"/>
                </w:rPr>
                <w:t>Accuracy</w:t>
              </w:r>
            </w:ins>
          </w:p>
          <w:p w14:paraId="4C22DC34">
            <w:pPr>
              <w:keepNext/>
              <w:keepLines/>
              <w:spacing w:after="0"/>
              <w:jc w:val="center"/>
              <w:rPr>
                <w:ins w:id="2980" w:author="Iana Siomina" w:date="2024-09-25T21:14:00Z"/>
                <w:rFonts w:ascii="Arial" w:hAnsi="Arial" w:eastAsia="宋体"/>
                <w:b/>
                <w:sz w:val="15"/>
                <w:szCs w:val="16"/>
              </w:rPr>
            </w:pPr>
            <w:ins w:id="2981" w:author="Iana Siomina" w:date="2024-09-25T21:14:00Z">
              <w:r>
                <w:rPr>
                  <w:rFonts w:ascii="Arial" w:hAnsi="Arial" w:eastAsia="宋体"/>
                  <w:b/>
                  <w:sz w:val="11"/>
                  <w:szCs w:val="13"/>
                </w:rPr>
                <w:t>(</w:t>
              </w:r>
            </w:ins>
            <w:ins w:id="2982" w:author="Iana Siomina" w:date="2024-09-25T21:14:00Z">
              <w:r>
                <w:rPr>
                  <w:rFonts w:ascii="Arial" w:hAnsi="Arial" w:eastAsia="宋体"/>
                  <w:b/>
                  <w:sz w:val="15"/>
                  <w:szCs w:val="16"/>
                </w:rPr>
                <w:t>PRS Ês/Iot)</w:t>
              </w:r>
            </w:ins>
            <w:ins w:id="2983" w:author="Iana Siomina" w:date="2024-09-25T21:14:00Z">
              <w:r>
                <w:rPr>
                  <w:rFonts w:ascii="Arial" w:hAnsi="Arial" w:eastAsia="宋体"/>
                  <w:b/>
                  <w:sz w:val="15"/>
                  <w:szCs w:val="16"/>
                  <w:vertAlign w:val="subscript"/>
                </w:rPr>
                <w:t xml:space="preserve">ref </w:t>
              </w:r>
            </w:ins>
            <w:ins w:id="2984" w:author="Iana Siomina" w:date="2024-09-25T21:14:00Z">
              <w:r>
                <w:rPr>
                  <w:rFonts w:ascii="Arial" w:hAnsi="Arial" w:eastAsia="宋体"/>
                  <w:b/>
                  <w:sz w:val="15"/>
                  <w:szCs w:val="16"/>
                </w:rPr>
                <w:t xml:space="preserve">≥ </w:t>
              </w:r>
            </w:ins>
            <w:ins w:id="2985" w:author="Iana Siomina" w:date="2024-09-25T21:14:00Z">
              <w:r>
                <w:rPr>
                  <w:rFonts w:ascii="Arial" w:hAnsi="Arial" w:eastAsia="宋体"/>
                  <w:b/>
                  <w:sz w:val="15"/>
                  <w:szCs w:val="16"/>
                  <w:lang w:val="en-US"/>
                </w:rPr>
                <w:t xml:space="preserve">  </w:t>
              </w:r>
            </w:ins>
            <w:ins w:id="2986" w:author="Iana Siomina" w:date="2024-09-25T21:14:00Z">
              <w:r>
                <w:rPr>
                  <w:rFonts w:ascii="Arial" w:hAnsi="Arial" w:eastAsia="宋体"/>
                  <w:b/>
                  <w:sz w:val="15"/>
                  <w:szCs w:val="16"/>
                </w:rPr>
                <w:t>-3dB</w:t>
              </w:r>
            </w:ins>
          </w:p>
          <w:p w14:paraId="70668723">
            <w:pPr>
              <w:keepNext/>
              <w:keepLines/>
              <w:spacing w:after="0"/>
              <w:jc w:val="center"/>
              <w:rPr>
                <w:ins w:id="2987" w:author="Iana Siomina" w:date="2024-09-25T21:14:00Z"/>
                <w:rFonts w:ascii="Arial" w:hAnsi="Arial" w:eastAsia="宋体"/>
                <w:b/>
                <w:sz w:val="15"/>
                <w:szCs w:val="16"/>
              </w:rPr>
            </w:pPr>
          </w:p>
          <w:p w14:paraId="285B3829">
            <w:pPr>
              <w:keepNext/>
              <w:keepLines/>
              <w:spacing w:after="0"/>
              <w:jc w:val="center"/>
              <w:rPr>
                <w:ins w:id="2988" w:author="Iana Siomina" w:date="2024-09-25T21:14:00Z"/>
                <w:rFonts w:ascii="Arial" w:hAnsi="Arial" w:eastAsia="宋体"/>
                <w:b/>
                <w:sz w:val="15"/>
                <w:szCs w:val="16"/>
                <w:lang w:val="sv-SE"/>
              </w:rPr>
            </w:pPr>
            <w:ins w:id="2989" w:author="Iana Siomina" w:date="2024-09-25T21:14:00Z">
              <w:r>
                <w:rPr>
                  <w:rFonts w:ascii="Arial" w:hAnsi="Arial" w:eastAsia="宋体"/>
                  <w:b/>
                  <w:sz w:val="15"/>
                  <w:szCs w:val="16"/>
                </w:rPr>
                <w:t xml:space="preserve"> </w:t>
              </w:r>
            </w:ins>
            <w:ins w:id="2990" w:author="Iana Siomina" w:date="2024-09-25T21:14:00Z">
              <w:r>
                <w:rPr>
                  <w:rFonts w:ascii="Arial" w:hAnsi="Arial" w:eastAsia="宋体"/>
                  <w:b/>
                  <w:sz w:val="15"/>
                  <w:szCs w:val="16"/>
                  <w:lang w:val="sv-SE"/>
                </w:rPr>
                <w:t>(PRS Ês/Iot)</w:t>
              </w:r>
            </w:ins>
            <w:ins w:id="2991" w:author="Iana Siomina" w:date="2024-09-25T21:14:00Z">
              <w:r>
                <w:rPr>
                  <w:rFonts w:ascii="Arial" w:hAnsi="Arial" w:eastAsia="宋体"/>
                  <w:b/>
                  <w:i/>
                  <w:sz w:val="15"/>
                  <w:szCs w:val="16"/>
                  <w:vertAlign w:val="subscript"/>
                  <w:lang w:val="sv-SE"/>
                </w:rPr>
                <w:t>i</w:t>
              </w:r>
            </w:ins>
            <w:ins w:id="2992" w:author="Iana Siomina" w:date="2024-09-25T21:14:00Z">
              <w:r>
                <w:rPr>
                  <w:rFonts w:ascii="Arial" w:hAnsi="Arial" w:eastAsia="宋体"/>
                  <w:b/>
                  <w:sz w:val="15"/>
                  <w:szCs w:val="16"/>
                  <w:lang w:val="sv-SE"/>
                </w:rPr>
                <w:t xml:space="preserve"> ≥ </w:t>
              </w:r>
            </w:ins>
          </w:p>
          <w:p w14:paraId="4E864CD8">
            <w:pPr>
              <w:keepNext/>
              <w:keepLines/>
              <w:spacing w:after="0"/>
              <w:jc w:val="center"/>
              <w:rPr>
                <w:ins w:id="2993" w:author="Iana Siomina" w:date="2024-09-25T21:14:00Z"/>
                <w:rFonts w:ascii="Arial" w:hAnsi="Arial" w:eastAsia="宋体"/>
                <w:b/>
                <w:sz w:val="18"/>
                <w:lang w:val="sv-SE"/>
              </w:rPr>
            </w:pPr>
            <w:ins w:id="2994" w:author="Iana Siomina" w:date="2024-09-25T21:14:00Z">
              <w:r>
                <w:rPr>
                  <w:rFonts w:ascii="Arial" w:hAnsi="Arial" w:eastAsia="宋体"/>
                  <w:b/>
                  <w:sz w:val="15"/>
                  <w:szCs w:val="16"/>
                  <w:lang w:val="sv-SE"/>
                </w:rPr>
                <w:t>-13dB</w:t>
              </w:r>
            </w:ins>
          </w:p>
        </w:tc>
        <w:tc>
          <w:tcPr>
            <w:tcW w:w="1079" w:type="dxa"/>
            <w:vMerge w:val="restart"/>
            <w:vAlign w:val="center"/>
          </w:tcPr>
          <w:p w14:paraId="113ECD0B">
            <w:pPr>
              <w:keepNext/>
              <w:keepLines/>
              <w:spacing w:after="0"/>
              <w:jc w:val="center"/>
              <w:rPr>
                <w:ins w:id="2995" w:author="Iana Siomina" w:date="2024-09-25T21:14:00Z"/>
                <w:rFonts w:ascii="Arial" w:hAnsi="Arial" w:eastAsia="宋体"/>
                <w:b/>
                <w:sz w:val="18"/>
              </w:rPr>
            </w:pPr>
            <w:ins w:id="2996" w:author="Iana Siomina" w:date="2024-09-25T21:14:00Z">
              <w:r>
                <w:rPr>
                  <w:rFonts w:ascii="Arial" w:hAnsi="Arial" w:eastAsia="宋体"/>
                  <w:b/>
                  <w:sz w:val="18"/>
                </w:rPr>
                <w:t>Accuracy</w:t>
              </w:r>
            </w:ins>
          </w:p>
          <w:p w14:paraId="314CD8EB">
            <w:pPr>
              <w:keepNext/>
              <w:keepLines/>
              <w:spacing w:after="0"/>
              <w:jc w:val="center"/>
              <w:rPr>
                <w:ins w:id="2997" w:author="Iana Siomina" w:date="2024-09-25T21:14:00Z"/>
                <w:rFonts w:ascii="Arial" w:hAnsi="Arial" w:eastAsia="宋体"/>
                <w:b/>
                <w:sz w:val="15"/>
                <w:szCs w:val="16"/>
              </w:rPr>
            </w:pPr>
            <w:ins w:id="2998" w:author="Iana Siomina" w:date="2024-09-25T21:14:00Z">
              <w:r>
                <w:rPr>
                  <w:rFonts w:ascii="Arial" w:hAnsi="Arial" w:eastAsia="宋体"/>
                  <w:b/>
                  <w:sz w:val="11"/>
                  <w:szCs w:val="13"/>
                </w:rPr>
                <w:t>(</w:t>
              </w:r>
            </w:ins>
            <w:ins w:id="2999" w:author="Iana Siomina" w:date="2024-09-25T21:14:00Z">
              <w:r>
                <w:rPr>
                  <w:rFonts w:ascii="Arial" w:hAnsi="Arial" w:eastAsia="宋体"/>
                  <w:b/>
                  <w:sz w:val="15"/>
                  <w:szCs w:val="16"/>
                </w:rPr>
                <w:t>PRS Ês/Iot)</w:t>
              </w:r>
            </w:ins>
            <w:ins w:id="3000" w:author="Iana Siomina" w:date="2024-09-25T21:14:00Z">
              <w:r>
                <w:rPr>
                  <w:rFonts w:ascii="Arial" w:hAnsi="Arial" w:eastAsia="宋体"/>
                  <w:b/>
                  <w:sz w:val="15"/>
                  <w:szCs w:val="16"/>
                  <w:vertAlign w:val="subscript"/>
                </w:rPr>
                <w:t xml:space="preserve">ref </w:t>
              </w:r>
            </w:ins>
            <w:ins w:id="3001" w:author="Iana Siomina" w:date="2024-09-25T21:14:00Z">
              <w:r>
                <w:rPr>
                  <w:rFonts w:ascii="Arial" w:hAnsi="Arial" w:eastAsia="宋体"/>
                  <w:b/>
                  <w:sz w:val="15"/>
                  <w:szCs w:val="16"/>
                </w:rPr>
                <w:t xml:space="preserve">≥ </w:t>
              </w:r>
            </w:ins>
            <w:ins w:id="3002" w:author="Iana Siomina" w:date="2024-09-25T21:14:00Z">
              <w:r>
                <w:rPr>
                  <w:rFonts w:ascii="Arial" w:hAnsi="Arial" w:eastAsia="宋体"/>
                  <w:b/>
                  <w:sz w:val="15"/>
                  <w:szCs w:val="16"/>
                  <w:lang w:val="en-US"/>
                </w:rPr>
                <w:t xml:space="preserve">   </w:t>
              </w:r>
            </w:ins>
            <w:ins w:id="3003" w:author="Iana Siomina" w:date="2024-09-25T21:14:00Z">
              <w:r>
                <w:rPr>
                  <w:rFonts w:ascii="Arial" w:hAnsi="Arial" w:eastAsia="宋体"/>
                  <w:b/>
                  <w:sz w:val="15"/>
                  <w:szCs w:val="16"/>
                </w:rPr>
                <w:t>0dB</w:t>
              </w:r>
            </w:ins>
          </w:p>
          <w:p w14:paraId="6C2A7281">
            <w:pPr>
              <w:keepNext/>
              <w:keepLines/>
              <w:spacing w:after="0"/>
              <w:jc w:val="center"/>
              <w:rPr>
                <w:ins w:id="3004" w:author="Iana Siomina" w:date="2024-09-25T21:14:00Z"/>
                <w:rFonts w:ascii="Arial" w:hAnsi="Arial" w:eastAsia="宋体"/>
                <w:b/>
                <w:sz w:val="15"/>
                <w:szCs w:val="16"/>
              </w:rPr>
            </w:pPr>
          </w:p>
          <w:p w14:paraId="3377B57A">
            <w:pPr>
              <w:keepNext/>
              <w:keepLines/>
              <w:spacing w:after="0"/>
              <w:jc w:val="center"/>
              <w:rPr>
                <w:ins w:id="3005" w:author="Iana Siomina" w:date="2024-09-25T21:14:00Z"/>
                <w:rFonts w:ascii="Arial" w:hAnsi="Arial" w:eastAsia="宋体"/>
                <w:b/>
                <w:sz w:val="15"/>
                <w:szCs w:val="16"/>
                <w:lang w:val="sv-SE"/>
              </w:rPr>
            </w:pPr>
            <w:ins w:id="3006" w:author="Iana Siomina" w:date="2024-09-25T21:14:00Z">
              <w:r>
                <w:rPr>
                  <w:rFonts w:ascii="Arial" w:hAnsi="Arial" w:eastAsia="宋体"/>
                  <w:b/>
                  <w:sz w:val="15"/>
                  <w:szCs w:val="16"/>
                </w:rPr>
                <w:t xml:space="preserve"> </w:t>
              </w:r>
            </w:ins>
            <w:ins w:id="3007" w:author="Iana Siomina" w:date="2024-09-25T21:14:00Z">
              <w:r>
                <w:rPr>
                  <w:rFonts w:ascii="Arial" w:hAnsi="Arial" w:eastAsia="宋体"/>
                  <w:b/>
                  <w:sz w:val="15"/>
                  <w:szCs w:val="16"/>
                  <w:lang w:val="sv-SE"/>
                </w:rPr>
                <w:t>(PRS Ês/Iot)</w:t>
              </w:r>
            </w:ins>
            <w:ins w:id="3008" w:author="Iana Siomina" w:date="2024-09-25T21:14:00Z">
              <w:r>
                <w:rPr>
                  <w:rFonts w:ascii="Arial" w:hAnsi="Arial" w:eastAsia="宋体"/>
                  <w:b/>
                  <w:i/>
                  <w:sz w:val="15"/>
                  <w:szCs w:val="16"/>
                  <w:vertAlign w:val="subscript"/>
                  <w:lang w:val="sv-SE"/>
                </w:rPr>
                <w:t>i</w:t>
              </w:r>
            </w:ins>
            <w:ins w:id="3009" w:author="Iana Siomina" w:date="2024-09-25T21:14:00Z">
              <w:r>
                <w:rPr>
                  <w:rFonts w:ascii="Arial" w:hAnsi="Arial" w:eastAsia="宋体"/>
                  <w:b/>
                  <w:sz w:val="15"/>
                  <w:szCs w:val="16"/>
                  <w:lang w:val="sv-SE"/>
                </w:rPr>
                <w:t xml:space="preserve"> ≥ </w:t>
              </w:r>
            </w:ins>
          </w:p>
          <w:p w14:paraId="1279D17B">
            <w:pPr>
              <w:keepNext/>
              <w:keepLines/>
              <w:spacing w:after="0"/>
              <w:jc w:val="center"/>
              <w:rPr>
                <w:ins w:id="3010" w:author="Iana Siomina" w:date="2024-09-25T21:14:00Z"/>
                <w:rFonts w:ascii="Arial" w:hAnsi="Arial" w:eastAsia="宋体"/>
                <w:b/>
                <w:sz w:val="15"/>
                <w:szCs w:val="16"/>
                <w:lang w:val="sv-SE"/>
              </w:rPr>
            </w:pPr>
            <w:ins w:id="3011" w:author="Iana Siomina" w:date="2024-09-25T21:14:00Z">
              <w:r>
                <w:rPr>
                  <w:rFonts w:ascii="Arial" w:hAnsi="Arial" w:eastAsia="宋体"/>
                  <w:b/>
                  <w:sz w:val="15"/>
                  <w:szCs w:val="16"/>
                  <w:lang w:val="sv-SE"/>
                </w:rPr>
                <w:t>-6dB</w:t>
              </w:r>
            </w:ins>
          </w:p>
        </w:tc>
        <w:tc>
          <w:tcPr>
            <w:tcW w:w="7942" w:type="dxa"/>
            <w:gridSpan w:val="6"/>
            <w:vAlign w:val="center"/>
          </w:tcPr>
          <w:p w14:paraId="66660C16">
            <w:pPr>
              <w:keepNext/>
              <w:keepLines/>
              <w:spacing w:after="0"/>
              <w:jc w:val="center"/>
              <w:rPr>
                <w:ins w:id="3012" w:author="Iana Siomina" w:date="2024-09-25T21:14:00Z"/>
                <w:rFonts w:ascii="Arial" w:hAnsi="Arial" w:eastAsia="宋体"/>
                <w:b/>
                <w:sz w:val="18"/>
              </w:rPr>
            </w:pPr>
            <w:ins w:id="3013" w:author="Iana Siomina" w:date="2024-09-25T21:14:00Z">
              <w:r>
                <w:rPr>
                  <w:rFonts w:ascii="Arial" w:hAnsi="Arial" w:eastAsia="宋体"/>
                  <w:b/>
                  <w:sz w:val="18"/>
                </w:rPr>
                <w:t>Conditions</w:t>
              </w:r>
            </w:ins>
          </w:p>
        </w:tc>
      </w:tr>
      <w:tr w14:paraId="44151C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14" w:author="Iana Siomina" w:date="2024-09-25T21:14:00Z"/>
        </w:trPr>
        <w:tc>
          <w:tcPr>
            <w:tcW w:w="1043" w:type="dxa"/>
            <w:vMerge w:val="continue"/>
            <w:vAlign w:val="center"/>
          </w:tcPr>
          <w:p w14:paraId="0877C38D">
            <w:pPr>
              <w:keepNext/>
              <w:keepLines/>
              <w:spacing w:after="0"/>
              <w:jc w:val="center"/>
              <w:rPr>
                <w:ins w:id="3015" w:author="Iana Siomina" w:date="2024-09-25T21:14:00Z"/>
                <w:rFonts w:ascii="Arial" w:hAnsi="Arial" w:eastAsia="宋体"/>
                <w:b/>
                <w:sz w:val="18"/>
              </w:rPr>
            </w:pPr>
          </w:p>
        </w:tc>
        <w:tc>
          <w:tcPr>
            <w:tcW w:w="1079" w:type="dxa"/>
            <w:vMerge w:val="continue"/>
            <w:vAlign w:val="center"/>
          </w:tcPr>
          <w:p w14:paraId="7595B716">
            <w:pPr>
              <w:keepNext/>
              <w:keepLines/>
              <w:spacing w:after="0"/>
              <w:jc w:val="center"/>
              <w:rPr>
                <w:ins w:id="3016" w:author="Iana Siomina" w:date="2024-09-25T21:14:00Z"/>
                <w:rFonts w:ascii="Arial" w:hAnsi="Arial" w:eastAsia="宋体"/>
                <w:b/>
                <w:sz w:val="18"/>
              </w:rPr>
            </w:pPr>
          </w:p>
        </w:tc>
        <w:tc>
          <w:tcPr>
            <w:tcW w:w="992" w:type="dxa"/>
            <w:vMerge w:val="restart"/>
            <w:vAlign w:val="center"/>
          </w:tcPr>
          <w:p w14:paraId="0B9DB00C">
            <w:pPr>
              <w:keepNext/>
              <w:keepLines/>
              <w:spacing w:after="0"/>
              <w:jc w:val="center"/>
              <w:rPr>
                <w:ins w:id="3017" w:author="Iana Siomina" w:date="2024-09-25T21:14:00Z"/>
                <w:rFonts w:ascii="Arial" w:hAnsi="Arial" w:eastAsia="宋体"/>
                <w:b/>
                <w:sz w:val="18"/>
                <w:lang w:eastAsia="zh-CN"/>
              </w:rPr>
            </w:pPr>
            <w:ins w:id="3018" w:author="Iana Siomina" w:date="2024-09-25T21:14:00Z">
              <w:r>
                <w:rPr>
                  <w:rFonts w:ascii="Arial" w:hAnsi="Arial" w:eastAsia="宋体"/>
                  <w:b/>
                  <w:sz w:val="18"/>
                </w:rPr>
                <w:t>PRS SCS</w:t>
              </w:r>
            </w:ins>
          </w:p>
        </w:tc>
        <w:tc>
          <w:tcPr>
            <w:tcW w:w="1134" w:type="dxa"/>
            <w:vMerge w:val="restart"/>
            <w:vAlign w:val="center"/>
          </w:tcPr>
          <w:p w14:paraId="3B7762F3">
            <w:pPr>
              <w:keepNext/>
              <w:keepLines/>
              <w:spacing w:after="0"/>
              <w:jc w:val="center"/>
              <w:rPr>
                <w:ins w:id="3019" w:author="Iana Siomina" w:date="2024-09-25T21:14:00Z"/>
                <w:rFonts w:ascii="Arial" w:hAnsi="Arial" w:eastAsia="宋体"/>
                <w:b/>
                <w:sz w:val="18"/>
                <w:lang w:eastAsia="zh-CN"/>
              </w:rPr>
            </w:pPr>
            <w:ins w:id="3020" w:author="Iana Siomina" w:date="2024-09-25T21:14:00Z">
              <w:r>
                <w:rPr>
                  <w:rFonts w:ascii="Arial" w:hAnsi="Arial" w:eastAsia="宋体"/>
                  <w:b/>
                  <w:sz w:val="18"/>
                  <w:lang w:eastAsia="zh-CN"/>
                </w:rPr>
                <w:t>PRS bandwidth</w:t>
              </w:r>
            </w:ins>
          </w:p>
          <w:p w14:paraId="6E1BCCA8">
            <w:pPr>
              <w:keepNext/>
              <w:keepLines/>
              <w:spacing w:after="0"/>
              <w:jc w:val="center"/>
              <w:rPr>
                <w:ins w:id="3021" w:author="Iana Siomina" w:date="2024-09-25T21:14:00Z"/>
                <w:rFonts w:ascii="Arial" w:hAnsi="Arial" w:eastAsia="宋体"/>
                <w:b/>
                <w:sz w:val="18"/>
              </w:rPr>
            </w:pPr>
            <w:ins w:id="3022" w:author="Iana Siomina" w:date="2024-09-25T21:14:00Z">
              <w:r>
                <w:rPr>
                  <w:rFonts w:ascii="Arial" w:hAnsi="Arial" w:eastAsia="宋体"/>
                  <w:b/>
                  <w:sz w:val="18"/>
                  <w:vertAlign w:val="superscript"/>
                </w:rPr>
                <w:t>Note 1</w:t>
              </w:r>
            </w:ins>
          </w:p>
        </w:tc>
        <w:tc>
          <w:tcPr>
            <w:tcW w:w="1367" w:type="dxa"/>
            <w:vMerge w:val="restart"/>
            <w:vAlign w:val="center"/>
          </w:tcPr>
          <w:p w14:paraId="3B8734B4">
            <w:pPr>
              <w:keepNext/>
              <w:keepLines/>
              <w:spacing w:after="0"/>
              <w:jc w:val="center"/>
              <w:rPr>
                <w:ins w:id="3023" w:author="Iana Siomina" w:date="2024-09-25T21:14:00Z"/>
                <w:rFonts w:ascii="Arial" w:hAnsi="Arial" w:eastAsia="宋体"/>
                <w:b/>
                <w:sz w:val="18"/>
                <w:lang w:eastAsia="zh-CN"/>
              </w:rPr>
            </w:pPr>
            <w:ins w:id="3024" w:author="Iana Siomina" w:date="2024-09-25T21:14:00Z">
              <w:r>
                <w:rPr>
                  <w:rFonts w:ascii="Arial" w:hAnsi="Arial" w:eastAsia="宋体"/>
                  <w:b/>
                  <w:sz w:val="18"/>
                  <w:lang w:eastAsia="zh-CN"/>
                </w:rPr>
                <w:t>PRS resource repetition (</w:t>
              </w:r>
            </w:ins>
            <m:oMath>
              <m:sSubSup>
                <m:sSubSupPr>
                  <m:ctrlPr>
                    <w:ins w:id="3025" w:author="Iana Siomina" w:date="2024-09-25T21:14:00Z">
                      <w:rPr>
                        <w:rFonts w:ascii="Cambria Math" w:hAnsi="Cambria Math" w:eastAsia="宋体"/>
                        <w:b/>
                        <w:bCs/>
                        <w:i/>
                        <w:iCs/>
                        <w:sz w:val="18"/>
                        <w:lang w:val="en-US" w:eastAsia="zh-CN"/>
                      </w:rPr>
                    </w:ins>
                  </m:ctrlPr>
                </m:sSubSupPr>
                <m:e>
                  <w:ins w:id="3026" w:author="Iana Siomina" w:date="2024-09-25T21:14:00Z">
                    <m:r>
                      <m:rPr>
                        <m:sty m:val="b"/>
                      </m:rPr>
                      <w:rPr>
                        <w:rFonts w:ascii="Cambria Math" w:hAnsi="Cambria Math" w:eastAsia="宋体"/>
                        <w:sz w:val="18"/>
                        <w:lang w:eastAsia="zh-CN"/>
                      </w:rPr>
                      <m:t>T</m:t>
                    </m:r>
                  </w:ins>
                  <m:ctrlPr>
                    <w:ins w:id="3027" w:author="Iana Siomina" w:date="2024-09-25T21:14:00Z">
                      <w:rPr>
                        <w:rFonts w:ascii="Cambria Math" w:hAnsi="Cambria Math" w:eastAsia="宋体"/>
                        <w:b/>
                        <w:bCs/>
                        <w:i/>
                        <w:iCs/>
                        <w:sz w:val="18"/>
                        <w:lang w:val="en-US" w:eastAsia="zh-CN"/>
                      </w:rPr>
                    </w:ins>
                  </m:ctrlPr>
                </m:e>
                <m:sub>
                  <w:ins w:id="3028" w:author="Iana Siomina" w:date="2024-09-25T21:14:00Z">
                    <m:r>
                      <m:rPr>
                        <m:nor/>
                        <m:sty m:val="b"/>
                      </m:rPr>
                      <w:rPr>
                        <w:rFonts w:ascii="Arial" w:hAnsi="Arial" w:eastAsia="宋体"/>
                        <w:b/>
                        <w:bCs/>
                        <w:sz w:val="18"/>
                        <w:lang w:eastAsia="zh-CN"/>
                      </w:rPr>
                      <m:t>rep</m:t>
                    </m:r>
                  </w:ins>
                  <m:ctrlPr>
                    <w:ins w:id="3029" w:author="Iana Siomina" w:date="2024-09-25T21:14:00Z">
                      <w:rPr>
                        <w:rFonts w:ascii="Cambria Math" w:hAnsi="Cambria Math" w:eastAsia="宋体"/>
                        <w:b/>
                        <w:bCs/>
                        <w:i/>
                        <w:iCs/>
                        <w:sz w:val="18"/>
                        <w:lang w:val="en-US" w:eastAsia="zh-CN"/>
                      </w:rPr>
                    </w:ins>
                  </m:ctrlPr>
                </m:sub>
                <m:sup>
                  <w:ins w:id="3030" w:author="Iana Siomina" w:date="2024-09-25T21:14:00Z">
                    <m:r>
                      <m:rPr>
                        <m:nor/>
                        <m:sty m:val="b"/>
                      </m:rPr>
                      <w:rPr>
                        <w:rFonts w:ascii="Arial" w:hAnsi="Arial" w:eastAsia="宋体"/>
                        <w:b/>
                        <w:bCs/>
                        <w:sz w:val="18"/>
                        <w:lang w:eastAsia="zh-CN"/>
                      </w:rPr>
                      <m:t>PRS</m:t>
                    </m:r>
                  </w:ins>
                  <m:ctrlPr>
                    <w:ins w:id="3031" w:author="Iana Siomina" w:date="2024-09-25T21:14:00Z">
                      <w:rPr>
                        <w:rFonts w:ascii="Cambria Math" w:hAnsi="Cambria Math" w:eastAsia="宋体"/>
                        <w:b/>
                        <w:bCs/>
                        <w:i/>
                        <w:iCs/>
                        <w:sz w:val="18"/>
                        <w:lang w:val="en-US" w:eastAsia="zh-CN"/>
                      </w:rPr>
                    </w:ins>
                  </m:ctrlPr>
                </m:sup>
              </m:sSubSup>
              <w:ins w:id="3032" w:author="Iana Siomina" w:date="2024-09-25T21:14:00Z">
                <m:r>
                  <m:rPr>
                    <m:sty m:val="b"/>
                  </m:rPr>
                  <w:rPr>
                    <w:rFonts w:ascii="Cambria Math" w:hAnsi="Cambria Math" w:eastAsia="宋体"/>
                    <w:sz w:val="18"/>
                    <w:lang w:eastAsia="zh-CN"/>
                  </w:rPr>
                  <m:t>∗</m:t>
                </m:r>
              </w:ins>
              <m:sSub>
                <m:sSubPr>
                  <m:ctrlPr>
                    <w:ins w:id="3033" w:author="Iana Siomina" w:date="2024-09-25T21:14:00Z">
                      <w:rPr>
                        <w:rFonts w:ascii="Cambria Math" w:hAnsi="Cambria Math" w:eastAsia="宋体"/>
                        <w:b/>
                        <w:bCs/>
                        <w:i/>
                        <w:iCs/>
                        <w:sz w:val="18"/>
                        <w:lang w:val="en-US" w:eastAsia="zh-CN"/>
                      </w:rPr>
                    </w:ins>
                  </m:ctrlPr>
                </m:sSubPr>
                <m:e>
                  <w:ins w:id="3034" w:author="Iana Siomina" w:date="2024-09-25T21:14:00Z">
                    <m:r>
                      <m:rPr>
                        <m:sty m:val="b"/>
                      </m:rPr>
                      <w:rPr>
                        <w:rFonts w:ascii="Cambria Math" w:hAnsi="Cambria Math" w:eastAsia="宋体"/>
                        <w:sz w:val="18"/>
                        <w:lang w:eastAsia="zh-CN"/>
                      </w:rPr>
                      <m:t>L</m:t>
                    </m:r>
                  </w:ins>
                  <m:ctrlPr>
                    <w:ins w:id="3035" w:author="Iana Siomina" w:date="2024-09-25T21:14:00Z">
                      <w:rPr>
                        <w:rFonts w:ascii="Cambria Math" w:hAnsi="Cambria Math" w:eastAsia="宋体"/>
                        <w:b/>
                        <w:bCs/>
                        <w:i/>
                        <w:iCs/>
                        <w:sz w:val="18"/>
                        <w:lang w:val="en-US" w:eastAsia="zh-CN"/>
                      </w:rPr>
                    </w:ins>
                  </m:ctrlPr>
                </m:e>
                <m:sub>
                  <w:ins w:id="3036" w:author="Iana Siomina" w:date="2024-09-25T21:14:00Z">
                    <m:r>
                      <m:rPr>
                        <m:nor/>
                        <m:sty m:val="b"/>
                      </m:rPr>
                      <w:rPr>
                        <w:rFonts w:ascii="Arial" w:hAnsi="Arial" w:eastAsia="宋体"/>
                        <w:b/>
                        <w:bCs/>
                        <w:sz w:val="18"/>
                        <w:lang w:eastAsia="zh-CN"/>
                      </w:rPr>
                      <m:t>PRS</m:t>
                    </m:r>
                  </w:ins>
                  <m:ctrlPr>
                    <w:ins w:id="3037" w:author="Iana Siomina" w:date="2024-09-25T21:14:00Z">
                      <w:rPr>
                        <w:rFonts w:ascii="Cambria Math" w:hAnsi="Cambria Math" w:eastAsia="宋体"/>
                        <w:b/>
                        <w:bCs/>
                        <w:i/>
                        <w:iCs/>
                        <w:sz w:val="18"/>
                        <w:lang w:val="en-US" w:eastAsia="zh-CN"/>
                      </w:rPr>
                    </w:ins>
                  </m:ctrlPr>
                </m:sub>
              </m:sSub>
              <w:ins w:id="3038" w:author="Iana Siomina" w:date="2024-09-25T21:14:00Z">
                <m:r>
                  <m:rPr>
                    <m:sty m:val="b"/>
                  </m:rPr>
                  <w:rPr>
                    <w:rFonts w:ascii="Cambria Math" w:hAnsi="Cambria Math" w:eastAsia="宋体"/>
                    <w:sz w:val="18"/>
                    <w:lang w:eastAsia="zh-CN"/>
                  </w:rPr>
                  <m:t>/</m:t>
                </m:r>
              </w:ins>
              <m:sSubSup>
                <m:sSubSupPr>
                  <m:ctrlPr>
                    <w:ins w:id="3039" w:author="Iana Siomina" w:date="2024-09-25T21:14:00Z">
                      <w:rPr>
                        <w:rFonts w:ascii="Cambria Math" w:hAnsi="Cambria Math" w:eastAsia="宋体"/>
                        <w:b/>
                        <w:bCs/>
                        <w:i/>
                        <w:iCs/>
                        <w:sz w:val="18"/>
                        <w:lang w:val="en-US" w:eastAsia="zh-CN"/>
                      </w:rPr>
                    </w:ins>
                  </m:ctrlPr>
                </m:sSubSupPr>
                <m:e>
                  <w:ins w:id="3040" w:author="Iana Siomina" w:date="2024-09-25T21:14:00Z">
                    <m:r>
                      <m:rPr>
                        <m:sty m:val="b"/>
                      </m:rPr>
                      <w:rPr>
                        <w:rFonts w:ascii="Cambria Math" w:hAnsi="Cambria Math" w:eastAsia="宋体"/>
                        <w:sz w:val="18"/>
                        <w:lang w:eastAsia="zh-CN"/>
                      </w:rPr>
                      <m:t>K</m:t>
                    </m:r>
                  </w:ins>
                  <m:ctrlPr>
                    <w:ins w:id="3041" w:author="Iana Siomina" w:date="2024-09-25T21:14:00Z">
                      <w:rPr>
                        <w:rFonts w:ascii="Cambria Math" w:hAnsi="Cambria Math" w:eastAsia="宋体"/>
                        <w:b/>
                        <w:bCs/>
                        <w:i/>
                        <w:iCs/>
                        <w:sz w:val="18"/>
                        <w:lang w:val="en-US" w:eastAsia="zh-CN"/>
                      </w:rPr>
                    </w:ins>
                  </m:ctrlPr>
                </m:e>
                <m:sub>
                  <w:ins w:id="3042" w:author="Iana Siomina" w:date="2024-09-25T21:14:00Z">
                    <m:r>
                      <m:rPr>
                        <m:nor/>
                        <m:sty m:val="b"/>
                      </m:rPr>
                      <w:rPr>
                        <w:rFonts w:ascii="Arial" w:hAnsi="Arial" w:eastAsia="宋体"/>
                        <w:b/>
                        <w:bCs/>
                        <w:sz w:val="18"/>
                        <w:lang w:eastAsia="zh-CN"/>
                      </w:rPr>
                      <m:t>comb</m:t>
                    </m:r>
                  </w:ins>
                  <m:ctrlPr>
                    <w:ins w:id="3043" w:author="Iana Siomina" w:date="2024-09-25T21:14:00Z">
                      <w:rPr>
                        <w:rFonts w:ascii="Cambria Math" w:hAnsi="Cambria Math" w:eastAsia="宋体"/>
                        <w:b/>
                        <w:bCs/>
                        <w:i/>
                        <w:iCs/>
                        <w:sz w:val="18"/>
                        <w:lang w:val="en-US" w:eastAsia="zh-CN"/>
                      </w:rPr>
                    </w:ins>
                  </m:ctrlPr>
                </m:sub>
                <m:sup>
                  <w:ins w:id="3044" w:author="Iana Siomina" w:date="2024-09-25T21:14:00Z">
                    <m:r>
                      <m:rPr>
                        <m:nor/>
                        <m:sty m:val="b"/>
                      </m:rPr>
                      <w:rPr>
                        <w:rFonts w:ascii="Arial" w:hAnsi="Arial" w:eastAsia="宋体"/>
                        <w:b/>
                        <w:bCs/>
                        <w:sz w:val="18"/>
                        <w:lang w:eastAsia="zh-CN"/>
                      </w:rPr>
                      <m:t>PRS</m:t>
                    </m:r>
                  </w:ins>
                  <m:ctrlPr>
                    <w:ins w:id="3045" w:author="Iana Siomina" w:date="2024-09-25T21:14:00Z">
                      <w:rPr>
                        <w:rFonts w:ascii="Cambria Math" w:hAnsi="Cambria Math" w:eastAsia="宋体"/>
                        <w:b/>
                        <w:bCs/>
                        <w:i/>
                        <w:iCs/>
                        <w:sz w:val="18"/>
                        <w:lang w:val="en-US" w:eastAsia="zh-CN"/>
                      </w:rPr>
                    </w:ins>
                  </m:ctrlPr>
                </m:sup>
              </m:sSubSup>
            </m:oMath>
            <w:ins w:id="3046" w:author="Iana Siomina" w:date="2024-09-25T21:14:00Z">
              <w:r>
                <w:rPr>
                  <w:rFonts w:ascii="Arial" w:hAnsi="Arial" w:eastAsia="宋体"/>
                  <w:b/>
                  <w:sz w:val="18"/>
                  <w:lang w:eastAsia="zh-CN"/>
                </w:rPr>
                <w:t>)</w:t>
              </w:r>
            </w:ins>
          </w:p>
          <w:p w14:paraId="4CFDB7FA">
            <w:pPr>
              <w:keepNext/>
              <w:keepLines/>
              <w:spacing w:after="0"/>
              <w:jc w:val="center"/>
              <w:rPr>
                <w:ins w:id="3047" w:author="Iana Siomina" w:date="2024-09-25T21:14:00Z"/>
                <w:rFonts w:ascii="Arial" w:hAnsi="Arial" w:eastAsia="宋体"/>
                <w:b/>
                <w:sz w:val="18"/>
                <w:lang w:eastAsia="zh-CN"/>
              </w:rPr>
            </w:pPr>
            <w:ins w:id="3048" w:author="Iana Siomina" w:date="2024-09-25T21:14:00Z">
              <w:r>
                <w:rPr>
                  <w:rFonts w:ascii="Arial" w:hAnsi="Arial" w:eastAsia="宋体"/>
                  <w:b/>
                  <w:sz w:val="18"/>
                  <w:vertAlign w:val="superscript"/>
                </w:rPr>
                <w:t>Note 2</w:t>
              </w:r>
            </w:ins>
          </w:p>
        </w:tc>
        <w:tc>
          <w:tcPr>
            <w:tcW w:w="4449" w:type="dxa"/>
            <w:gridSpan w:val="3"/>
            <w:vAlign w:val="center"/>
          </w:tcPr>
          <w:p w14:paraId="3C87E2D0">
            <w:pPr>
              <w:keepNext/>
              <w:keepLines/>
              <w:spacing w:after="0"/>
              <w:jc w:val="center"/>
              <w:rPr>
                <w:ins w:id="3049" w:author="Iana Siomina" w:date="2024-09-25T21:14:00Z"/>
                <w:rFonts w:ascii="Arial" w:hAnsi="Arial" w:eastAsia="宋体"/>
                <w:b/>
                <w:sz w:val="18"/>
              </w:rPr>
            </w:pPr>
            <w:ins w:id="3050" w:author="Iana Siomina" w:date="2024-09-25T21:14:00Z">
              <w:r>
                <w:rPr>
                  <w:rFonts w:ascii="Arial" w:hAnsi="Arial" w:eastAsia="宋体"/>
                  <w:b/>
                  <w:sz w:val="18"/>
                </w:rPr>
                <w:t>Io</w:t>
              </w:r>
            </w:ins>
            <w:ins w:id="3051" w:author="Iana Siomina" w:date="2024-09-25T21:14:00Z">
              <w:r>
                <w:rPr>
                  <w:rFonts w:ascii="Arial" w:hAnsi="Arial" w:eastAsia="宋体"/>
                  <w:b/>
                  <w:sz w:val="18"/>
                  <w:vertAlign w:val="superscript"/>
                  <w:lang w:eastAsia="zh-CN"/>
                </w:rPr>
                <w:t xml:space="preserve"> Note 3</w:t>
              </w:r>
            </w:ins>
            <w:ins w:id="3052" w:author="Iana Siomina" w:date="2024-09-25T21:14:00Z">
              <w:r>
                <w:rPr>
                  <w:rFonts w:ascii="Arial" w:hAnsi="Arial" w:eastAsia="宋体"/>
                  <w:b/>
                  <w:sz w:val="18"/>
                </w:rPr>
                <w:t xml:space="preserve"> range</w:t>
              </w:r>
            </w:ins>
          </w:p>
        </w:tc>
      </w:tr>
      <w:tr w14:paraId="1E0E6D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53" w:author="Iana Siomina" w:date="2024-09-25T21:14:00Z"/>
        </w:trPr>
        <w:tc>
          <w:tcPr>
            <w:tcW w:w="1043" w:type="dxa"/>
            <w:vMerge w:val="continue"/>
            <w:vAlign w:val="center"/>
          </w:tcPr>
          <w:p w14:paraId="78E409C7">
            <w:pPr>
              <w:keepNext/>
              <w:keepLines/>
              <w:spacing w:after="0"/>
              <w:jc w:val="center"/>
              <w:rPr>
                <w:ins w:id="3054" w:author="Iana Siomina" w:date="2024-09-25T21:14:00Z"/>
                <w:rFonts w:ascii="Arial" w:hAnsi="Arial" w:eastAsia="宋体"/>
                <w:b/>
                <w:sz w:val="18"/>
              </w:rPr>
            </w:pPr>
          </w:p>
        </w:tc>
        <w:tc>
          <w:tcPr>
            <w:tcW w:w="1079" w:type="dxa"/>
            <w:vMerge w:val="continue"/>
            <w:vAlign w:val="center"/>
          </w:tcPr>
          <w:p w14:paraId="5F580C8E">
            <w:pPr>
              <w:keepNext/>
              <w:keepLines/>
              <w:spacing w:after="0"/>
              <w:jc w:val="center"/>
              <w:rPr>
                <w:ins w:id="3055" w:author="Iana Siomina" w:date="2024-09-25T21:14:00Z"/>
                <w:rFonts w:ascii="Arial" w:hAnsi="Arial" w:eastAsia="宋体"/>
                <w:b/>
                <w:sz w:val="18"/>
              </w:rPr>
            </w:pPr>
          </w:p>
        </w:tc>
        <w:tc>
          <w:tcPr>
            <w:tcW w:w="992" w:type="dxa"/>
            <w:vMerge w:val="continue"/>
            <w:vAlign w:val="center"/>
          </w:tcPr>
          <w:p w14:paraId="4FE687C4">
            <w:pPr>
              <w:keepNext/>
              <w:keepLines/>
              <w:spacing w:after="0"/>
              <w:jc w:val="center"/>
              <w:rPr>
                <w:ins w:id="3056" w:author="Iana Siomina" w:date="2024-09-25T21:14:00Z"/>
                <w:rFonts w:ascii="Arial" w:hAnsi="Arial" w:eastAsia="宋体"/>
                <w:b/>
                <w:sz w:val="18"/>
                <w:lang w:eastAsia="zh-CN"/>
              </w:rPr>
            </w:pPr>
          </w:p>
        </w:tc>
        <w:tc>
          <w:tcPr>
            <w:tcW w:w="1134" w:type="dxa"/>
            <w:vMerge w:val="continue"/>
            <w:vAlign w:val="center"/>
          </w:tcPr>
          <w:p w14:paraId="59F33E6C">
            <w:pPr>
              <w:keepNext/>
              <w:keepLines/>
              <w:spacing w:after="0"/>
              <w:jc w:val="center"/>
              <w:rPr>
                <w:ins w:id="3057" w:author="Iana Siomina" w:date="2024-09-25T21:14:00Z"/>
                <w:rFonts w:ascii="Arial" w:hAnsi="Arial" w:eastAsia="宋体"/>
                <w:b/>
                <w:sz w:val="18"/>
              </w:rPr>
            </w:pPr>
          </w:p>
        </w:tc>
        <w:tc>
          <w:tcPr>
            <w:tcW w:w="1367" w:type="dxa"/>
            <w:vMerge w:val="continue"/>
            <w:vAlign w:val="center"/>
          </w:tcPr>
          <w:p w14:paraId="63AE955E">
            <w:pPr>
              <w:keepNext/>
              <w:keepLines/>
              <w:spacing w:after="0"/>
              <w:jc w:val="center"/>
              <w:rPr>
                <w:ins w:id="3058" w:author="Iana Siomina" w:date="2024-09-25T21:14:00Z"/>
                <w:rFonts w:ascii="Arial" w:hAnsi="Arial" w:eastAsia="宋体"/>
                <w:b/>
                <w:sz w:val="18"/>
                <w:lang w:eastAsia="zh-CN"/>
              </w:rPr>
            </w:pPr>
          </w:p>
        </w:tc>
        <w:tc>
          <w:tcPr>
            <w:tcW w:w="2040" w:type="dxa"/>
            <w:vAlign w:val="center"/>
          </w:tcPr>
          <w:p w14:paraId="3BA512B6">
            <w:pPr>
              <w:keepNext/>
              <w:keepLines/>
              <w:spacing w:after="0"/>
              <w:jc w:val="center"/>
              <w:rPr>
                <w:ins w:id="3059" w:author="Iana Siomina" w:date="2024-09-25T21:14:00Z"/>
                <w:rFonts w:ascii="Arial" w:hAnsi="Arial" w:eastAsia="宋体"/>
                <w:b/>
                <w:sz w:val="18"/>
              </w:rPr>
            </w:pPr>
            <w:ins w:id="3060" w:author="Iana Siomina" w:date="2024-09-25T21:14:00Z">
              <w:r>
                <w:rPr>
                  <w:rFonts w:ascii="Arial" w:hAnsi="Arial" w:eastAsia="宋体"/>
                  <w:b/>
                  <w:sz w:val="18"/>
                </w:rPr>
                <w:t>NR operating band groups</w:t>
              </w:r>
            </w:ins>
            <w:ins w:id="3061" w:author="Iana Siomina" w:date="2024-09-25T21:14:00Z">
              <w:r>
                <w:rPr>
                  <w:rFonts w:ascii="Arial" w:hAnsi="Arial" w:eastAsia="宋体"/>
                  <w:b/>
                  <w:sz w:val="18"/>
                  <w:vertAlign w:val="superscript"/>
                </w:rPr>
                <w:t xml:space="preserve"> Note 4</w:t>
              </w:r>
            </w:ins>
          </w:p>
        </w:tc>
        <w:tc>
          <w:tcPr>
            <w:tcW w:w="1134" w:type="dxa"/>
            <w:vAlign w:val="center"/>
          </w:tcPr>
          <w:p w14:paraId="46CBA89B">
            <w:pPr>
              <w:keepNext/>
              <w:keepLines/>
              <w:spacing w:after="0"/>
              <w:jc w:val="center"/>
              <w:rPr>
                <w:ins w:id="3062" w:author="Iana Siomina" w:date="2024-09-25T21:14:00Z"/>
                <w:rFonts w:ascii="Arial" w:hAnsi="Arial" w:eastAsia="宋体"/>
                <w:b/>
                <w:sz w:val="18"/>
              </w:rPr>
            </w:pPr>
            <w:ins w:id="3063" w:author="Iana Siomina" w:date="2024-09-25T21:14:00Z">
              <w:r>
                <w:rPr>
                  <w:rFonts w:ascii="Arial" w:hAnsi="Arial" w:eastAsia="宋体"/>
                  <w:b/>
                  <w:sz w:val="18"/>
                </w:rPr>
                <w:t xml:space="preserve">Minimum Io </w:t>
              </w:r>
            </w:ins>
          </w:p>
        </w:tc>
        <w:tc>
          <w:tcPr>
            <w:tcW w:w="1275" w:type="dxa"/>
            <w:vAlign w:val="center"/>
          </w:tcPr>
          <w:p w14:paraId="0E103002">
            <w:pPr>
              <w:keepNext/>
              <w:keepLines/>
              <w:spacing w:after="0"/>
              <w:jc w:val="center"/>
              <w:rPr>
                <w:ins w:id="3064" w:author="Iana Siomina" w:date="2024-09-25T21:14:00Z"/>
                <w:rFonts w:ascii="Arial" w:hAnsi="Arial" w:eastAsia="宋体"/>
                <w:b/>
                <w:sz w:val="18"/>
              </w:rPr>
            </w:pPr>
            <w:ins w:id="3065" w:author="Iana Siomina" w:date="2024-09-25T21:14:00Z">
              <w:r>
                <w:rPr>
                  <w:rFonts w:ascii="Arial" w:hAnsi="Arial" w:eastAsia="宋体"/>
                  <w:b/>
                  <w:sz w:val="18"/>
                </w:rPr>
                <w:t>Maximum Io</w:t>
              </w:r>
            </w:ins>
          </w:p>
        </w:tc>
      </w:tr>
      <w:tr w14:paraId="558D1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66" w:author="Iana Siomina" w:date="2024-09-25T21:14:00Z"/>
        </w:trPr>
        <w:tc>
          <w:tcPr>
            <w:tcW w:w="1043" w:type="dxa"/>
            <w:vAlign w:val="center"/>
          </w:tcPr>
          <w:p w14:paraId="2A8051BD">
            <w:pPr>
              <w:keepNext/>
              <w:keepLines/>
              <w:spacing w:after="0"/>
              <w:jc w:val="center"/>
              <w:rPr>
                <w:ins w:id="3067" w:author="Iana Siomina" w:date="2024-09-25T21:14:00Z"/>
                <w:rFonts w:ascii="Arial" w:hAnsi="Arial" w:eastAsia="宋体"/>
                <w:b/>
                <w:sz w:val="18"/>
              </w:rPr>
            </w:pPr>
            <w:ins w:id="3068" w:author="Iana Siomina" w:date="2024-09-25T21:14:00Z">
              <w:r>
                <w:rPr>
                  <w:rFonts w:ascii="Arial" w:hAnsi="Arial" w:eastAsia="宋体"/>
                  <w:b/>
                  <w:sz w:val="18"/>
                </w:rPr>
                <w:t>degree</w:t>
              </w:r>
            </w:ins>
            <w:ins w:id="3069" w:author="Iana Siomina" w:date="2024-09-25T21:14:00Z">
              <w:r>
                <w:rPr>
                  <w:rFonts w:ascii="Arial" w:hAnsi="Arial" w:eastAsia="宋体"/>
                  <w:b/>
                  <w:sz w:val="18"/>
                  <w:vertAlign w:val="superscript"/>
                  <w:lang w:eastAsia="zh-CN"/>
                </w:rPr>
                <w:t xml:space="preserve"> </w:t>
              </w:r>
            </w:ins>
          </w:p>
        </w:tc>
        <w:tc>
          <w:tcPr>
            <w:tcW w:w="1079" w:type="dxa"/>
            <w:vAlign w:val="center"/>
          </w:tcPr>
          <w:p w14:paraId="17CC7E14">
            <w:pPr>
              <w:keepNext/>
              <w:keepLines/>
              <w:spacing w:after="0"/>
              <w:jc w:val="center"/>
              <w:rPr>
                <w:ins w:id="3070" w:author="Iana Siomina" w:date="2024-09-25T21:14:00Z"/>
                <w:rFonts w:ascii="Arial" w:hAnsi="Arial" w:eastAsia="宋体"/>
                <w:b/>
                <w:sz w:val="18"/>
              </w:rPr>
            </w:pPr>
            <w:ins w:id="3071" w:author="Iana Siomina" w:date="2024-09-25T21:14:00Z">
              <w:r>
                <w:rPr>
                  <w:rFonts w:ascii="Arial" w:hAnsi="Arial" w:eastAsia="宋体"/>
                  <w:b/>
                  <w:sz w:val="18"/>
                </w:rPr>
                <w:t>degree</w:t>
              </w:r>
            </w:ins>
            <w:ins w:id="3072" w:author="Iana Siomina" w:date="2024-09-25T21:14:00Z">
              <w:r>
                <w:rPr>
                  <w:rFonts w:ascii="Arial" w:hAnsi="Arial" w:eastAsia="宋体"/>
                  <w:b/>
                  <w:sz w:val="18"/>
                  <w:vertAlign w:val="superscript"/>
                  <w:lang w:eastAsia="zh-CN"/>
                </w:rPr>
                <w:t xml:space="preserve"> </w:t>
              </w:r>
            </w:ins>
          </w:p>
        </w:tc>
        <w:tc>
          <w:tcPr>
            <w:tcW w:w="992" w:type="dxa"/>
            <w:vAlign w:val="center"/>
          </w:tcPr>
          <w:p w14:paraId="1B0D8482">
            <w:pPr>
              <w:keepNext/>
              <w:keepLines/>
              <w:spacing w:after="0"/>
              <w:jc w:val="center"/>
              <w:rPr>
                <w:ins w:id="3073" w:author="Iana Siomina" w:date="2024-09-25T21:14:00Z"/>
                <w:rFonts w:ascii="Arial" w:hAnsi="Arial" w:eastAsia="宋体"/>
                <w:b/>
                <w:sz w:val="18"/>
                <w:lang w:eastAsia="zh-CN"/>
              </w:rPr>
            </w:pPr>
            <w:ins w:id="3074" w:author="Iana Siomina" w:date="2024-09-25T21:14:00Z">
              <w:r>
                <w:rPr>
                  <w:rFonts w:ascii="Arial" w:hAnsi="Arial" w:eastAsia="宋体"/>
                  <w:b/>
                  <w:sz w:val="18"/>
                  <w:lang w:eastAsia="zh-CN"/>
                </w:rPr>
                <w:t>kHz</w:t>
              </w:r>
            </w:ins>
          </w:p>
        </w:tc>
        <w:tc>
          <w:tcPr>
            <w:tcW w:w="1134" w:type="dxa"/>
            <w:vAlign w:val="center"/>
          </w:tcPr>
          <w:p w14:paraId="70A12E63">
            <w:pPr>
              <w:keepNext/>
              <w:keepLines/>
              <w:spacing w:after="0"/>
              <w:jc w:val="center"/>
              <w:rPr>
                <w:ins w:id="3075" w:author="Iana Siomina" w:date="2024-09-25T21:14:00Z"/>
                <w:rFonts w:ascii="Arial" w:hAnsi="Arial" w:eastAsia="宋体"/>
                <w:b/>
                <w:sz w:val="18"/>
              </w:rPr>
            </w:pPr>
            <w:ins w:id="3076" w:author="Iana Siomina" w:date="2024-11-03T01:21:00Z">
              <w:r>
                <w:rPr>
                  <w:rFonts w:ascii="Arial" w:hAnsi="Arial" w:eastAsia="宋体"/>
                  <w:b/>
                  <w:sz w:val="18"/>
                </w:rPr>
                <w:t>P</w:t>
              </w:r>
            </w:ins>
            <w:ins w:id="3077" w:author="Iana Siomina" w:date="2024-09-25T21:14:00Z">
              <w:r>
                <w:rPr>
                  <w:rFonts w:ascii="Arial" w:hAnsi="Arial" w:eastAsia="宋体"/>
                  <w:b/>
                  <w:sz w:val="18"/>
                </w:rPr>
                <w:t>RB</w:t>
              </w:r>
            </w:ins>
          </w:p>
        </w:tc>
        <w:tc>
          <w:tcPr>
            <w:tcW w:w="1367" w:type="dxa"/>
            <w:vAlign w:val="center"/>
          </w:tcPr>
          <w:p w14:paraId="727D90E3">
            <w:pPr>
              <w:keepNext/>
              <w:keepLines/>
              <w:spacing w:after="0"/>
              <w:jc w:val="center"/>
              <w:rPr>
                <w:ins w:id="3078" w:author="Iana Siomina" w:date="2024-09-25T21:14:00Z"/>
                <w:rFonts w:ascii="Arial" w:hAnsi="Arial" w:eastAsia="宋体"/>
                <w:b/>
                <w:sz w:val="18"/>
              </w:rPr>
            </w:pPr>
          </w:p>
        </w:tc>
        <w:tc>
          <w:tcPr>
            <w:tcW w:w="2040" w:type="dxa"/>
            <w:vAlign w:val="center"/>
          </w:tcPr>
          <w:p w14:paraId="562C374B">
            <w:pPr>
              <w:keepNext/>
              <w:keepLines/>
              <w:spacing w:after="0"/>
              <w:jc w:val="center"/>
              <w:rPr>
                <w:ins w:id="3079" w:author="Iana Siomina" w:date="2024-09-25T21:14:00Z"/>
                <w:rFonts w:ascii="Arial" w:hAnsi="Arial" w:eastAsia="宋体"/>
                <w:b/>
                <w:sz w:val="18"/>
              </w:rPr>
            </w:pPr>
          </w:p>
        </w:tc>
        <w:tc>
          <w:tcPr>
            <w:tcW w:w="1134" w:type="dxa"/>
            <w:vAlign w:val="center"/>
          </w:tcPr>
          <w:p w14:paraId="7952288F">
            <w:pPr>
              <w:keepNext/>
              <w:keepLines/>
              <w:spacing w:after="0"/>
              <w:jc w:val="center"/>
              <w:rPr>
                <w:ins w:id="3080" w:author="Iana Siomina" w:date="2024-09-25T21:14:00Z"/>
                <w:rFonts w:ascii="Arial" w:hAnsi="Arial" w:eastAsia="宋体"/>
                <w:b/>
                <w:sz w:val="18"/>
              </w:rPr>
            </w:pPr>
            <w:ins w:id="3081" w:author="Iana Siomina" w:date="2024-09-25T21:14:00Z">
              <w:r>
                <w:rPr>
                  <w:rFonts w:ascii="Arial" w:hAnsi="Arial" w:eastAsia="宋体"/>
                  <w:b/>
                  <w:sz w:val="18"/>
                </w:rPr>
                <w:t>dBm/SCS</w:t>
              </w:r>
            </w:ins>
            <w:ins w:id="3082" w:author="Iana Siomina" w:date="2024-09-25T21:14:00Z">
              <w:r>
                <w:rPr>
                  <w:rFonts w:ascii="Arial" w:hAnsi="Arial" w:eastAsia="宋体"/>
                  <w:b/>
                  <w:sz w:val="18"/>
                  <w:vertAlign w:val="superscript"/>
                  <w:lang w:eastAsia="zh-CN"/>
                </w:rPr>
                <w:t xml:space="preserve"> </w:t>
              </w:r>
            </w:ins>
          </w:p>
        </w:tc>
        <w:tc>
          <w:tcPr>
            <w:tcW w:w="1275" w:type="dxa"/>
            <w:vAlign w:val="center"/>
          </w:tcPr>
          <w:p w14:paraId="5FEB00DD">
            <w:pPr>
              <w:keepNext/>
              <w:keepLines/>
              <w:spacing w:after="0"/>
              <w:jc w:val="center"/>
              <w:rPr>
                <w:ins w:id="3083" w:author="Iana Siomina" w:date="2024-09-25T21:14:00Z"/>
                <w:rFonts w:ascii="Arial" w:hAnsi="Arial" w:eastAsia="宋体"/>
                <w:b/>
                <w:sz w:val="18"/>
              </w:rPr>
            </w:pPr>
            <w:ins w:id="3084" w:author="Iana Siomina" w:date="2024-09-25T21:14:00Z">
              <w:r>
                <w:rPr>
                  <w:rFonts w:ascii="Arial" w:hAnsi="Arial" w:eastAsia="宋体"/>
                  <w:b/>
                  <w:sz w:val="18"/>
                </w:rPr>
                <w:t>dBm/BW</w:t>
              </w:r>
            </w:ins>
            <w:ins w:id="3085" w:author="Iana Siomina" w:date="2024-09-25T21:14:00Z">
              <w:r>
                <w:rPr>
                  <w:rFonts w:ascii="Arial" w:hAnsi="Arial" w:eastAsia="宋体"/>
                  <w:b/>
                  <w:sz w:val="18"/>
                  <w:vertAlign w:val="subscript"/>
                </w:rPr>
                <w:t>Channel</w:t>
              </w:r>
            </w:ins>
          </w:p>
        </w:tc>
      </w:tr>
      <w:tr w14:paraId="7C9E9A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86"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207E829A">
            <w:pPr>
              <w:keepNext/>
              <w:keepLines/>
              <w:spacing w:after="0"/>
              <w:jc w:val="center"/>
              <w:rPr>
                <w:ins w:id="3087" w:author="Iana Siomina" w:date="2024-09-25T21:14:00Z"/>
                <w:rFonts w:ascii="Arial" w:hAnsi="Arial" w:eastAsia="宋体"/>
                <w:sz w:val="18"/>
                <w:highlight w:val="none"/>
                <w:lang w:eastAsia="zh-CN"/>
                <w:rPrChange w:id="3088" w:author="CATT" w:date="2024-11-19T17:58:55Z">
                  <w:rPr>
                    <w:ins w:id="3089" w:author="Iana Siomina" w:date="2024-09-25T21:14:00Z"/>
                    <w:rFonts w:ascii="Arial" w:hAnsi="Arial" w:eastAsia="宋体"/>
                    <w:sz w:val="18"/>
                    <w:highlight w:val="magenta"/>
                    <w:lang w:eastAsia="zh-CN"/>
                  </w:rPr>
                </w:rPrChange>
              </w:rPr>
            </w:pPr>
            <w:ins w:id="3090" w:author="Iana Siomina" w:date="2024-09-25T21:14:00Z">
              <w:del w:id="3091" w:author="CATT" w:date="2024-11-19T18:05:27Z">
                <w:r>
                  <w:rPr>
                    <w:rFonts w:ascii="Arial" w:hAnsi="Arial" w:eastAsia="宋体"/>
                    <w:sz w:val="18"/>
                    <w:highlight w:val="none"/>
                    <w:lang w:eastAsia="zh-CN"/>
                    <w:rPrChange w:id="3092" w:author="CATT" w:date="2024-11-19T17:58:55Z">
                      <w:rPr>
                        <w:rFonts w:ascii="Arial" w:hAnsi="Arial" w:eastAsia="宋体"/>
                        <w:sz w:val="18"/>
                        <w:highlight w:val="magenta"/>
                        <w:lang w:eastAsia="zh-CN"/>
                      </w:rPr>
                    </w:rPrChange>
                  </w:rPr>
                  <w:delText>[</w:delText>
                </w:r>
              </w:del>
            </w:ins>
            <w:ins w:id="3093" w:author="Iana Siomina" w:date="2024-09-25T21:14:00Z">
              <w:r>
                <w:rPr>
                  <w:rFonts w:ascii="Arial" w:hAnsi="Arial" w:eastAsia="宋体"/>
                  <w:sz w:val="18"/>
                  <w:highlight w:val="none"/>
                  <w:lang w:val="sv-SE" w:eastAsia="zh-CN"/>
                  <w:rPrChange w:id="3094" w:author="CATT" w:date="2024-11-19T17:58:55Z">
                    <w:rPr>
                      <w:rFonts w:ascii="Arial" w:hAnsi="Arial" w:eastAsia="宋体"/>
                      <w:sz w:val="18"/>
                      <w:highlight w:val="magenta"/>
                      <w:lang w:val="sv-SE" w:eastAsia="zh-CN"/>
                    </w:rPr>
                  </w:rPrChange>
                </w:rPr>
                <w:t>1</w:t>
              </w:r>
            </w:ins>
            <w:ins w:id="3095" w:author="Iana Siomina" w:date="2024-10-23T14:20:00Z">
              <w:r>
                <w:rPr>
                  <w:rFonts w:ascii="Arial" w:hAnsi="Arial" w:eastAsia="宋体"/>
                  <w:sz w:val="18"/>
                  <w:highlight w:val="none"/>
                  <w:lang w:val="sv-SE" w:eastAsia="zh-CN"/>
                  <w:rPrChange w:id="3096" w:author="CATT" w:date="2024-11-19T17:58:55Z">
                    <w:rPr>
                      <w:rFonts w:ascii="Arial" w:hAnsi="Arial" w:eastAsia="宋体"/>
                      <w:sz w:val="18"/>
                      <w:highlight w:val="magenta"/>
                      <w:lang w:val="sv-SE" w:eastAsia="zh-CN"/>
                    </w:rPr>
                  </w:rPrChange>
                </w:rPr>
                <w:t>4</w:t>
              </w:r>
            </w:ins>
            <w:ins w:id="3097" w:author="Iana Siomina" w:date="2024-09-25T21:14:00Z">
              <w:del w:id="3098" w:author="CATT" w:date="2024-11-19T18:05:26Z">
                <w:r>
                  <w:rPr>
                    <w:rFonts w:ascii="Arial" w:hAnsi="Arial" w:eastAsia="宋体"/>
                    <w:sz w:val="18"/>
                    <w:highlight w:val="none"/>
                    <w:lang w:eastAsia="zh-CN"/>
                    <w:rPrChange w:id="3099" w:author="CATT" w:date="2024-11-19T17:58:55Z">
                      <w:rPr>
                        <w:rFonts w:ascii="Arial" w:hAnsi="Arial" w:eastAsia="宋体"/>
                        <w:sz w:val="18"/>
                        <w:highlight w:val="magenta"/>
                        <w:lang w:eastAsia="zh-CN"/>
                      </w:rPr>
                    </w:rPrChange>
                  </w:rPr>
                  <w:delText>]</w:delText>
                </w:r>
              </w:del>
            </w:ins>
          </w:p>
        </w:tc>
        <w:tc>
          <w:tcPr>
            <w:tcW w:w="1079" w:type="dxa"/>
            <w:vMerge w:val="restart"/>
            <w:vAlign w:val="center"/>
          </w:tcPr>
          <w:p w14:paraId="30652324">
            <w:pPr>
              <w:keepNext/>
              <w:keepLines/>
              <w:spacing w:after="0"/>
              <w:jc w:val="center"/>
              <w:rPr>
                <w:ins w:id="3100" w:author="Iana Siomina" w:date="2024-09-25T21:14:00Z"/>
                <w:rFonts w:ascii="Arial" w:hAnsi="Arial" w:eastAsia="宋体"/>
                <w:sz w:val="18"/>
                <w:highlight w:val="none"/>
                <w:lang w:val="sv-SE" w:eastAsia="zh-CN"/>
                <w:rPrChange w:id="3101" w:author="CATT" w:date="2024-11-19T17:58:55Z">
                  <w:rPr>
                    <w:ins w:id="3102" w:author="Iana Siomina" w:date="2024-09-25T21:14:00Z"/>
                    <w:rFonts w:ascii="Arial" w:hAnsi="Arial" w:eastAsia="宋体"/>
                    <w:sz w:val="18"/>
                    <w:highlight w:val="magenta"/>
                    <w:lang w:val="sv-SE" w:eastAsia="zh-CN"/>
                  </w:rPr>
                </w:rPrChange>
              </w:rPr>
            </w:pPr>
            <w:ins w:id="3103" w:author="Iana Siomina" w:date="2024-09-25T21:14:00Z">
              <w:del w:id="3104" w:author="CATT" w:date="2024-11-19T18:06:54Z">
                <w:r>
                  <w:rPr>
                    <w:rFonts w:ascii="Arial" w:hAnsi="Arial" w:eastAsia="宋体"/>
                    <w:sz w:val="18"/>
                    <w:highlight w:val="none"/>
                    <w:lang w:val="sv-SE" w:eastAsia="zh-CN"/>
                    <w:rPrChange w:id="3105" w:author="CATT" w:date="2024-11-19T17:58:55Z">
                      <w:rPr>
                        <w:rFonts w:ascii="Arial" w:hAnsi="Arial" w:eastAsia="宋体"/>
                        <w:sz w:val="18"/>
                        <w:highlight w:val="magenta"/>
                        <w:lang w:val="sv-SE" w:eastAsia="zh-CN"/>
                      </w:rPr>
                    </w:rPrChange>
                  </w:rPr>
                  <w:delText>[</w:delText>
                </w:r>
              </w:del>
            </w:ins>
            <w:ins w:id="3106" w:author="Iana Siomina" w:date="2024-09-25T21:14:00Z">
              <w:r>
                <w:rPr>
                  <w:rFonts w:ascii="Arial" w:hAnsi="Arial" w:eastAsia="宋体"/>
                  <w:sz w:val="18"/>
                  <w:highlight w:val="none"/>
                  <w:lang w:val="sv-SE" w:eastAsia="zh-CN"/>
                  <w:rPrChange w:id="3107" w:author="CATT" w:date="2024-11-19T17:58:55Z">
                    <w:rPr>
                      <w:rFonts w:ascii="Arial" w:hAnsi="Arial" w:eastAsia="宋体"/>
                      <w:sz w:val="18"/>
                      <w:highlight w:val="magenta"/>
                      <w:lang w:val="sv-SE" w:eastAsia="zh-CN"/>
                    </w:rPr>
                  </w:rPrChange>
                </w:rPr>
                <w:t>4</w:t>
              </w:r>
            </w:ins>
            <w:ins w:id="3108" w:author="Iana Siomina" w:date="2024-09-25T21:14:00Z">
              <w:del w:id="3109" w:author="CATT" w:date="2024-11-19T18:06:53Z">
                <w:r>
                  <w:rPr>
                    <w:rFonts w:ascii="Arial" w:hAnsi="Arial" w:eastAsia="宋体"/>
                    <w:sz w:val="18"/>
                    <w:highlight w:val="none"/>
                    <w:lang w:val="sv-SE" w:eastAsia="zh-CN"/>
                    <w:rPrChange w:id="3110" w:author="CATT" w:date="2024-11-19T17:58:55Z">
                      <w:rPr>
                        <w:rFonts w:ascii="Arial" w:hAnsi="Arial" w:eastAsia="宋体"/>
                        <w:sz w:val="18"/>
                        <w:highlight w:val="magenta"/>
                        <w:lang w:val="sv-SE" w:eastAsia="zh-CN"/>
                      </w:rPr>
                    </w:rPrChange>
                  </w:rPr>
                  <w:delText>]</w:delText>
                </w:r>
              </w:del>
            </w:ins>
          </w:p>
        </w:tc>
        <w:tc>
          <w:tcPr>
            <w:tcW w:w="992" w:type="dxa"/>
            <w:vMerge w:val="restart"/>
            <w:vAlign w:val="center"/>
          </w:tcPr>
          <w:p w14:paraId="3301E3B6">
            <w:pPr>
              <w:keepNext/>
              <w:keepLines/>
              <w:spacing w:after="0"/>
              <w:jc w:val="center"/>
              <w:rPr>
                <w:ins w:id="3111" w:author="Iana Siomina" w:date="2024-09-25T21:14:00Z"/>
                <w:rFonts w:ascii="Arial" w:hAnsi="Arial" w:eastAsia="宋体"/>
                <w:sz w:val="18"/>
                <w:lang w:val="sv-SE" w:eastAsia="zh-CN"/>
              </w:rPr>
            </w:pPr>
            <w:ins w:id="3112" w:author="Iana Siomina" w:date="2024-09-25T21:14:00Z">
              <w:r>
                <w:rPr>
                  <w:rFonts w:ascii="Arial" w:hAnsi="Arial" w:eastAsia="宋体"/>
                  <w:sz w:val="18"/>
                  <w:lang w:val="sv-SE" w:eastAsia="zh-CN"/>
                </w:rPr>
                <w:t>15</w:t>
              </w:r>
            </w:ins>
          </w:p>
        </w:tc>
        <w:tc>
          <w:tcPr>
            <w:tcW w:w="1134" w:type="dxa"/>
            <w:vMerge w:val="restart"/>
            <w:vAlign w:val="center"/>
          </w:tcPr>
          <w:p w14:paraId="6A898978">
            <w:pPr>
              <w:keepNext/>
              <w:keepLines/>
              <w:spacing w:after="0"/>
              <w:jc w:val="center"/>
              <w:rPr>
                <w:ins w:id="3113" w:author="Iana Siomina" w:date="2024-09-25T21:14:00Z"/>
                <w:rFonts w:ascii="Arial" w:hAnsi="Arial" w:eastAsia="宋体"/>
                <w:sz w:val="18"/>
              </w:rPr>
            </w:pPr>
            <w:ins w:id="3114" w:author="Iana Siomina" w:date="2024-09-25T21:14:00Z">
              <w:r>
                <w:rPr>
                  <w:rFonts w:ascii="Arial" w:hAnsi="Arial" w:eastAsia="宋体"/>
                  <w:sz w:val="18"/>
                </w:rPr>
                <w:t>≥ 24</w:t>
              </w:r>
            </w:ins>
          </w:p>
        </w:tc>
        <w:tc>
          <w:tcPr>
            <w:tcW w:w="1367" w:type="dxa"/>
            <w:vMerge w:val="restart"/>
            <w:vAlign w:val="center"/>
          </w:tcPr>
          <w:p w14:paraId="396B9DF5">
            <w:pPr>
              <w:keepNext/>
              <w:keepLines/>
              <w:spacing w:after="0"/>
              <w:jc w:val="center"/>
              <w:rPr>
                <w:ins w:id="3115" w:author="Iana Siomina" w:date="2024-09-25T21:14:00Z"/>
                <w:rFonts w:ascii="Arial" w:hAnsi="Arial" w:eastAsia="宋体"/>
                <w:sz w:val="18"/>
              </w:rPr>
            </w:pPr>
            <w:ins w:id="3116"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70977FEA">
            <w:pPr>
              <w:keepNext/>
              <w:keepLines/>
              <w:spacing w:after="0"/>
              <w:jc w:val="center"/>
              <w:rPr>
                <w:ins w:id="3117" w:author="Iana Siomina" w:date="2024-09-25T21:14:00Z"/>
                <w:rFonts w:ascii="Arial" w:hAnsi="Arial" w:eastAsia="宋体"/>
                <w:sz w:val="18"/>
                <w:szCs w:val="18"/>
              </w:rPr>
            </w:pPr>
            <w:ins w:id="3118" w:author="Iana Siomina" w:date="2024-09-25T21:14:00Z">
              <w:r>
                <w:rPr>
                  <w:rFonts w:ascii="Arial" w:hAnsi="Arial" w:eastAsia="宋体"/>
                  <w:sz w:val="18"/>
                  <w:szCs w:val="18"/>
                </w:rPr>
                <w:t>NR_FDD_FR1_A, NR_TDD_FR1_A,</w:t>
              </w:r>
            </w:ins>
          </w:p>
          <w:p w14:paraId="7F1331E2">
            <w:pPr>
              <w:keepNext/>
              <w:keepLines/>
              <w:spacing w:after="0"/>
              <w:jc w:val="center"/>
              <w:rPr>
                <w:ins w:id="3119" w:author="Iana Siomina" w:date="2024-09-25T21:14:00Z"/>
                <w:rFonts w:ascii="Arial" w:hAnsi="Arial" w:eastAsia="宋体"/>
                <w:sz w:val="18"/>
              </w:rPr>
            </w:pPr>
            <w:ins w:id="3120"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1E6DB14D">
            <w:pPr>
              <w:keepNext/>
              <w:keepLines/>
              <w:spacing w:after="0"/>
              <w:jc w:val="center"/>
              <w:rPr>
                <w:ins w:id="3121" w:author="Iana Siomina" w:date="2024-09-25T21:14:00Z"/>
                <w:rFonts w:ascii="Arial" w:hAnsi="Arial" w:eastAsia="宋体"/>
                <w:sz w:val="18"/>
              </w:rPr>
            </w:pPr>
            <w:ins w:id="3122" w:author="Iana Siomina" w:date="2024-09-25T21:14:00Z">
              <w:r>
                <w:rPr>
                  <w:rFonts w:ascii="Arial" w:hAnsi="Arial" w:eastAsia="宋体"/>
                  <w:sz w:val="18"/>
                </w:rPr>
                <w:t>-127</w:t>
              </w:r>
            </w:ins>
          </w:p>
        </w:tc>
        <w:tc>
          <w:tcPr>
            <w:tcW w:w="1275" w:type="dxa"/>
            <w:vAlign w:val="center"/>
          </w:tcPr>
          <w:p w14:paraId="713796BC">
            <w:pPr>
              <w:keepNext/>
              <w:keepLines/>
              <w:spacing w:after="0"/>
              <w:jc w:val="center"/>
              <w:rPr>
                <w:ins w:id="3123" w:author="Iana Siomina" w:date="2024-09-25T21:14:00Z"/>
                <w:rFonts w:ascii="Arial" w:hAnsi="Arial" w:eastAsia="宋体"/>
                <w:sz w:val="18"/>
                <w:lang w:eastAsia="zh-CN"/>
              </w:rPr>
            </w:pPr>
            <w:ins w:id="3124" w:author="Iana Siomina" w:date="2024-09-25T21:14:00Z">
              <w:r>
                <w:rPr>
                  <w:rFonts w:ascii="Arial" w:hAnsi="Arial" w:eastAsia="宋体"/>
                  <w:sz w:val="18"/>
                  <w:lang w:eastAsia="zh-CN"/>
                </w:rPr>
                <w:t>-50</w:t>
              </w:r>
            </w:ins>
          </w:p>
        </w:tc>
      </w:tr>
      <w:tr w14:paraId="01E17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25" w:author="Iana Siomina" w:date="2024-09-25T21:14:00Z"/>
        </w:trPr>
        <w:tc>
          <w:tcPr>
            <w:tcW w:w="1043" w:type="dxa"/>
            <w:vMerge w:val="continue"/>
            <w:tcBorders>
              <w:left w:val="single" w:color="auto" w:sz="4" w:space="0"/>
              <w:right w:val="single" w:color="auto" w:sz="4" w:space="0"/>
            </w:tcBorders>
            <w:vAlign w:val="center"/>
          </w:tcPr>
          <w:p w14:paraId="6B8FFE62">
            <w:pPr>
              <w:keepNext/>
              <w:keepLines/>
              <w:spacing w:after="0"/>
              <w:jc w:val="center"/>
              <w:rPr>
                <w:ins w:id="3126" w:author="Iana Siomina" w:date="2024-09-25T21:14:00Z"/>
                <w:rFonts w:ascii="Arial" w:hAnsi="Arial" w:eastAsia="宋体"/>
                <w:sz w:val="18"/>
                <w:highlight w:val="none"/>
                <w:lang w:eastAsia="zh-CN"/>
                <w:rPrChange w:id="3127" w:author="CATT" w:date="2024-11-19T17:58:55Z">
                  <w:rPr>
                    <w:ins w:id="3128" w:author="Iana Siomina" w:date="2024-09-25T21:14:00Z"/>
                    <w:rFonts w:ascii="Arial" w:hAnsi="Arial" w:eastAsia="宋体"/>
                    <w:sz w:val="18"/>
                    <w:highlight w:val="magenta"/>
                    <w:lang w:eastAsia="zh-CN"/>
                  </w:rPr>
                </w:rPrChange>
              </w:rPr>
            </w:pPr>
          </w:p>
        </w:tc>
        <w:tc>
          <w:tcPr>
            <w:tcW w:w="1079" w:type="dxa"/>
            <w:vMerge w:val="continue"/>
            <w:vAlign w:val="center"/>
          </w:tcPr>
          <w:p w14:paraId="0E1EE8EB">
            <w:pPr>
              <w:keepNext/>
              <w:keepLines/>
              <w:spacing w:after="0"/>
              <w:jc w:val="center"/>
              <w:rPr>
                <w:ins w:id="3129" w:author="Iana Siomina" w:date="2024-09-25T21:14:00Z"/>
                <w:rFonts w:ascii="Arial" w:hAnsi="Arial" w:eastAsia="宋体"/>
                <w:sz w:val="18"/>
                <w:highlight w:val="none"/>
                <w:lang w:eastAsia="zh-CN"/>
                <w:rPrChange w:id="3130" w:author="CATT" w:date="2024-11-19T17:58:55Z">
                  <w:rPr>
                    <w:ins w:id="3131" w:author="Iana Siomina" w:date="2024-09-25T21:14:00Z"/>
                    <w:rFonts w:ascii="Arial" w:hAnsi="Arial" w:eastAsia="宋体"/>
                    <w:sz w:val="18"/>
                    <w:highlight w:val="magenta"/>
                    <w:lang w:eastAsia="zh-CN"/>
                  </w:rPr>
                </w:rPrChange>
              </w:rPr>
            </w:pPr>
          </w:p>
        </w:tc>
        <w:tc>
          <w:tcPr>
            <w:tcW w:w="992" w:type="dxa"/>
            <w:vMerge w:val="continue"/>
            <w:vAlign w:val="center"/>
          </w:tcPr>
          <w:p w14:paraId="52DA47D3">
            <w:pPr>
              <w:keepNext/>
              <w:keepLines/>
              <w:spacing w:after="0"/>
              <w:jc w:val="center"/>
              <w:rPr>
                <w:ins w:id="3132" w:author="Iana Siomina" w:date="2024-09-25T21:14:00Z"/>
                <w:rFonts w:ascii="Arial" w:hAnsi="Arial" w:eastAsia="宋体"/>
                <w:sz w:val="18"/>
                <w:lang w:val="sv-SE" w:eastAsia="zh-CN"/>
              </w:rPr>
            </w:pPr>
          </w:p>
        </w:tc>
        <w:tc>
          <w:tcPr>
            <w:tcW w:w="1134" w:type="dxa"/>
            <w:vMerge w:val="continue"/>
            <w:vAlign w:val="center"/>
          </w:tcPr>
          <w:p w14:paraId="1B025C4C">
            <w:pPr>
              <w:keepNext/>
              <w:keepLines/>
              <w:spacing w:after="0"/>
              <w:jc w:val="center"/>
              <w:rPr>
                <w:ins w:id="3133" w:author="Iana Siomina" w:date="2024-09-25T21:14:00Z"/>
                <w:rFonts w:ascii="Arial" w:hAnsi="Arial" w:eastAsia="宋体"/>
                <w:sz w:val="18"/>
              </w:rPr>
            </w:pPr>
          </w:p>
        </w:tc>
        <w:tc>
          <w:tcPr>
            <w:tcW w:w="1367" w:type="dxa"/>
            <w:vMerge w:val="continue"/>
            <w:vAlign w:val="center"/>
          </w:tcPr>
          <w:p w14:paraId="449B7FA3">
            <w:pPr>
              <w:keepNext/>
              <w:keepLines/>
              <w:spacing w:after="0"/>
              <w:jc w:val="center"/>
              <w:rPr>
                <w:ins w:id="313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C7C7A9E">
            <w:pPr>
              <w:keepNext/>
              <w:keepLines/>
              <w:spacing w:after="0"/>
              <w:jc w:val="center"/>
              <w:rPr>
                <w:ins w:id="3135" w:author="Iana Siomina" w:date="2024-09-25T21:14:00Z"/>
                <w:rFonts w:ascii="Arial" w:hAnsi="Arial" w:eastAsia="宋体"/>
                <w:sz w:val="18"/>
              </w:rPr>
            </w:pPr>
            <w:ins w:id="3136"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6E78B02D">
            <w:pPr>
              <w:keepNext/>
              <w:keepLines/>
              <w:spacing w:after="0"/>
              <w:jc w:val="center"/>
              <w:rPr>
                <w:ins w:id="3137" w:author="Iana Siomina" w:date="2024-09-25T21:14:00Z"/>
                <w:rFonts w:ascii="Arial" w:hAnsi="Arial" w:eastAsia="宋体"/>
                <w:sz w:val="18"/>
              </w:rPr>
            </w:pPr>
            <w:ins w:id="3138" w:author="Iana Siomina" w:date="2024-09-25T21:14:00Z">
              <w:r>
                <w:rPr>
                  <w:rFonts w:ascii="Arial" w:hAnsi="Arial" w:eastAsia="宋体"/>
                  <w:sz w:val="18"/>
                </w:rPr>
                <w:t>-126.5</w:t>
              </w:r>
            </w:ins>
          </w:p>
        </w:tc>
        <w:tc>
          <w:tcPr>
            <w:tcW w:w="1275" w:type="dxa"/>
          </w:tcPr>
          <w:p w14:paraId="270B91B4">
            <w:pPr>
              <w:keepNext/>
              <w:keepLines/>
              <w:spacing w:after="0"/>
              <w:jc w:val="center"/>
              <w:rPr>
                <w:ins w:id="3139" w:author="Iana Siomina" w:date="2024-09-25T21:14:00Z"/>
                <w:rFonts w:ascii="Arial" w:hAnsi="Arial" w:eastAsia="宋体"/>
                <w:sz w:val="18"/>
              </w:rPr>
            </w:pPr>
            <w:ins w:id="3140" w:author="Iana Siomina" w:date="2024-09-25T21:14:00Z">
              <w:r>
                <w:rPr>
                  <w:rFonts w:ascii="Arial" w:hAnsi="Arial" w:eastAsia="宋体"/>
                  <w:sz w:val="18"/>
                  <w:lang w:eastAsia="zh-CN"/>
                </w:rPr>
                <w:t>-50</w:t>
              </w:r>
            </w:ins>
          </w:p>
        </w:tc>
      </w:tr>
      <w:tr w14:paraId="5336E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41" w:author="Iana Siomina" w:date="2024-09-25T21:14:00Z"/>
        </w:trPr>
        <w:tc>
          <w:tcPr>
            <w:tcW w:w="1043" w:type="dxa"/>
            <w:vMerge w:val="continue"/>
            <w:tcBorders>
              <w:left w:val="single" w:color="auto" w:sz="4" w:space="0"/>
              <w:right w:val="single" w:color="auto" w:sz="4" w:space="0"/>
            </w:tcBorders>
            <w:vAlign w:val="center"/>
          </w:tcPr>
          <w:p w14:paraId="4232326B">
            <w:pPr>
              <w:keepNext/>
              <w:keepLines/>
              <w:spacing w:after="0"/>
              <w:jc w:val="center"/>
              <w:rPr>
                <w:ins w:id="3142" w:author="Iana Siomina" w:date="2024-09-25T21:14:00Z"/>
                <w:rFonts w:ascii="Arial" w:hAnsi="Arial" w:eastAsia="宋体"/>
                <w:sz w:val="18"/>
                <w:highlight w:val="none"/>
                <w:lang w:eastAsia="zh-CN"/>
                <w:rPrChange w:id="3143" w:author="CATT" w:date="2024-11-19T17:58:55Z">
                  <w:rPr>
                    <w:ins w:id="3144" w:author="Iana Siomina" w:date="2024-09-25T21:14:00Z"/>
                    <w:rFonts w:ascii="Arial" w:hAnsi="Arial" w:eastAsia="宋体"/>
                    <w:sz w:val="18"/>
                    <w:highlight w:val="magenta"/>
                    <w:lang w:eastAsia="zh-CN"/>
                  </w:rPr>
                </w:rPrChange>
              </w:rPr>
            </w:pPr>
          </w:p>
        </w:tc>
        <w:tc>
          <w:tcPr>
            <w:tcW w:w="1079" w:type="dxa"/>
            <w:vMerge w:val="continue"/>
            <w:vAlign w:val="center"/>
          </w:tcPr>
          <w:p w14:paraId="1AC50213">
            <w:pPr>
              <w:keepNext/>
              <w:keepLines/>
              <w:spacing w:after="0"/>
              <w:jc w:val="center"/>
              <w:rPr>
                <w:ins w:id="3145" w:author="Iana Siomina" w:date="2024-09-25T21:14:00Z"/>
                <w:rFonts w:ascii="Arial" w:hAnsi="Arial" w:eastAsia="宋体"/>
                <w:sz w:val="18"/>
                <w:highlight w:val="none"/>
                <w:lang w:eastAsia="zh-CN"/>
                <w:rPrChange w:id="3146" w:author="CATT" w:date="2024-11-19T17:58:55Z">
                  <w:rPr>
                    <w:ins w:id="3147" w:author="Iana Siomina" w:date="2024-09-25T21:14:00Z"/>
                    <w:rFonts w:ascii="Arial" w:hAnsi="Arial" w:eastAsia="宋体"/>
                    <w:sz w:val="18"/>
                    <w:highlight w:val="magenta"/>
                    <w:lang w:eastAsia="zh-CN"/>
                  </w:rPr>
                </w:rPrChange>
              </w:rPr>
            </w:pPr>
          </w:p>
        </w:tc>
        <w:tc>
          <w:tcPr>
            <w:tcW w:w="992" w:type="dxa"/>
            <w:vMerge w:val="continue"/>
            <w:vAlign w:val="center"/>
          </w:tcPr>
          <w:p w14:paraId="12ED5D29">
            <w:pPr>
              <w:keepNext/>
              <w:keepLines/>
              <w:spacing w:after="0"/>
              <w:jc w:val="center"/>
              <w:rPr>
                <w:ins w:id="3148" w:author="Iana Siomina" w:date="2024-09-25T21:14:00Z"/>
                <w:rFonts w:ascii="Arial" w:hAnsi="Arial" w:eastAsia="宋体"/>
                <w:sz w:val="18"/>
                <w:lang w:val="sv-SE" w:eastAsia="zh-CN"/>
              </w:rPr>
            </w:pPr>
          </w:p>
        </w:tc>
        <w:tc>
          <w:tcPr>
            <w:tcW w:w="1134" w:type="dxa"/>
            <w:vMerge w:val="continue"/>
            <w:vAlign w:val="center"/>
          </w:tcPr>
          <w:p w14:paraId="371BA199">
            <w:pPr>
              <w:keepNext/>
              <w:keepLines/>
              <w:spacing w:after="0"/>
              <w:jc w:val="center"/>
              <w:rPr>
                <w:ins w:id="3149" w:author="Iana Siomina" w:date="2024-09-25T21:14:00Z"/>
                <w:rFonts w:ascii="Arial" w:hAnsi="Arial" w:eastAsia="宋体"/>
                <w:sz w:val="18"/>
              </w:rPr>
            </w:pPr>
          </w:p>
        </w:tc>
        <w:tc>
          <w:tcPr>
            <w:tcW w:w="1367" w:type="dxa"/>
            <w:vMerge w:val="continue"/>
            <w:vAlign w:val="center"/>
          </w:tcPr>
          <w:p w14:paraId="3A132ACC">
            <w:pPr>
              <w:keepNext/>
              <w:keepLines/>
              <w:spacing w:after="0"/>
              <w:jc w:val="center"/>
              <w:rPr>
                <w:ins w:id="3150"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C5DA124">
            <w:pPr>
              <w:keepNext/>
              <w:keepLines/>
              <w:spacing w:after="0"/>
              <w:jc w:val="center"/>
              <w:rPr>
                <w:ins w:id="3151" w:author="Iana Siomina" w:date="2024-09-25T21:14:00Z"/>
                <w:rFonts w:ascii="Arial" w:hAnsi="Arial" w:eastAsia="宋体"/>
                <w:sz w:val="18"/>
              </w:rPr>
            </w:pPr>
            <w:ins w:id="3152"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EFB8B0F">
            <w:pPr>
              <w:keepNext/>
              <w:keepLines/>
              <w:spacing w:after="0"/>
              <w:jc w:val="center"/>
              <w:rPr>
                <w:ins w:id="3153" w:author="Iana Siomina" w:date="2024-09-25T21:14:00Z"/>
                <w:rFonts w:ascii="Arial" w:hAnsi="Arial" w:eastAsia="宋体"/>
                <w:sz w:val="18"/>
              </w:rPr>
            </w:pPr>
            <w:ins w:id="3154" w:author="Iana Siomina" w:date="2024-09-25T21:14:00Z">
              <w:r>
                <w:rPr>
                  <w:rFonts w:ascii="Arial" w:hAnsi="Arial" w:eastAsia="宋体"/>
                  <w:sz w:val="18"/>
                </w:rPr>
                <w:t>-126</w:t>
              </w:r>
            </w:ins>
          </w:p>
        </w:tc>
        <w:tc>
          <w:tcPr>
            <w:tcW w:w="1275" w:type="dxa"/>
          </w:tcPr>
          <w:p w14:paraId="1312CC5E">
            <w:pPr>
              <w:keepNext/>
              <w:keepLines/>
              <w:spacing w:after="0"/>
              <w:jc w:val="center"/>
              <w:rPr>
                <w:ins w:id="3155" w:author="Iana Siomina" w:date="2024-09-25T21:14:00Z"/>
                <w:rFonts w:ascii="Arial" w:hAnsi="Arial" w:eastAsia="宋体"/>
                <w:sz w:val="18"/>
              </w:rPr>
            </w:pPr>
            <w:ins w:id="3156" w:author="Iana Siomina" w:date="2024-09-25T21:14:00Z">
              <w:r>
                <w:rPr>
                  <w:rFonts w:ascii="Arial" w:hAnsi="Arial" w:eastAsia="宋体"/>
                  <w:sz w:val="18"/>
                  <w:lang w:eastAsia="zh-CN"/>
                </w:rPr>
                <w:t>-50</w:t>
              </w:r>
            </w:ins>
          </w:p>
        </w:tc>
      </w:tr>
      <w:tr w14:paraId="56F4FB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57" w:author="Iana Siomina" w:date="2024-09-25T21:14:00Z"/>
        </w:trPr>
        <w:tc>
          <w:tcPr>
            <w:tcW w:w="1043" w:type="dxa"/>
            <w:vMerge w:val="continue"/>
            <w:tcBorders>
              <w:left w:val="single" w:color="auto" w:sz="4" w:space="0"/>
              <w:right w:val="single" w:color="auto" w:sz="4" w:space="0"/>
            </w:tcBorders>
            <w:vAlign w:val="center"/>
          </w:tcPr>
          <w:p w14:paraId="7C41FAB9">
            <w:pPr>
              <w:keepNext/>
              <w:keepLines/>
              <w:spacing w:after="0"/>
              <w:jc w:val="center"/>
              <w:rPr>
                <w:ins w:id="3158" w:author="Iana Siomina" w:date="2024-09-25T21:14:00Z"/>
                <w:rFonts w:ascii="Arial" w:hAnsi="Arial" w:eastAsia="宋体"/>
                <w:sz w:val="18"/>
                <w:highlight w:val="none"/>
                <w:lang w:eastAsia="zh-CN"/>
                <w:rPrChange w:id="3159" w:author="CATT" w:date="2024-11-19T17:58:55Z">
                  <w:rPr>
                    <w:ins w:id="3160" w:author="Iana Siomina" w:date="2024-09-25T21:14:00Z"/>
                    <w:rFonts w:ascii="Arial" w:hAnsi="Arial" w:eastAsia="宋体"/>
                    <w:sz w:val="18"/>
                    <w:highlight w:val="magenta"/>
                    <w:lang w:eastAsia="zh-CN"/>
                  </w:rPr>
                </w:rPrChange>
              </w:rPr>
            </w:pPr>
          </w:p>
        </w:tc>
        <w:tc>
          <w:tcPr>
            <w:tcW w:w="1079" w:type="dxa"/>
            <w:vMerge w:val="continue"/>
            <w:vAlign w:val="center"/>
          </w:tcPr>
          <w:p w14:paraId="0A3C95C1">
            <w:pPr>
              <w:keepNext/>
              <w:keepLines/>
              <w:spacing w:after="0"/>
              <w:jc w:val="center"/>
              <w:rPr>
                <w:ins w:id="3161" w:author="Iana Siomina" w:date="2024-09-25T21:14:00Z"/>
                <w:rFonts w:ascii="Arial" w:hAnsi="Arial" w:eastAsia="宋体"/>
                <w:sz w:val="18"/>
                <w:highlight w:val="none"/>
                <w:lang w:eastAsia="zh-CN"/>
                <w:rPrChange w:id="3162" w:author="CATT" w:date="2024-11-19T17:58:55Z">
                  <w:rPr>
                    <w:ins w:id="3163" w:author="Iana Siomina" w:date="2024-09-25T21:14:00Z"/>
                    <w:rFonts w:ascii="Arial" w:hAnsi="Arial" w:eastAsia="宋体"/>
                    <w:sz w:val="18"/>
                    <w:highlight w:val="magenta"/>
                    <w:lang w:eastAsia="zh-CN"/>
                  </w:rPr>
                </w:rPrChange>
              </w:rPr>
            </w:pPr>
          </w:p>
        </w:tc>
        <w:tc>
          <w:tcPr>
            <w:tcW w:w="992" w:type="dxa"/>
            <w:vMerge w:val="continue"/>
            <w:vAlign w:val="center"/>
          </w:tcPr>
          <w:p w14:paraId="5149BB0B">
            <w:pPr>
              <w:keepNext/>
              <w:keepLines/>
              <w:spacing w:after="0"/>
              <w:jc w:val="center"/>
              <w:rPr>
                <w:ins w:id="3164" w:author="Iana Siomina" w:date="2024-09-25T21:14:00Z"/>
                <w:rFonts w:ascii="Arial" w:hAnsi="Arial" w:eastAsia="宋体"/>
                <w:sz w:val="18"/>
                <w:lang w:val="sv-SE" w:eastAsia="zh-CN"/>
              </w:rPr>
            </w:pPr>
          </w:p>
        </w:tc>
        <w:tc>
          <w:tcPr>
            <w:tcW w:w="1134" w:type="dxa"/>
            <w:vMerge w:val="continue"/>
            <w:vAlign w:val="center"/>
          </w:tcPr>
          <w:p w14:paraId="14997C1A">
            <w:pPr>
              <w:keepNext/>
              <w:keepLines/>
              <w:spacing w:after="0"/>
              <w:jc w:val="center"/>
              <w:rPr>
                <w:ins w:id="3165" w:author="Iana Siomina" w:date="2024-09-25T21:14:00Z"/>
                <w:rFonts w:ascii="Arial" w:hAnsi="Arial" w:eastAsia="宋体"/>
                <w:sz w:val="18"/>
              </w:rPr>
            </w:pPr>
          </w:p>
        </w:tc>
        <w:tc>
          <w:tcPr>
            <w:tcW w:w="1367" w:type="dxa"/>
            <w:vMerge w:val="continue"/>
            <w:vAlign w:val="center"/>
          </w:tcPr>
          <w:p w14:paraId="5F3AA286">
            <w:pPr>
              <w:keepNext/>
              <w:keepLines/>
              <w:spacing w:after="0"/>
              <w:jc w:val="center"/>
              <w:rPr>
                <w:ins w:id="316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779C78B">
            <w:pPr>
              <w:keepNext/>
              <w:keepLines/>
              <w:spacing w:after="0"/>
              <w:jc w:val="center"/>
              <w:rPr>
                <w:ins w:id="3167" w:author="Iana Siomina" w:date="2024-09-25T21:14:00Z"/>
                <w:rFonts w:ascii="Arial" w:hAnsi="Arial" w:eastAsia="宋体"/>
                <w:sz w:val="18"/>
                <w:lang w:val="sv-SE"/>
              </w:rPr>
            </w:pPr>
            <w:ins w:id="3168"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45E909AB">
            <w:pPr>
              <w:keepNext/>
              <w:keepLines/>
              <w:spacing w:after="0"/>
              <w:jc w:val="center"/>
              <w:rPr>
                <w:ins w:id="3169" w:author="Iana Siomina" w:date="2024-09-25T21:14:00Z"/>
                <w:rFonts w:ascii="Arial" w:hAnsi="Arial" w:eastAsia="宋体"/>
                <w:sz w:val="18"/>
              </w:rPr>
            </w:pPr>
            <w:ins w:id="3170" w:author="Iana Siomina" w:date="2024-09-25T21:14:00Z">
              <w:r>
                <w:rPr>
                  <w:rFonts w:ascii="Arial" w:hAnsi="Arial" w:eastAsia="宋体"/>
                  <w:sz w:val="18"/>
                </w:rPr>
                <w:t>-125.5</w:t>
              </w:r>
            </w:ins>
          </w:p>
        </w:tc>
        <w:tc>
          <w:tcPr>
            <w:tcW w:w="1275" w:type="dxa"/>
          </w:tcPr>
          <w:p w14:paraId="1824CDB9">
            <w:pPr>
              <w:keepNext/>
              <w:keepLines/>
              <w:spacing w:after="0"/>
              <w:jc w:val="center"/>
              <w:rPr>
                <w:ins w:id="3171" w:author="Iana Siomina" w:date="2024-09-25T21:14:00Z"/>
                <w:rFonts w:ascii="Arial" w:hAnsi="Arial" w:eastAsia="宋体"/>
                <w:sz w:val="18"/>
              </w:rPr>
            </w:pPr>
            <w:ins w:id="3172" w:author="Iana Siomina" w:date="2024-09-25T21:14:00Z">
              <w:r>
                <w:rPr>
                  <w:rFonts w:ascii="Arial" w:hAnsi="Arial" w:eastAsia="宋体"/>
                  <w:sz w:val="18"/>
                  <w:lang w:eastAsia="zh-CN"/>
                </w:rPr>
                <w:t>-50</w:t>
              </w:r>
            </w:ins>
          </w:p>
        </w:tc>
      </w:tr>
      <w:tr w14:paraId="0B8C9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73" w:author="Iana Siomina" w:date="2024-09-25T21:14:00Z"/>
        </w:trPr>
        <w:tc>
          <w:tcPr>
            <w:tcW w:w="1043" w:type="dxa"/>
            <w:vMerge w:val="continue"/>
            <w:tcBorders>
              <w:left w:val="single" w:color="auto" w:sz="4" w:space="0"/>
              <w:right w:val="single" w:color="auto" w:sz="4" w:space="0"/>
            </w:tcBorders>
            <w:vAlign w:val="center"/>
          </w:tcPr>
          <w:p w14:paraId="0F63967C">
            <w:pPr>
              <w:keepNext/>
              <w:keepLines/>
              <w:spacing w:after="0"/>
              <w:jc w:val="center"/>
              <w:rPr>
                <w:ins w:id="3174" w:author="Iana Siomina" w:date="2024-09-25T21:14:00Z"/>
                <w:rFonts w:ascii="Arial" w:hAnsi="Arial" w:eastAsia="宋体"/>
                <w:sz w:val="18"/>
                <w:highlight w:val="none"/>
                <w:lang w:eastAsia="zh-CN"/>
                <w:rPrChange w:id="3175" w:author="CATT" w:date="2024-11-19T17:58:55Z">
                  <w:rPr>
                    <w:ins w:id="3176" w:author="Iana Siomina" w:date="2024-09-25T21:14:00Z"/>
                    <w:rFonts w:ascii="Arial" w:hAnsi="Arial" w:eastAsia="宋体"/>
                    <w:sz w:val="18"/>
                    <w:highlight w:val="magenta"/>
                    <w:lang w:eastAsia="zh-CN"/>
                  </w:rPr>
                </w:rPrChange>
              </w:rPr>
            </w:pPr>
          </w:p>
        </w:tc>
        <w:tc>
          <w:tcPr>
            <w:tcW w:w="1079" w:type="dxa"/>
            <w:vMerge w:val="continue"/>
            <w:vAlign w:val="center"/>
          </w:tcPr>
          <w:p w14:paraId="7A90DE59">
            <w:pPr>
              <w:keepNext/>
              <w:keepLines/>
              <w:spacing w:after="0"/>
              <w:jc w:val="center"/>
              <w:rPr>
                <w:ins w:id="3177" w:author="Iana Siomina" w:date="2024-09-25T21:14:00Z"/>
                <w:rFonts w:ascii="Arial" w:hAnsi="Arial" w:eastAsia="宋体"/>
                <w:sz w:val="18"/>
                <w:highlight w:val="none"/>
                <w:lang w:eastAsia="zh-CN"/>
                <w:rPrChange w:id="3178" w:author="CATT" w:date="2024-11-19T17:58:55Z">
                  <w:rPr>
                    <w:ins w:id="3179" w:author="Iana Siomina" w:date="2024-09-25T21:14:00Z"/>
                    <w:rFonts w:ascii="Arial" w:hAnsi="Arial" w:eastAsia="宋体"/>
                    <w:sz w:val="18"/>
                    <w:highlight w:val="magenta"/>
                    <w:lang w:eastAsia="zh-CN"/>
                  </w:rPr>
                </w:rPrChange>
              </w:rPr>
            </w:pPr>
          </w:p>
        </w:tc>
        <w:tc>
          <w:tcPr>
            <w:tcW w:w="992" w:type="dxa"/>
            <w:vMerge w:val="continue"/>
            <w:vAlign w:val="center"/>
          </w:tcPr>
          <w:p w14:paraId="22AEEB3A">
            <w:pPr>
              <w:keepNext/>
              <w:keepLines/>
              <w:spacing w:after="0"/>
              <w:jc w:val="center"/>
              <w:rPr>
                <w:ins w:id="3180" w:author="Iana Siomina" w:date="2024-09-25T21:14:00Z"/>
                <w:rFonts w:ascii="Arial" w:hAnsi="Arial" w:eastAsia="宋体"/>
                <w:sz w:val="18"/>
                <w:lang w:val="sv-SE" w:eastAsia="zh-CN"/>
              </w:rPr>
            </w:pPr>
          </w:p>
        </w:tc>
        <w:tc>
          <w:tcPr>
            <w:tcW w:w="1134" w:type="dxa"/>
            <w:vMerge w:val="continue"/>
            <w:vAlign w:val="center"/>
          </w:tcPr>
          <w:p w14:paraId="2B82E351">
            <w:pPr>
              <w:keepNext/>
              <w:keepLines/>
              <w:spacing w:after="0"/>
              <w:jc w:val="center"/>
              <w:rPr>
                <w:ins w:id="3181" w:author="Iana Siomina" w:date="2024-09-25T21:14:00Z"/>
                <w:rFonts w:ascii="Arial" w:hAnsi="Arial" w:eastAsia="宋体"/>
                <w:sz w:val="18"/>
              </w:rPr>
            </w:pPr>
          </w:p>
        </w:tc>
        <w:tc>
          <w:tcPr>
            <w:tcW w:w="1367" w:type="dxa"/>
            <w:vMerge w:val="continue"/>
            <w:vAlign w:val="center"/>
          </w:tcPr>
          <w:p w14:paraId="57576CB2">
            <w:pPr>
              <w:keepNext/>
              <w:keepLines/>
              <w:spacing w:after="0"/>
              <w:jc w:val="center"/>
              <w:rPr>
                <w:ins w:id="3182"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4FF1D370">
            <w:pPr>
              <w:keepNext/>
              <w:keepLines/>
              <w:spacing w:after="0"/>
              <w:jc w:val="center"/>
              <w:rPr>
                <w:ins w:id="3183" w:author="Iana Siomina" w:date="2024-09-25T21:14:00Z"/>
                <w:rFonts w:ascii="Arial" w:hAnsi="Arial" w:eastAsia="宋体"/>
                <w:sz w:val="18"/>
                <w:lang w:val="sv-SE"/>
              </w:rPr>
            </w:pPr>
            <w:ins w:id="3184"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B494350">
            <w:pPr>
              <w:keepNext/>
              <w:keepLines/>
              <w:spacing w:after="0"/>
              <w:jc w:val="center"/>
              <w:rPr>
                <w:ins w:id="3185" w:author="Iana Siomina" w:date="2024-09-25T21:14:00Z"/>
                <w:rFonts w:ascii="Arial" w:hAnsi="Arial" w:eastAsia="宋体"/>
                <w:sz w:val="18"/>
              </w:rPr>
            </w:pPr>
            <w:ins w:id="3186" w:author="Iana Siomina" w:date="2024-09-25T21:14:00Z">
              <w:r>
                <w:rPr>
                  <w:rFonts w:ascii="Arial" w:hAnsi="Arial" w:eastAsia="宋体"/>
                  <w:sz w:val="18"/>
                </w:rPr>
                <w:t>-125</w:t>
              </w:r>
            </w:ins>
          </w:p>
        </w:tc>
        <w:tc>
          <w:tcPr>
            <w:tcW w:w="1275" w:type="dxa"/>
          </w:tcPr>
          <w:p w14:paraId="14A7FC74">
            <w:pPr>
              <w:keepNext/>
              <w:keepLines/>
              <w:spacing w:after="0"/>
              <w:jc w:val="center"/>
              <w:rPr>
                <w:ins w:id="3187" w:author="Iana Siomina" w:date="2024-09-25T21:14:00Z"/>
                <w:rFonts w:ascii="Arial" w:hAnsi="Arial" w:eastAsia="宋体"/>
                <w:sz w:val="18"/>
              </w:rPr>
            </w:pPr>
            <w:ins w:id="3188" w:author="Iana Siomina" w:date="2024-09-25T21:14:00Z">
              <w:r>
                <w:rPr>
                  <w:rFonts w:ascii="Arial" w:hAnsi="Arial" w:eastAsia="宋体"/>
                  <w:sz w:val="18"/>
                  <w:lang w:eastAsia="zh-CN"/>
                </w:rPr>
                <w:t>-50</w:t>
              </w:r>
            </w:ins>
          </w:p>
        </w:tc>
      </w:tr>
      <w:tr w14:paraId="4AF6EB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189" w:author="Iana Siomina" w:date="2024-09-25T21:14:00Z"/>
        </w:trPr>
        <w:tc>
          <w:tcPr>
            <w:tcW w:w="1043" w:type="dxa"/>
            <w:vMerge w:val="continue"/>
            <w:tcBorders>
              <w:left w:val="single" w:color="auto" w:sz="4" w:space="0"/>
              <w:right w:val="single" w:color="auto" w:sz="4" w:space="0"/>
            </w:tcBorders>
            <w:vAlign w:val="center"/>
          </w:tcPr>
          <w:p w14:paraId="2C942269">
            <w:pPr>
              <w:keepNext/>
              <w:keepLines/>
              <w:spacing w:after="0"/>
              <w:jc w:val="center"/>
              <w:rPr>
                <w:ins w:id="3190" w:author="Iana Siomina" w:date="2024-09-25T21:14:00Z"/>
                <w:rFonts w:ascii="Arial" w:hAnsi="Arial" w:eastAsia="宋体"/>
                <w:sz w:val="18"/>
                <w:highlight w:val="none"/>
                <w:lang w:eastAsia="zh-CN"/>
                <w:rPrChange w:id="3191" w:author="CATT" w:date="2024-11-19T17:58:55Z">
                  <w:rPr>
                    <w:ins w:id="3192" w:author="Iana Siomina" w:date="2024-09-25T21:14:00Z"/>
                    <w:rFonts w:ascii="Arial" w:hAnsi="Arial" w:eastAsia="宋体"/>
                    <w:sz w:val="18"/>
                    <w:highlight w:val="magenta"/>
                    <w:lang w:eastAsia="zh-CN"/>
                  </w:rPr>
                </w:rPrChange>
              </w:rPr>
            </w:pPr>
          </w:p>
        </w:tc>
        <w:tc>
          <w:tcPr>
            <w:tcW w:w="1079" w:type="dxa"/>
            <w:vMerge w:val="continue"/>
            <w:vAlign w:val="center"/>
          </w:tcPr>
          <w:p w14:paraId="49F8D349">
            <w:pPr>
              <w:keepNext/>
              <w:keepLines/>
              <w:spacing w:after="0"/>
              <w:jc w:val="center"/>
              <w:rPr>
                <w:ins w:id="3193" w:author="Iana Siomina" w:date="2024-09-25T21:14:00Z"/>
                <w:rFonts w:ascii="Arial" w:hAnsi="Arial" w:eastAsia="宋体"/>
                <w:sz w:val="18"/>
                <w:highlight w:val="none"/>
                <w:lang w:eastAsia="zh-CN"/>
                <w:rPrChange w:id="3194" w:author="CATT" w:date="2024-11-19T17:58:55Z">
                  <w:rPr>
                    <w:ins w:id="3195" w:author="Iana Siomina" w:date="2024-09-25T21:14:00Z"/>
                    <w:rFonts w:ascii="Arial" w:hAnsi="Arial" w:eastAsia="宋体"/>
                    <w:sz w:val="18"/>
                    <w:highlight w:val="magenta"/>
                    <w:lang w:eastAsia="zh-CN"/>
                  </w:rPr>
                </w:rPrChange>
              </w:rPr>
            </w:pPr>
          </w:p>
        </w:tc>
        <w:tc>
          <w:tcPr>
            <w:tcW w:w="992" w:type="dxa"/>
            <w:vMerge w:val="continue"/>
            <w:vAlign w:val="center"/>
          </w:tcPr>
          <w:p w14:paraId="69CE79C0">
            <w:pPr>
              <w:keepNext/>
              <w:keepLines/>
              <w:spacing w:after="0"/>
              <w:jc w:val="center"/>
              <w:rPr>
                <w:ins w:id="3196" w:author="Iana Siomina" w:date="2024-09-25T21:14:00Z"/>
                <w:rFonts w:ascii="Arial" w:hAnsi="Arial" w:eastAsia="宋体"/>
                <w:sz w:val="18"/>
                <w:lang w:val="sv-SE" w:eastAsia="zh-CN"/>
              </w:rPr>
            </w:pPr>
          </w:p>
        </w:tc>
        <w:tc>
          <w:tcPr>
            <w:tcW w:w="1134" w:type="dxa"/>
            <w:vMerge w:val="continue"/>
            <w:vAlign w:val="center"/>
          </w:tcPr>
          <w:p w14:paraId="3121999C">
            <w:pPr>
              <w:keepNext/>
              <w:keepLines/>
              <w:spacing w:after="0"/>
              <w:jc w:val="center"/>
              <w:rPr>
                <w:ins w:id="3197" w:author="Iana Siomina" w:date="2024-09-25T21:14:00Z"/>
                <w:rFonts w:ascii="Arial" w:hAnsi="Arial" w:eastAsia="宋体"/>
                <w:sz w:val="18"/>
              </w:rPr>
            </w:pPr>
          </w:p>
        </w:tc>
        <w:tc>
          <w:tcPr>
            <w:tcW w:w="1367" w:type="dxa"/>
            <w:vMerge w:val="continue"/>
            <w:vAlign w:val="center"/>
          </w:tcPr>
          <w:p w14:paraId="710ECDDC">
            <w:pPr>
              <w:keepNext/>
              <w:keepLines/>
              <w:spacing w:after="0"/>
              <w:jc w:val="center"/>
              <w:rPr>
                <w:ins w:id="3198"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5FFC691B">
            <w:pPr>
              <w:keepNext/>
              <w:keepLines/>
              <w:spacing w:after="0"/>
              <w:jc w:val="center"/>
              <w:rPr>
                <w:ins w:id="3199" w:author="Iana Siomina" w:date="2024-09-25T21:14:00Z"/>
                <w:rFonts w:ascii="Arial" w:hAnsi="Arial" w:eastAsia="宋体"/>
                <w:sz w:val="18"/>
              </w:rPr>
            </w:pPr>
            <w:ins w:id="3200"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71591822">
            <w:pPr>
              <w:keepNext/>
              <w:keepLines/>
              <w:spacing w:after="0"/>
              <w:jc w:val="center"/>
              <w:rPr>
                <w:ins w:id="3201" w:author="Iana Siomina" w:date="2024-09-25T21:14:00Z"/>
                <w:rFonts w:ascii="Arial" w:hAnsi="Arial" w:eastAsia="宋体"/>
                <w:sz w:val="18"/>
              </w:rPr>
            </w:pPr>
            <w:ins w:id="3202" w:author="Iana Siomina" w:date="2024-09-25T21:14:00Z">
              <w:r>
                <w:rPr>
                  <w:rFonts w:ascii="Arial" w:hAnsi="Arial" w:eastAsia="宋体"/>
                  <w:sz w:val="18"/>
                </w:rPr>
                <w:t>-124.5</w:t>
              </w:r>
            </w:ins>
          </w:p>
        </w:tc>
        <w:tc>
          <w:tcPr>
            <w:tcW w:w="1275" w:type="dxa"/>
          </w:tcPr>
          <w:p w14:paraId="01FFBCB4">
            <w:pPr>
              <w:keepNext/>
              <w:keepLines/>
              <w:spacing w:after="0"/>
              <w:jc w:val="center"/>
              <w:rPr>
                <w:ins w:id="3203" w:author="Iana Siomina" w:date="2024-09-25T21:14:00Z"/>
                <w:rFonts w:ascii="Arial" w:hAnsi="Arial" w:eastAsia="宋体"/>
                <w:sz w:val="18"/>
              </w:rPr>
            </w:pPr>
            <w:ins w:id="3204" w:author="Iana Siomina" w:date="2024-09-25T21:14:00Z">
              <w:r>
                <w:rPr>
                  <w:rFonts w:ascii="Arial" w:hAnsi="Arial" w:eastAsia="宋体"/>
                  <w:sz w:val="18"/>
                  <w:lang w:eastAsia="zh-CN"/>
                </w:rPr>
                <w:t>-50</w:t>
              </w:r>
            </w:ins>
          </w:p>
        </w:tc>
      </w:tr>
      <w:tr w14:paraId="0F337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05" w:author="Iana Siomina" w:date="2024-09-25T21:14:00Z"/>
        </w:trPr>
        <w:tc>
          <w:tcPr>
            <w:tcW w:w="1043" w:type="dxa"/>
            <w:vMerge w:val="continue"/>
            <w:tcBorders>
              <w:left w:val="single" w:color="auto" w:sz="4" w:space="0"/>
              <w:right w:val="single" w:color="auto" w:sz="4" w:space="0"/>
            </w:tcBorders>
            <w:vAlign w:val="center"/>
          </w:tcPr>
          <w:p w14:paraId="7DBC4515">
            <w:pPr>
              <w:keepNext/>
              <w:keepLines/>
              <w:spacing w:after="0"/>
              <w:jc w:val="center"/>
              <w:rPr>
                <w:ins w:id="3206" w:author="Iana Siomina" w:date="2024-09-25T21:14:00Z"/>
                <w:rFonts w:ascii="Arial" w:hAnsi="Arial" w:eastAsia="宋体"/>
                <w:sz w:val="18"/>
                <w:highlight w:val="none"/>
                <w:lang w:eastAsia="zh-CN"/>
                <w:rPrChange w:id="3207" w:author="CATT" w:date="2024-11-19T17:58:55Z">
                  <w:rPr>
                    <w:ins w:id="3208" w:author="Iana Siomina" w:date="2024-09-25T21:14:00Z"/>
                    <w:rFonts w:ascii="Arial" w:hAnsi="Arial" w:eastAsia="宋体"/>
                    <w:sz w:val="18"/>
                    <w:highlight w:val="magenta"/>
                    <w:lang w:eastAsia="zh-CN"/>
                  </w:rPr>
                </w:rPrChange>
              </w:rPr>
            </w:pPr>
          </w:p>
        </w:tc>
        <w:tc>
          <w:tcPr>
            <w:tcW w:w="1079" w:type="dxa"/>
            <w:vMerge w:val="continue"/>
            <w:vAlign w:val="center"/>
          </w:tcPr>
          <w:p w14:paraId="3AB3236D">
            <w:pPr>
              <w:keepNext/>
              <w:keepLines/>
              <w:spacing w:after="0"/>
              <w:jc w:val="center"/>
              <w:rPr>
                <w:ins w:id="3209" w:author="Iana Siomina" w:date="2024-09-25T21:14:00Z"/>
                <w:rFonts w:ascii="Arial" w:hAnsi="Arial" w:eastAsia="宋体"/>
                <w:sz w:val="18"/>
                <w:highlight w:val="none"/>
                <w:lang w:eastAsia="zh-CN"/>
                <w:rPrChange w:id="3210" w:author="CATT" w:date="2024-11-19T17:58:55Z">
                  <w:rPr>
                    <w:ins w:id="3211" w:author="Iana Siomina" w:date="2024-09-25T21:14:00Z"/>
                    <w:rFonts w:ascii="Arial" w:hAnsi="Arial" w:eastAsia="宋体"/>
                    <w:sz w:val="18"/>
                    <w:highlight w:val="magenta"/>
                    <w:lang w:eastAsia="zh-CN"/>
                  </w:rPr>
                </w:rPrChange>
              </w:rPr>
            </w:pPr>
          </w:p>
        </w:tc>
        <w:tc>
          <w:tcPr>
            <w:tcW w:w="992" w:type="dxa"/>
            <w:vMerge w:val="continue"/>
            <w:vAlign w:val="center"/>
          </w:tcPr>
          <w:p w14:paraId="0562DC8D">
            <w:pPr>
              <w:keepNext/>
              <w:keepLines/>
              <w:spacing w:after="0"/>
              <w:jc w:val="center"/>
              <w:rPr>
                <w:ins w:id="3212" w:author="Iana Siomina" w:date="2024-09-25T21:14:00Z"/>
                <w:rFonts w:ascii="Arial" w:hAnsi="Arial" w:eastAsia="宋体"/>
                <w:sz w:val="18"/>
                <w:lang w:val="sv-SE" w:eastAsia="zh-CN"/>
              </w:rPr>
            </w:pPr>
          </w:p>
        </w:tc>
        <w:tc>
          <w:tcPr>
            <w:tcW w:w="1134" w:type="dxa"/>
            <w:vMerge w:val="continue"/>
            <w:vAlign w:val="center"/>
          </w:tcPr>
          <w:p w14:paraId="3CB3B96E">
            <w:pPr>
              <w:keepNext/>
              <w:keepLines/>
              <w:spacing w:after="0"/>
              <w:jc w:val="center"/>
              <w:rPr>
                <w:ins w:id="3213" w:author="Iana Siomina" w:date="2024-09-25T21:14:00Z"/>
                <w:rFonts w:ascii="Arial" w:hAnsi="Arial" w:eastAsia="宋体"/>
                <w:sz w:val="18"/>
              </w:rPr>
            </w:pPr>
          </w:p>
        </w:tc>
        <w:tc>
          <w:tcPr>
            <w:tcW w:w="1367" w:type="dxa"/>
            <w:vMerge w:val="continue"/>
            <w:vAlign w:val="center"/>
          </w:tcPr>
          <w:p w14:paraId="55DD913E">
            <w:pPr>
              <w:keepNext/>
              <w:keepLines/>
              <w:spacing w:after="0"/>
              <w:jc w:val="center"/>
              <w:rPr>
                <w:ins w:id="321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019E106">
            <w:pPr>
              <w:keepNext/>
              <w:keepLines/>
              <w:spacing w:after="0"/>
              <w:jc w:val="center"/>
              <w:rPr>
                <w:ins w:id="3215" w:author="Iana Siomina" w:date="2024-09-25T21:14:00Z"/>
                <w:rFonts w:ascii="Arial" w:hAnsi="Arial" w:eastAsia="宋体"/>
                <w:sz w:val="18"/>
                <w:lang w:val="sv-SE"/>
              </w:rPr>
            </w:pPr>
            <w:ins w:id="3216" w:author="Iana Siomina" w:date="2024-09-25T21:14:00Z">
              <w:r>
                <w:rPr>
                  <w:rFonts w:ascii="Arial" w:hAnsi="Arial" w:eastAsia="宋体"/>
                  <w:sz w:val="18"/>
                  <w:lang w:val="sv-SE" w:eastAsia="zh-CN"/>
                </w:rPr>
                <w:t>NR</w:t>
              </w:r>
            </w:ins>
            <w:ins w:id="3217" w:author="Iana Siomina" w:date="2024-09-25T21:14:00Z">
              <w:r>
                <w:rPr>
                  <w:rFonts w:ascii="Arial" w:hAnsi="Arial" w:eastAsia="宋体"/>
                  <w:sz w:val="18"/>
                  <w:lang w:val="sv-SE"/>
                </w:rPr>
                <w:t>_</w:t>
              </w:r>
            </w:ins>
            <w:ins w:id="3218" w:author="Iana Siomina" w:date="2024-09-25T21:14:00Z">
              <w:r>
                <w:rPr>
                  <w:rFonts w:ascii="Arial" w:hAnsi="Arial" w:eastAsia="宋体"/>
                  <w:sz w:val="18"/>
                  <w:lang w:val="sv-SE" w:eastAsia="zh-CN"/>
                </w:rPr>
                <w:t>FDD_FR1_G</w:t>
              </w:r>
            </w:ins>
            <w:ins w:id="3219" w:author="Iana Siomina" w:date="2024-09-25T21:14:00Z">
              <w:r>
                <w:rPr>
                  <w:rFonts w:hint="eastAsia" w:ascii="Arial" w:hAnsi="Arial" w:eastAsia="宋体"/>
                  <w:sz w:val="18"/>
                  <w:lang w:val="sv-SE" w:eastAsia="zh-CN"/>
                </w:rPr>
                <w:t xml:space="preserve">, </w:t>
              </w:r>
            </w:ins>
            <w:ins w:id="3220" w:author="Iana Siomina" w:date="2024-09-25T21:14:00Z">
              <w:r>
                <w:rPr>
                  <w:rFonts w:ascii="Arial" w:hAnsi="Arial" w:eastAsia="宋体"/>
                  <w:sz w:val="18"/>
                  <w:lang w:val="sv-SE" w:eastAsia="zh-CN"/>
                </w:rPr>
                <w:t>NR</w:t>
              </w:r>
            </w:ins>
            <w:ins w:id="3221" w:author="Iana Siomina" w:date="2024-09-25T21:14:00Z">
              <w:r>
                <w:rPr>
                  <w:rFonts w:ascii="Arial" w:hAnsi="Arial" w:eastAsia="宋体"/>
                  <w:sz w:val="18"/>
                  <w:lang w:val="sv-SE"/>
                </w:rPr>
                <w:t>_</w:t>
              </w:r>
            </w:ins>
            <w:ins w:id="3222" w:author="Iana Siomina" w:date="2024-09-25T21:14:00Z">
              <w:r>
                <w:rPr>
                  <w:rFonts w:hint="eastAsia" w:ascii="Arial" w:hAnsi="Arial" w:eastAsia="宋体"/>
                  <w:sz w:val="18"/>
                  <w:lang w:val="sv-SE" w:eastAsia="zh-CN"/>
                </w:rPr>
                <w:t>T</w:t>
              </w:r>
            </w:ins>
            <w:ins w:id="3223"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6BDA736D">
            <w:pPr>
              <w:keepNext/>
              <w:keepLines/>
              <w:spacing w:after="0"/>
              <w:jc w:val="center"/>
              <w:rPr>
                <w:ins w:id="3224" w:author="Iana Siomina" w:date="2024-09-25T21:14:00Z"/>
                <w:rFonts w:ascii="Arial" w:hAnsi="Arial" w:eastAsia="宋体"/>
                <w:sz w:val="18"/>
              </w:rPr>
            </w:pPr>
            <w:ins w:id="3225" w:author="Iana Siomina" w:date="2024-09-25T21:14:00Z">
              <w:r>
                <w:rPr>
                  <w:rFonts w:ascii="Arial" w:hAnsi="Arial" w:eastAsia="宋体"/>
                  <w:sz w:val="18"/>
                </w:rPr>
                <w:t>-124</w:t>
              </w:r>
            </w:ins>
          </w:p>
        </w:tc>
        <w:tc>
          <w:tcPr>
            <w:tcW w:w="1275" w:type="dxa"/>
          </w:tcPr>
          <w:p w14:paraId="368B0B0B">
            <w:pPr>
              <w:keepNext/>
              <w:keepLines/>
              <w:spacing w:after="0"/>
              <w:jc w:val="center"/>
              <w:rPr>
                <w:ins w:id="3226" w:author="Iana Siomina" w:date="2024-09-25T21:14:00Z"/>
                <w:rFonts w:ascii="Arial" w:hAnsi="Arial" w:eastAsia="宋体"/>
                <w:sz w:val="18"/>
              </w:rPr>
            </w:pPr>
            <w:ins w:id="3227" w:author="Iana Siomina" w:date="2024-09-25T21:14:00Z">
              <w:r>
                <w:rPr>
                  <w:rFonts w:ascii="Arial" w:hAnsi="Arial" w:eastAsia="宋体"/>
                  <w:sz w:val="18"/>
                  <w:lang w:eastAsia="zh-CN"/>
                </w:rPr>
                <w:t>-50</w:t>
              </w:r>
            </w:ins>
          </w:p>
        </w:tc>
      </w:tr>
      <w:tr w14:paraId="58382E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28" w:author="Iana Siomina" w:date="2024-09-25T21:14:00Z"/>
        </w:trPr>
        <w:tc>
          <w:tcPr>
            <w:tcW w:w="1043" w:type="dxa"/>
            <w:vMerge w:val="continue"/>
            <w:tcBorders>
              <w:left w:val="single" w:color="auto" w:sz="4" w:space="0"/>
              <w:right w:val="single" w:color="auto" w:sz="4" w:space="0"/>
            </w:tcBorders>
            <w:vAlign w:val="center"/>
          </w:tcPr>
          <w:p w14:paraId="441A3A7C">
            <w:pPr>
              <w:keepNext/>
              <w:keepLines/>
              <w:spacing w:after="0"/>
              <w:jc w:val="center"/>
              <w:rPr>
                <w:ins w:id="3229" w:author="Iana Siomina" w:date="2024-09-25T21:14:00Z"/>
                <w:rFonts w:ascii="Arial" w:hAnsi="Arial" w:eastAsia="宋体"/>
                <w:sz w:val="18"/>
                <w:highlight w:val="none"/>
                <w:lang w:eastAsia="zh-CN"/>
                <w:rPrChange w:id="3230" w:author="CATT" w:date="2024-11-19T17:58:55Z">
                  <w:rPr>
                    <w:ins w:id="3231" w:author="Iana Siomina" w:date="2024-09-25T21:14:00Z"/>
                    <w:rFonts w:ascii="Arial" w:hAnsi="Arial" w:eastAsia="宋体"/>
                    <w:sz w:val="18"/>
                    <w:highlight w:val="magenta"/>
                    <w:lang w:eastAsia="zh-CN"/>
                  </w:rPr>
                </w:rPrChange>
              </w:rPr>
            </w:pPr>
          </w:p>
        </w:tc>
        <w:tc>
          <w:tcPr>
            <w:tcW w:w="1079" w:type="dxa"/>
            <w:vMerge w:val="continue"/>
            <w:vAlign w:val="center"/>
          </w:tcPr>
          <w:p w14:paraId="3D428755">
            <w:pPr>
              <w:keepNext/>
              <w:keepLines/>
              <w:spacing w:after="0"/>
              <w:jc w:val="center"/>
              <w:rPr>
                <w:ins w:id="3232" w:author="Iana Siomina" w:date="2024-09-25T21:14:00Z"/>
                <w:rFonts w:ascii="Arial" w:hAnsi="Arial" w:eastAsia="宋体"/>
                <w:sz w:val="18"/>
                <w:highlight w:val="none"/>
                <w:lang w:eastAsia="zh-CN"/>
                <w:rPrChange w:id="3233" w:author="CATT" w:date="2024-11-19T17:58:55Z">
                  <w:rPr>
                    <w:ins w:id="3234" w:author="Iana Siomina" w:date="2024-09-25T21:14:00Z"/>
                    <w:rFonts w:ascii="Arial" w:hAnsi="Arial" w:eastAsia="宋体"/>
                    <w:sz w:val="18"/>
                    <w:highlight w:val="magenta"/>
                    <w:lang w:eastAsia="zh-CN"/>
                  </w:rPr>
                </w:rPrChange>
              </w:rPr>
            </w:pPr>
          </w:p>
        </w:tc>
        <w:tc>
          <w:tcPr>
            <w:tcW w:w="992" w:type="dxa"/>
            <w:vMerge w:val="continue"/>
            <w:vAlign w:val="center"/>
          </w:tcPr>
          <w:p w14:paraId="3C4E8B04">
            <w:pPr>
              <w:keepNext/>
              <w:keepLines/>
              <w:spacing w:after="0"/>
              <w:jc w:val="center"/>
              <w:rPr>
                <w:ins w:id="3235" w:author="Iana Siomina" w:date="2024-09-25T21:14:00Z"/>
                <w:rFonts w:ascii="Arial" w:hAnsi="Arial" w:eastAsia="宋体"/>
                <w:sz w:val="18"/>
                <w:lang w:val="sv-SE" w:eastAsia="zh-CN"/>
              </w:rPr>
            </w:pPr>
          </w:p>
        </w:tc>
        <w:tc>
          <w:tcPr>
            <w:tcW w:w="1134" w:type="dxa"/>
            <w:vMerge w:val="continue"/>
            <w:tcBorders>
              <w:bottom w:val="nil"/>
            </w:tcBorders>
            <w:vAlign w:val="center"/>
          </w:tcPr>
          <w:p w14:paraId="2C37E8B4">
            <w:pPr>
              <w:keepNext/>
              <w:keepLines/>
              <w:spacing w:after="0"/>
              <w:jc w:val="center"/>
              <w:rPr>
                <w:ins w:id="3236" w:author="Iana Siomina" w:date="2024-09-25T21:14:00Z"/>
                <w:rFonts w:ascii="Arial" w:hAnsi="Arial" w:eastAsia="宋体"/>
                <w:sz w:val="18"/>
              </w:rPr>
            </w:pPr>
          </w:p>
        </w:tc>
        <w:tc>
          <w:tcPr>
            <w:tcW w:w="1367" w:type="dxa"/>
            <w:vMerge w:val="continue"/>
            <w:tcBorders>
              <w:bottom w:val="nil"/>
            </w:tcBorders>
            <w:vAlign w:val="center"/>
          </w:tcPr>
          <w:p w14:paraId="77E70978">
            <w:pPr>
              <w:keepNext/>
              <w:keepLines/>
              <w:spacing w:after="0"/>
              <w:jc w:val="center"/>
              <w:rPr>
                <w:ins w:id="3237"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56336C1">
            <w:pPr>
              <w:keepNext/>
              <w:keepLines/>
              <w:spacing w:after="0"/>
              <w:jc w:val="center"/>
              <w:rPr>
                <w:ins w:id="3238" w:author="Iana Siomina" w:date="2024-09-25T21:14:00Z"/>
                <w:rFonts w:ascii="Arial" w:hAnsi="Arial" w:eastAsia="宋体"/>
                <w:sz w:val="18"/>
              </w:rPr>
            </w:pPr>
            <w:ins w:id="3239" w:author="Iana Siomina" w:date="2024-09-25T21:14:00Z">
              <w:r>
                <w:rPr>
                  <w:rFonts w:ascii="Arial" w:hAnsi="Arial" w:eastAsia="宋体"/>
                  <w:sz w:val="18"/>
                  <w:lang w:eastAsia="zh-CN"/>
                </w:rPr>
                <w:t>NR</w:t>
              </w:r>
            </w:ins>
            <w:ins w:id="3240" w:author="Iana Siomina" w:date="2024-09-25T21:14:00Z">
              <w:r>
                <w:rPr>
                  <w:rFonts w:ascii="Arial" w:hAnsi="Arial" w:eastAsia="宋体"/>
                  <w:sz w:val="18"/>
                </w:rPr>
                <w:t>_</w:t>
              </w:r>
            </w:ins>
            <w:ins w:id="3241"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7A38752F">
            <w:pPr>
              <w:keepNext/>
              <w:keepLines/>
              <w:spacing w:after="0"/>
              <w:jc w:val="center"/>
              <w:rPr>
                <w:ins w:id="3242" w:author="Iana Siomina" w:date="2024-09-25T21:14:00Z"/>
                <w:rFonts w:ascii="Arial" w:hAnsi="Arial" w:eastAsia="宋体"/>
                <w:sz w:val="18"/>
              </w:rPr>
            </w:pPr>
            <w:ins w:id="3243" w:author="Iana Siomina" w:date="2024-09-25T21:14:00Z">
              <w:r>
                <w:rPr>
                  <w:rFonts w:ascii="Arial" w:hAnsi="Arial" w:eastAsia="宋体"/>
                  <w:sz w:val="18"/>
                </w:rPr>
                <w:t>-123.5</w:t>
              </w:r>
            </w:ins>
          </w:p>
        </w:tc>
        <w:tc>
          <w:tcPr>
            <w:tcW w:w="1275" w:type="dxa"/>
          </w:tcPr>
          <w:p w14:paraId="62F47BA4">
            <w:pPr>
              <w:keepNext/>
              <w:keepLines/>
              <w:spacing w:after="0"/>
              <w:jc w:val="center"/>
              <w:rPr>
                <w:ins w:id="3244" w:author="Iana Siomina" w:date="2024-09-25T21:14:00Z"/>
                <w:rFonts w:ascii="Arial" w:hAnsi="Arial" w:eastAsia="宋体"/>
                <w:sz w:val="18"/>
              </w:rPr>
            </w:pPr>
            <w:ins w:id="3245" w:author="Iana Siomina" w:date="2024-09-25T21:14:00Z">
              <w:r>
                <w:rPr>
                  <w:rFonts w:ascii="Arial" w:hAnsi="Arial" w:eastAsia="宋体"/>
                  <w:sz w:val="18"/>
                  <w:lang w:eastAsia="zh-CN"/>
                </w:rPr>
                <w:t>-50</w:t>
              </w:r>
            </w:ins>
          </w:p>
        </w:tc>
      </w:tr>
      <w:tr w14:paraId="3FA996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46"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7E5327C3">
            <w:pPr>
              <w:keepNext/>
              <w:keepLines/>
              <w:spacing w:after="0"/>
              <w:jc w:val="center"/>
              <w:rPr>
                <w:ins w:id="3247" w:author="Iana Siomina" w:date="2024-09-25T21:14:00Z"/>
                <w:rFonts w:ascii="Arial" w:hAnsi="Arial" w:eastAsia="宋体"/>
                <w:sz w:val="18"/>
                <w:highlight w:val="none"/>
                <w:lang w:eastAsia="zh-CN"/>
                <w:rPrChange w:id="3248" w:author="CATT" w:date="2024-11-19T17:58:55Z">
                  <w:rPr>
                    <w:ins w:id="3249" w:author="Iana Siomina" w:date="2024-09-25T21:14:00Z"/>
                    <w:rFonts w:ascii="Arial" w:hAnsi="Arial" w:eastAsia="宋体"/>
                    <w:sz w:val="18"/>
                    <w:highlight w:val="magenta"/>
                    <w:lang w:eastAsia="zh-CN"/>
                  </w:rPr>
                </w:rPrChange>
              </w:rPr>
            </w:pPr>
          </w:p>
        </w:tc>
        <w:tc>
          <w:tcPr>
            <w:tcW w:w="1079" w:type="dxa"/>
            <w:vMerge w:val="continue"/>
            <w:vAlign w:val="center"/>
          </w:tcPr>
          <w:p w14:paraId="57294DDD">
            <w:pPr>
              <w:keepNext/>
              <w:keepLines/>
              <w:spacing w:after="0"/>
              <w:jc w:val="center"/>
              <w:rPr>
                <w:ins w:id="3250" w:author="Iana Siomina" w:date="2024-09-25T21:14:00Z"/>
                <w:rFonts w:ascii="Arial" w:hAnsi="Arial" w:eastAsia="宋体"/>
                <w:sz w:val="18"/>
                <w:highlight w:val="none"/>
                <w:lang w:eastAsia="zh-CN"/>
                <w:rPrChange w:id="3251" w:author="CATT" w:date="2024-11-19T17:58:55Z">
                  <w:rPr>
                    <w:ins w:id="3252" w:author="Iana Siomina" w:date="2024-09-25T21:14:00Z"/>
                    <w:rFonts w:ascii="Arial" w:hAnsi="Arial" w:eastAsia="宋体"/>
                    <w:sz w:val="18"/>
                    <w:highlight w:val="magenta"/>
                    <w:lang w:eastAsia="zh-CN"/>
                  </w:rPr>
                </w:rPrChange>
              </w:rPr>
            </w:pPr>
          </w:p>
        </w:tc>
        <w:tc>
          <w:tcPr>
            <w:tcW w:w="992" w:type="dxa"/>
            <w:vMerge w:val="continue"/>
            <w:vAlign w:val="center"/>
          </w:tcPr>
          <w:p w14:paraId="669CF205">
            <w:pPr>
              <w:keepNext/>
              <w:keepLines/>
              <w:spacing w:after="0"/>
              <w:jc w:val="center"/>
              <w:rPr>
                <w:ins w:id="3253" w:author="Iana Siomina" w:date="2024-09-25T21:14:00Z"/>
                <w:rFonts w:ascii="Arial" w:hAnsi="Arial" w:eastAsia="宋体"/>
                <w:sz w:val="18"/>
                <w:lang w:val="sv-SE" w:eastAsia="zh-CN"/>
              </w:rPr>
            </w:pPr>
          </w:p>
        </w:tc>
        <w:tc>
          <w:tcPr>
            <w:tcW w:w="1134" w:type="dxa"/>
            <w:tcBorders>
              <w:top w:val="nil"/>
            </w:tcBorders>
            <w:vAlign w:val="center"/>
          </w:tcPr>
          <w:p w14:paraId="2DFDA8BF">
            <w:pPr>
              <w:keepNext/>
              <w:keepLines/>
              <w:spacing w:after="0"/>
              <w:jc w:val="center"/>
              <w:rPr>
                <w:ins w:id="3254" w:author="Iana Siomina" w:date="2024-09-25T21:14:00Z"/>
                <w:rFonts w:ascii="Arial" w:hAnsi="Arial" w:eastAsia="宋体"/>
                <w:sz w:val="18"/>
              </w:rPr>
            </w:pPr>
          </w:p>
        </w:tc>
        <w:tc>
          <w:tcPr>
            <w:tcW w:w="1367" w:type="dxa"/>
            <w:tcBorders>
              <w:top w:val="nil"/>
            </w:tcBorders>
            <w:vAlign w:val="center"/>
          </w:tcPr>
          <w:p w14:paraId="773F75AF">
            <w:pPr>
              <w:keepNext/>
              <w:keepLines/>
              <w:spacing w:after="0"/>
              <w:jc w:val="center"/>
              <w:rPr>
                <w:ins w:id="325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5892B3A8">
            <w:pPr>
              <w:keepNext/>
              <w:keepLines/>
              <w:spacing w:after="0"/>
              <w:jc w:val="center"/>
              <w:rPr>
                <w:ins w:id="3256" w:author="Iana Siomina" w:date="2024-09-25T21:14:00Z"/>
                <w:rFonts w:ascii="Arial" w:hAnsi="Arial" w:eastAsia="宋体"/>
                <w:sz w:val="18"/>
                <w:lang w:eastAsia="zh-CN"/>
              </w:rPr>
            </w:pPr>
            <w:ins w:id="3257" w:author="Iana Siomina" w:date="2024-09-25T21:14:00Z">
              <w:r>
                <w:rPr>
                  <w:rFonts w:ascii="Arial" w:hAnsi="Arial" w:eastAsia="宋体"/>
                  <w:sz w:val="18"/>
                  <w:lang w:eastAsia="zh-CN"/>
                </w:rPr>
                <w:t>NR</w:t>
              </w:r>
            </w:ins>
            <w:ins w:id="3258" w:author="Iana Siomina" w:date="2024-09-25T21:14:00Z">
              <w:r>
                <w:rPr>
                  <w:rFonts w:ascii="Arial" w:hAnsi="Arial" w:eastAsia="宋体"/>
                  <w:sz w:val="18"/>
                </w:rPr>
                <w:t>_</w:t>
              </w:r>
            </w:ins>
            <w:ins w:id="3259" w:author="Iana Siomina" w:date="2024-09-25T21:14:00Z">
              <w:r>
                <w:rPr>
                  <w:rFonts w:ascii="Arial" w:hAnsi="Arial" w:eastAsia="宋体"/>
                  <w:sz w:val="18"/>
                  <w:lang w:eastAsia="zh-CN"/>
                </w:rPr>
                <w:t>FDD_FR1_</w:t>
              </w:r>
            </w:ins>
            <w:ins w:id="3260"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F032241">
            <w:pPr>
              <w:keepNext/>
              <w:keepLines/>
              <w:spacing w:after="0"/>
              <w:jc w:val="center"/>
              <w:rPr>
                <w:ins w:id="3261" w:author="Iana Siomina" w:date="2024-09-25T21:14:00Z"/>
                <w:rFonts w:ascii="Arial" w:hAnsi="Arial" w:eastAsia="宋体"/>
                <w:sz w:val="18"/>
              </w:rPr>
            </w:pPr>
            <w:ins w:id="3262" w:author="Iana Siomina" w:date="2024-09-25T21:14:00Z">
              <w:r>
                <w:rPr>
                  <w:rFonts w:hint="eastAsia" w:ascii="Arial" w:hAnsi="Arial" w:eastAsia="宋体"/>
                  <w:sz w:val="18"/>
                  <w:lang w:val="en-US" w:eastAsia="zh-CN"/>
                </w:rPr>
                <w:t>-120.5</w:t>
              </w:r>
            </w:ins>
          </w:p>
        </w:tc>
        <w:tc>
          <w:tcPr>
            <w:tcW w:w="1275" w:type="dxa"/>
          </w:tcPr>
          <w:p w14:paraId="0645D283">
            <w:pPr>
              <w:keepNext/>
              <w:keepLines/>
              <w:spacing w:after="0"/>
              <w:jc w:val="center"/>
              <w:rPr>
                <w:ins w:id="3263" w:author="Iana Siomina" w:date="2024-09-25T21:14:00Z"/>
                <w:rFonts w:ascii="Arial" w:hAnsi="Arial" w:eastAsia="宋体"/>
                <w:sz w:val="18"/>
                <w:lang w:eastAsia="zh-CN"/>
              </w:rPr>
            </w:pPr>
            <w:ins w:id="3264" w:author="Iana Siomina" w:date="2024-09-25T21:14:00Z">
              <w:r>
                <w:rPr>
                  <w:rFonts w:hint="eastAsia" w:ascii="Arial" w:hAnsi="Arial" w:eastAsia="宋体"/>
                  <w:sz w:val="18"/>
                  <w:lang w:val="en-US" w:eastAsia="zh-CN"/>
                </w:rPr>
                <w:t>-50</w:t>
              </w:r>
            </w:ins>
          </w:p>
        </w:tc>
      </w:tr>
      <w:tr w14:paraId="652EAF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65"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67F4F01B">
            <w:pPr>
              <w:keepNext/>
              <w:keepLines/>
              <w:spacing w:after="0"/>
              <w:jc w:val="center"/>
              <w:rPr>
                <w:ins w:id="3266" w:author="Iana Siomina" w:date="2024-09-25T21:14:00Z"/>
                <w:rFonts w:ascii="Arial" w:hAnsi="Arial" w:eastAsia="宋体"/>
                <w:sz w:val="18"/>
                <w:highlight w:val="none"/>
                <w:rPrChange w:id="3267" w:author="CATT" w:date="2024-11-19T17:58:55Z">
                  <w:rPr>
                    <w:ins w:id="3268" w:author="Iana Siomina" w:date="2024-09-25T21:14:00Z"/>
                    <w:rFonts w:ascii="Arial" w:hAnsi="Arial" w:eastAsia="宋体"/>
                    <w:sz w:val="18"/>
                    <w:highlight w:val="magenta"/>
                  </w:rPr>
                </w:rPrChange>
              </w:rPr>
            </w:pPr>
            <w:ins w:id="3269" w:author="Iana Siomina" w:date="2024-09-25T21:14:00Z">
              <w:del w:id="3270" w:author="CATT" w:date="2024-11-19T18:05:32Z">
                <w:r>
                  <w:rPr>
                    <w:rFonts w:ascii="Arial" w:hAnsi="Arial" w:eastAsia="宋体"/>
                    <w:sz w:val="18"/>
                    <w:highlight w:val="none"/>
                    <w:lang w:eastAsia="zh-CN"/>
                    <w:rPrChange w:id="3271" w:author="CATT" w:date="2024-11-19T17:58:55Z">
                      <w:rPr>
                        <w:rFonts w:ascii="Arial" w:hAnsi="Arial" w:eastAsia="宋体"/>
                        <w:sz w:val="18"/>
                        <w:highlight w:val="magenta"/>
                        <w:lang w:eastAsia="zh-CN"/>
                      </w:rPr>
                    </w:rPrChange>
                  </w:rPr>
                  <w:delText>[</w:delText>
                </w:r>
              </w:del>
            </w:ins>
            <w:ins w:id="3272" w:author="Iana Siomina" w:date="2024-09-25T21:14:00Z">
              <w:r>
                <w:rPr>
                  <w:rFonts w:ascii="Arial" w:hAnsi="Arial" w:eastAsia="宋体"/>
                  <w:sz w:val="18"/>
                  <w:highlight w:val="none"/>
                  <w:lang w:val="sv-SE" w:eastAsia="zh-CN"/>
                  <w:rPrChange w:id="3273" w:author="CATT" w:date="2024-11-19T17:58:55Z">
                    <w:rPr>
                      <w:rFonts w:ascii="Arial" w:hAnsi="Arial" w:eastAsia="宋体"/>
                      <w:sz w:val="18"/>
                      <w:highlight w:val="magenta"/>
                      <w:lang w:val="sv-SE" w:eastAsia="zh-CN"/>
                    </w:rPr>
                  </w:rPrChange>
                </w:rPr>
                <w:t>9</w:t>
              </w:r>
            </w:ins>
            <w:ins w:id="3274" w:author="Iana Siomina" w:date="2024-09-25T21:14:00Z">
              <w:del w:id="3275" w:author="CATT" w:date="2024-11-19T18:05:30Z">
                <w:r>
                  <w:rPr>
                    <w:rFonts w:ascii="Arial" w:hAnsi="Arial" w:eastAsia="宋体"/>
                    <w:sz w:val="18"/>
                    <w:highlight w:val="none"/>
                    <w:lang w:eastAsia="zh-CN"/>
                    <w:rPrChange w:id="3276" w:author="CATT" w:date="2024-11-19T17:58:55Z">
                      <w:rPr>
                        <w:rFonts w:ascii="Arial" w:hAnsi="Arial" w:eastAsia="宋体"/>
                        <w:sz w:val="18"/>
                        <w:highlight w:val="magenta"/>
                        <w:lang w:eastAsia="zh-CN"/>
                      </w:rPr>
                    </w:rPrChange>
                  </w:rPr>
                  <w:delText>]</w:delText>
                </w:r>
              </w:del>
            </w:ins>
          </w:p>
        </w:tc>
        <w:tc>
          <w:tcPr>
            <w:tcW w:w="1079" w:type="dxa"/>
          </w:tcPr>
          <w:p w14:paraId="3AAC2F20">
            <w:pPr>
              <w:keepNext/>
              <w:keepLines/>
              <w:spacing w:after="0"/>
              <w:jc w:val="center"/>
              <w:rPr>
                <w:ins w:id="3277" w:author="Iana Siomina" w:date="2024-09-25T21:14:00Z"/>
                <w:rFonts w:ascii="Arial" w:hAnsi="Arial" w:eastAsia="宋体"/>
                <w:sz w:val="18"/>
                <w:highlight w:val="none"/>
                <w:lang w:val="sv-SE" w:eastAsia="zh-CN"/>
                <w:rPrChange w:id="3278" w:author="CATT" w:date="2024-11-19T17:58:55Z">
                  <w:rPr>
                    <w:ins w:id="3279" w:author="Iana Siomina" w:date="2024-09-25T21:14:00Z"/>
                    <w:rFonts w:ascii="Arial" w:hAnsi="Arial" w:eastAsia="宋体"/>
                    <w:sz w:val="18"/>
                    <w:highlight w:val="magenta"/>
                    <w:lang w:val="sv-SE" w:eastAsia="zh-CN"/>
                  </w:rPr>
                </w:rPrChange>
              </w:rPr>
            </w:pPr>
            <w:ins w:id="3280" w:author="Iana Siomina" w:date="2024-09-25T21:14:00Z">
              <w:del w:id="3281" w:author="CATT" w:date="2024-11-19T18:06:56Z">
                <w:r>
                  <w:rPr>
                    <w:rFonts w:ascii="Arial" w:hAnsi="Arial" w:eastAsia="宋体"/>
                    <w:sz w:val="18"/>
                    <w:highlight w:val="none"/>
                    <w:lang w:val="sv-SE" w:eastAsia="zh-CN"/>
                    <w:rPrChange w:id="3282" w:author="CATT" w:date="2024-11-19T17:58:55Z">
                      <w:rPr>
                        <w:rFonts w:ascii="Arial" w:hAnsi="Arial" w:eastAsia="宋体"/>
                        <w:sz w:val="18"/>
                        <w:highlight w:val="magenta"/>
                        <w:lang w:val="sv-SE" w:eastAsia="zh-CN"/>
                      </w:rPr>
                    </w:rPrChange>
                  </w:rPr>
                  <w:delText>[</w:delText>
                </w:r>
              </w:del>
            </w:ins>
            <w:ins w:id="3283" w:author="Iana Siomina" w:date="2024-09-25T21:14:00Z">
              <w:r>
                <w:rPr>
                  <w:rFonts w:ascii="Arial" w:hAnsi="Arial" w:eastAsia="宋体"/>
                  <w:sz w:val="18"/>
                  <w:highlight w:val="none"/>
                  <w:lang w:val="sv-SE" w:eastAsia="zh-CN"/>
                  <w:rPrChange w:id="3284" w:author="CATT" w:date="2024-11-19T17:58:55Z">
                    <w:rPr>
                      <w:rFonts w:ascii="Arial" w:hAnsi="Arial" w:eastAsia="宋体"/>
                      <w:sz w:val="18"/>
                      <w:highlight w:val="magenta"/>
                      <w:lang w:val="sv-SE" w:eastAsia="zh-CN"/>
                    </w:rPr>
                  </w:rPrChange>
                </w:rPr>
                <w:t>4</w:t>
              </w:r>
            </w:ins>
            <w:ins w:id="3285" w:author="Iana Siomina" w:date="2024-09-25T21:14:00Z">
              <w:del w:id="3286" w:author="CATT" w:date="2024-11-19T18:06:56Z">
                <w:r>
                  <w:rPr>
                    <w:rFonts w:ascii="Arial" w:hAnsi="Arial" w:eastAsia="宋体"/>
                    <w:sz w:val="18"/>
                    <w:highlight w:val="none"/>
                    <w:lang w:val="sv-SE" w:eastAsia="zh-CN"/>
                    <w:rPrChange w:id="3287"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7A98A701">
            <w:pPr>
              <w:keepNext/>
              <w:keepLines/>
              <w:spacing w:after="0"/>
              <w:jc w:val="center"/>
              <w:rPr>
                <w:ins w:id="3288" w:author="Iana Siomina" w:date="2024-09-25T21:14:00Z"/>
                <w:rFonts w:ascii="Arial" w:hAnsi="Arial" w:eastAsia="宋体"/>
                <w:sz w:val="18"/>
                <w:lang w:val="sv-SE" w:eastAsia="zh-CN"/>
              </w:rPr>
            </w:pPr>
          </w:p>
        </w:tc>
        <w:tc>
          <w:tcPr>
            <w:tcW w:w="1134" w:type="dxa"/>
            <w:vAlign w:val="center"/>
          </w:tcPr>
          <w:p w14:paraId="4D4BBD09">
            <w:pPr>
              <w:keepNext/>
              <w:keepLines/>
              <w:spacing w:after="0"/>
              <w:jc w:val="center"/>
              <w:rPr>
                <w:ins w:id="3289" w:author="Iana Siomina" w:date="2024-09-25T21:14:00Z"/>
                <w:rFonts w:ascii="Arial" w:hAnsi="Arial" w:eastAsia="宋体"/>
                <w:sz w:val="18"/>
              </w:rPr>
            </w:pPr>
            <w:ins w:id="3290" w:author="Iana Siomina" w:date="2024-09-25T21:14:00Z">
              <w:r>
                <w:rPr>
                  <w:rFonts w:ascii="Arial" w:hAnsi="Arial" w:eastAsia="宋体"/>
                  <w:sz w:val="18"/>
                </w:rPr>
                <w:t>≥ 52</w:t>
              </w:r>
            </w:ins>
          </w:p>
        </w:tc>
        <w:tc>
          <w:tcPr>
            <w:tcW w:w="1367" w:type="dxa"/>
            <w:vAlign w:val="center"/>
          </w:tcPr>
          <w:p w14:paraId="6D9FDCDB">
            <w:pPr>
              <w:keepNext/>
              <w:keepLines/>
              <w:spacing w:after="0"/>
              <w:jc w:val="center"/>
              <w:rPr>
                <w:ins w:id="3291" w:author="Iana Siomina" w:date="2024-09-25T21:14:00Z"/>
                <w:rFonts w:ascii="Arial" w:hAnsi="Arial" w:eastAsia="宋体"/>
                <w:sz w:val="18"/>
              </w:rPr>
            </w:pPr>
            <w:ins w:id="3292" w:author="Iana Siomina" w:date="2024-09-25T21:14:00Z">
              <w:r>
                <w:rPr>
                  <w:rFonts w:ascii="Arial" w:hAnsi="Arial" w:eastAsia="宋体"/>
                  <w:sz w:val="18"/>
                </w:rPr>
                <w:t>≥ 1</w:t>
              </w:r>
            </w:ins>
          </w:p>
        </w:tc>
        <w:tc>
          <w:tcPr>
            <w:tcW w:w="2040" w:type="dxa"/>
            <w:vAlign w:val="center"/>
          </w:tcPr>
          <w:p w14:paraId="28E8AE8D">
            <w:pPr>
              <w:keepNext/>
              <w:keepLines/>
              <w:spacing w:after="0"/>
              <w:jc w:val="center"/>
              <w:rPr>
                <w:ins w:id="3293" w:author="Iana Siomina" w:date="2024-09-25T21:14:00Z"/>
                <w:rFonts w:ascii="Arial" w:hAnsi="Arial" w:eastAsia="宋体"/>
                <w:sz w:val="18"/>
              </w:rPr>
            </w:pPr>
            <w:ins w:id="3294" w:author="Iana Siomina" w:date="2024-09-25T21:14:00Z">
              <w:r>
                <w:rPr>
                  <w:rFonts w:ascii="Arial" w:hAnsi="Arial" w:eastAsia="宋体"/>
                  <w:sz w:val="18"/>
                </w:rPr>
                <w:t>Note 5</w:t>
              </w:r>
            </w:ins>
          </w:p>
        </w:tc>
        <w:tc>
          <w:tcPr>
            <w:tcW w:w="1134" w:type="dxa"/>
            <w:vAlign w:val="center"/>
          </w:tcPr>
          <w:p w14:paraId="017D2DC5">
            <w:pPr>
              <w:keepNext/>
              <w:keepLines/>
              <w:spacing w:after="0"/>
              <w:jc w:val="center"/>
              <w:rPr>
                <w:ins w:id="3295" w:author="Iana Siomina" w:date="2024-09-25T21:14:00Z"/>
                <w:rFonts w:ascii="Arial" w:hAnsi="Arial" w:eastAsia="宋体"/>
                <w:sz w:val="18"/>
              </w:rPr>
            </w:pPr>
            <w:ins w:id="3296" w:author="Iana Siomina" w:date="2024-09-25T21:14:00Z">
              <w:r>
                <w:rPr>
                  <w:rFonts w:ascii="Arial" w:hAnsi="Arial" w:eastAsia="宋体"/>
                  <w:sz w:val="18"/>
                </w:rPr>
                <w:t>Note 5</w:t>
              </w:r>
            </w:ins>
          </w:p>
        </w:tc>
        <w:tc>
          <w:tcPr>
            <w:tcW w:w="1275" w:type="dxa"/>
            <w:vAlign w:val="center"/>
          </w:tcPr>
          <w:p w14:paraId="3A518A2D">
            <w:pPr>
              <w:keepNext/>
              <w:keepLines/>
              <w:spacing w:after="0"/>
              <w:jc w:val="center"/>
              <w:rPr>
                <w:ins w:id="3297" w:author="Iana Siomina" w:date="2024-09-25T21:14:00Z"/>
                <w:rFonts w:ascii="Arial" w:hAnsi="Arial" w:eastAsia="宋体"/>
                <w:sz w:val="18"/>
              </w:rPr>
            </w:pPr>
            <w:ins w:id="3298" w:author="Iana Siomina" w:date="2024-09-25T21:14:00Z">
              <w:r>
                <w:rPr>
                  <w:rFonts w:ascii="Arial" w:hAnsi="Arial" w:eastAsia="宋体"/>
                  <w:sz w:val="18"/>
                </w:rPr>
                <w:t>Note 5</w:t>
              </w:r>
            </w:ins>
          </w:p>
        </w:tc>
      </w:tr>
      <w:tr w14:paraId="44B67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299"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4B05F374">
            <w:pPr>
              <w:keepNext/>
              <w:keepLines/>
              <w:spacing w:after="0"/>
              <w:jc w:val="center"/>
              <w:rPr>
                <w:ins w:id="3300" w:author="Iana Siomina" w:date="2024-09-25T21:14:00Z"/>
                <w:rFonts w:ascii="Arial" w:hAnsi="Arial" w:eastAsia="宋体"/>
                <w:sz w:val="18"/>
                <w:highlight w:val="none"/>
                <w:lang w:eastAsia="zh-CN"/>
                <w:rPrChange w:id="3301" w:author="CATT" w:date="2024-11-19T17:58:55Z">
                  <w:rPr>
                    <w:ins w:id="3302" w:author="Iana Siomina" w:date="2024-09-25T21:14:00Z"/>
                    <w:rFonts w:ascii="Arial" w:hAnsi="Arial" w:eastAsia="宋体"/>
                    <w:sz w:val="18"/>
                    <w:highlight w:val="magenta"/>
                    <w:lang w:eastAsia="zh-CN"/>
                  </w:rPr>
                </w:rPrChange>
              </w:rPr>
            </w:pPr>
            <w:ins w:id="3303" w:author="Iana Siomina" w:date="2024-09-25T21:14:00Z">
              <w:del w:id="3304" w:author="CATT" w:date="2024-11-19T18:05:34Z">
                <w:r>
                  <w:rPr>
                    <w:rFonts w:ascii="Arial" w:hAnsi="Arial" w:eastAsia="宋体"/>
                    <w:sz w:val="18"/>
                    <w:highlight w:val="none"/>
                    <w:lang w:eastAsia="zh-CN"/>
                    <w:rPrChange w:id="3305" w:author="CATT" w:date="2024-11-19T17:58:55Z">
                      <w:rPr>
                        <w:rFonts w:ascii="Arial" w:hAnsi="Arial" w:eastAsia="宋体"/>
                        <w:sz w:val="18"/>
                        <w:highlight w:val="magenta"/>
                        <w:lang w:eastAsia="zh-CN"/>
                      </w:rPr>
                    </w:rPrChange>
                  </w:rPr>
                  <w:delText>[</w:delText>
                </w:r>
              </w:del>
            </w:ins>
            <w:ins w:id="3306" w:author="Iana Siomina" w:date="2024-10-23T14:21:00Z">
              <w:r>
                <w:rPr>
                  <w:rFonts w:ascii="Arial" w:hAnsi="Arial" w:eastAsia="宋体"/>
                  <w:sz w:val="18"/>
                  <w:highlight w:val="none"/>
                  <w:lang w:val="sv-SE" w:eastAsia="zh-CN"/>
                  <w:rPrChange w:id="3307" w:author="CATT" w:date="2024-11-19T17:58:55Z">
                    <w:rPr>
                      <w:rFonts w:ascii="Arial" w:hAnsi="Arial" w:eastAsia="宋体"/>
                      <w:sz w:val="18"/>
                      <w:highlight w:val="magenta"/>
                      <w:lang w:val="sv-SE" w:eastAsia="zh-CN"/>
                    </w:rPr>
                  </w:rPrChange>
                </w:rPr>
                <w:t>6</w:t>
              </w:r>
            </w:ins>
            <w:ins w:id="3308" w:author="Iana Siomina" w:date="2024-09-25T21:14:00Z">
              <w:del w:id="3309" w:author="CATT" w:date="2024-11-19T18:05:33Z">
                <w:r>
                  <w:rPr>
                    <w:rFonts w:ascii="Arial" w:hAnsi="Arial" w:eastAsia="宋体"/>
                    <w:sz w:val="18"/>
                    <w:highlight w:val="none"/>
                    <w:lang w:eastAsia="zh-CN"/>
                    <w:rPrChange w:id="3310" w:author="CATT" w:date="2024-11-19T17:58:55Z">
                      <w:rPr>
                        <w:rFonts w:ascii="Arial" w:hAnsi="Arial" w:eastAsia="宋体"/>
                        <w:sz w:val="18"/>
                        <w:highlight w:val="magenta"/>
                        <w:lang w:eastAsia="zh-CN"/>
                      </w:rPr>
                    </w:rPrChange>
                  </w:rPr>
                  <w:delText>]</w:delText>
                </w:r>
              </w:del>
            </w:ins>
          </w:p>
        </w:tc>
        <w:tc>
          <w:tcPr>
            <w:tcW w:w="1079" w:type="dxa"/>
          </w:tcPr>
          <w:p w14:paraId="3E5994BD">
            <w:pPr>
              <w:keepNext/>
              <w:keepLines/>
              <w:spacing w:after="0"/>
              <w:jc w:val="center"/>
              <w:rPr>
                <w:ins w:id="3311" w:author="Iana Siomina" w:date="2024-09-25T21:14:00Z"/>
                <w:rFonts w:ascii="Arial" w:hAnsi="Arial" w:eastAsia="宋体"/>
                <w:sz w:val="18"/>
                <w:highlight w:val="none"/>
                <w:lang w:val="sv-SE" w:eastAsia="zh-CN"/>
                <w:rPrChange w:id="3312" w:author="CATT" w:date="2024-11-19T17:58:55Z">
                  <w:rPr>
                    <w:ins w:id="3313" w:author="Iana Siomina" w:date="2024-09-25T21:14:00Z"/>
                    <w:rFonts w:ascii="Arial" w:hAnsi="Arial" w:eastAsia="宋体"/>
                    <w:sz w:val="18"/>
                    <w:highlight w:val="magenta"/>
                    <w:lang w:val="sv-SE" w:eastAsia="zh-CN"/>
                  </w:rPr>
                </w:rPrChange>
              </w:rPr>
            </w:pPr>
            <w:ins w:id="3314" w:author="Iana Siomina" w:date="2024-09-25T21:14:00Z">
              <w:del w:id="3315" w:author="CATT" w:date="2024-11-19T18:06:58Z">
                <w:r>
                  <w:rPr>
                    <w:rFonts w:ascii="Arial" w:hAnsi="Arial" w:eastAsia="宋体"/>
                    <w:sz w:val="18"/>
                    <w:highlight w:val="none"/>
                    <w:lang w:val="sv-SE" w:eastAsia="zh-CN"/>
                    <w:rPrChange w:id="3316" w:author="CATT" w:date="2024-11-19T17:58:55Z">
                      <w:rPr>
                        <w:rFonts w:ascii="Arial" w:hAnsi="Arial" w:eastAsia="宋体"/>
                        <w:sz w:val="18"/>
                        <w:highlight w:val="magenta"/>
                        <w:lang w:val="sv-SE" w:eastAsia="zh-CN"/>
                      </w:rPr>
                    </w:rPrChange>
                  </w:rPr>
                  <w:delText>[</w:delText>
                </w:r>
              </w:del>
            </w:ins>
            <w:ins w:id="3317" w:author="Iana Siomina" w:date="2024-09-25T21:14:00Z">
              <w:r>
                <w:rPr>
                  <w:rFonts w:ascii="Arial" w:hAnsi="Arial" w:eastAsia="宋体"/>
                  <w:sz w:val="18"/>
                  <w:highlight w:val="none"/>
                  <w:lang w:val="sv-SE" w:eastAsia="zh-CN"/>
                  <w:rPrChange w:id="3318" w:author="CATT" w:date="2024-11-19T17:58:55Z">
                    <w:rPr>
                      <w:rFonts w:ascii="Arial" w:hAnsi="Arial" w:eastAsia="宋体"/>
                      <w:sz w:val="18"/>
                      <w:highlight w:val="magenta"/>
                      <w:lang w:val="sv-SE" w:eastAsia="zh-CN"/>
                    </w:rPr>
                  </w:rPrChange>
                </w:rPr>
                <w:t>3</w:t>
              </w:r>
            </w:ins>
            <w:ins w:id="3319" w:author="Iana Siomina" w:date="2024-09-25T21:14:00Z">
              <w:del w:id="3320" w:author="CATT" w:date="2024-11-19T18:06:58Z">
                <w:r>
                  <w:rPr>
                    <w:rFonts w:ascii="Arial" w:hAnsi="Arial" w:eastAsia="宋体"/>
                    <w:sz w:val="18"/>
                    <w:highlight w:val="none"/>
                    <w:lang w:val="sv-SE" w:eastAsia="zh-CN"/>
                    <w:rPrChange w:id="3321"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0DABEA35">
            <w:pPr>
              <w:keepNext/>
              <w:keepLines/>
              <w:spacing w:after="0"/>
              <w:jc w:val="center"/>
              <w:rPr>
                <w:ins w:id="3322" w:author="Iana Siomina" w:date="2024-09-25T21:14:00Z"/>
                <w:rFonts w:ascii="Arial" w:hAnsi="Arial" w:eastAsia="宋体"/>
                <w:sz w:val="18"/>
                <w:lang w:val="sv-SE" w:eastAsia="zh-CN"/>
              </w:rPr>
            </w:pPr>
          </w:p>
        </w:tc>
        <w:tc>
          <w:tcPr>
            <w:tcW w:w="1134" w:type="dxa"/>
            <w:vAlign w:val="center"/>
          </w:tcPr>
          <w:p w14:paraId="1744BB0A">
            <w:pPr>
              <w:keepNext/>
              <w:keepLines/>
              <w:spacing w:after="0"/>
              <w:jc w:val="center"/>
              <w:rPr>
                <w:ins w:id="3323" w:author="Iana Siomina" w:date="2024-09-25T21:14:00Z"/>
                <w:rFonts w:ascii="Arial" w:hAnsi="Arial" w:eastAsia="宋体"/>
                <w:sz w:val="18"/>
              </w:rPr>
            </w:pPr>
            <w:ins w:id="3324" w:author="Iana Siomina" w:date="2024-09-25T21:14:00Z">
              <w:r>
                <w:rPr>
                  <w:rFonts w:ascii="Arial" w:hAnsi="Arial" w:eastAsia="宋体"/>
                  <w:sz w:val="18"/>
                </w:rPr>
                <w:t>≥ 104</w:t>
              </w:r>
            </w:ins>
          </w:p>
        </w:tc>
        <w:tc>
          <w:tcPr>
            <w:tcW w:w="1367" w:type="dxa"/>
            <w:vAlign w:val="center"/>
          </w:tcPr>
          <w:p w14:paraId="42C8228F">
            <w:pPr>
              <w:keepNext/>
              <w:keepLines/>
              <w:spacing w:after="0"/>
              <w:jc w:val="center"/>
              <w:rPr>
                <w:ins w:id="3325" w:author="Iana Siomina" w:date="2024-09-25T21:14:00Z"/>
                <w:rFonts w:ascii="Arial" w:hAnsi="Arial" w:eastAsia="宋体"/>
                <w:sz w:val="18"/>
              </w:rPr>
            </w:pPr>
            <w:ins w:id="3326" w:author="Iana Siomina" w:date="2024-09-25T21:14:00Z">
              <w:r>
                <w:rPr>
                  <w:rFonts w:ascii="Arial" w:hAnsi="Arial" w:eastAsia="宋体"/>
                  <w:sz w:val="18"/>
                </w:rPr>
                <w:t>≥ 1</w:t>
              </w:r>
            </w:ins>
          </w:p>
        </w:tc>
        <w:tc>
          <w:tcPr>
            <w:tcW w:w="2040" w:type="dxa"/>
            <w:vAlign w:val="center"/>
          </w:tcPr>
          <w:p w14:paraId="12E29D12">
            <w:pPr>
              <w:keepNext/>
              <w:keepLines/>
              <w:spacing w:after="0"/>
              <w:jc w:val="center"/>
              <w:rPr>
                <w:ins w:id="3327" w:author="Iana Siomina" w:date="2024-09-25T21:14:00Z"/>
                <w:rFonts w:ascii="Arial" w:hAnsi="Arial" w:eastAsia="宋体"/>
                <w:sz w:val="18"/>
              </w:rPr>
            </w:pPr>
            <w:ins w:id="3328" w:author="Iana Siomina" w:date="2024-09-25T21:14:00Z">
              <w:r>
                <w:rPr>
                  <w:rFonts w:ascii="Arial" w:hAnsi="Arial" w:eastAsia="宋体"/>
                  <w:sz w:val="18"/>
                </w:rPr>
                <w:t>Note 5</w:t>
              </w:r>
            </w:ins>
          </w:p>
        </w:tc>
        <w:tc>
          <w:tcPr>
            <w:tcW w:w="1134" w:type="dxa"/>
            <w:vAlign w:val="center"/>
          </w:tcPr>
          <w:p w14:paraId="1AB07C34">
            <w:pPr>
              <w:keepNext/>
              <w:keepLines/>
              <w:spacing w:after="0"/>
              <w:jc w:val="center"/>
              <w:rPr>
                <w:ins w:id="3329" w:author="Iana Siomina" w:date="2024-09-25T21:14:00Z"/>
                <w:rFonts w:ascii="Arial" w:hAnsi="Arial" w:eastAsia="宋体"/>
                <w:sz w:val="18"/>
              </w:rPr>
            </w:pPr>
            <w:ins w:id="3330" w:author="Iana Siomina" w:date="2024-09-25T21:14:00Z">
              <w:r>
                <w:rPr>
                  <w:rFonts w:ascii="Arial" w:hAnsi="Arial" w:eastAsia="宋体"/>
                  <w:sz w:val="18"/>
                </w:rPr>
                <w:t>Note 5</w:t>
              </w:r>
            </w:ins>
          </w:p>
        </w:tc>
        <w:tc>
          <w:tcPr>
            <w:tcW w:w="1275" w:type="dxa"/>
            <w:vAlign w:val="center"/>
          </w:tcPr>
          <w:p w14:paraId="7F99A75C">
            <w:pPr>
              <w:keepNext/>
              <w:keepLines/>
              <w:spacing w:after="0"/>
              <w:jc w:val="center"/>
              <w:rPr>
                <w:ins w:id="3331" w:author="Iana Siomina" w:date="2024-09-25T21:14:00Z"/>
                <w:rFonts w:ascii="Arial" w:hAnsi="Arial" w:eastAsia="宋体"/>
                <w:sz w:val="18"/>
              </w:rPr>
            </w:pPr>
            <w:ins w:id="3332" w:author="Iana Siomina" w:date="2024-09-25T21:14:00Z">
              <w:r>
                <w:rPr>
                  <w:rFonts w:ascii="Arial" w:hAnsi="Arial" w:eastAsia="宋体"/>
                  <w:sz w:val="18"/>
                </w:rPr>
                <w:t>Note 5</w:t>
              </w:r>
            </w:ins>
          </w:p>
        </w:tc>
      </w:tr>
      <w:tr w14:paraId="6D75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33" w:author="Iana Siomina" w:date="2024-09-25T21:14:00Z"/>
        </w:trPr>
        <w:tc>
          <w:tcPr>
            <w:tcW w:w="1043" w:type="dxa"/>
            <w:vMerge w:val="restart"/>
            <w:vAlign w:val="center"/>
          </w:tcPr>
          <w:p w14:paraId="271DAA71">
            <w:pPr>
              <w:keepNext/>
              <w:keepLines/>
              <w:spacing w:after="0"/>
              <w:jc w:val="center"/>
              <w:rPr>
                <w:ins w:id="3334" w:author="Iana Siomina" w:date="2024-09-25T21:14:00Z"/>
                <w:rFonts w:ascii="Arial" w:hAnsi="Arial" w:eastAsia="宋体"/>
                <w:sz w:val="18"/>
                <w:highlight w:val="none"/>
                <w:lang w:eastAsia="zh-CN"/>
                <w:rPrChange w:id="3335" w:author="CATT" w:date="2024-11-19T17:58:55Z">
                  <w:rPr>
                    <w:ins w:id="3336" w:author="Iana Siomina" w:date="2024-09-25T21:14:00Z"/>
                    <w:rFonts w:ascii="Arial" w:hAnsi="Arial" w:eastAsia="宋体"/>
                    <w:sz w:val="18"/>
                    <w:highlight w:val="magenta"/>
                    <w:lang w:eastAsia="zh-CN"/>
                  </w:rPr>
                </w:rPrChange>
              </w:rPr>
            </w:pPr>
            <w:ins w:id="3337" w:author="Iana Siomina" w:date="2024-09-25T21:14:00Z">
              <w:del w:id="3338" w:author="CATT" w:date="2024-11-19T18:05:40Z">
                <w:r>
                  <w:rPr>
                    <w:rFonts w:ascii="Arial" w:hAnsi="Arial" w:eastAsia="宋体"/>
                    <w:sz w:val="18"/>
                    <w:highlight w:val="none"/>
                    <w:lang w:eastAsia="zh-CN"/>
                    <w:rPrChange w:id="3339" w:author="CATT" w:date="2024-11-19T17:58:55Z">
                      <w:rPr>
                        <w:rFonts w:ascii="Arial" w:hAnsi="Arial" w:eastAsia="宋体"/>
                        <w:sz w:val="18"/>
                        <w:highlight w:val="magenta"/>
                        <w:lang w:eastAsia="zh-CN"/>
                      </w:rPr>
                    </w:rPrChange>
                  </w:rPr>
                  <w:delText>[</w:delText>
                </w:r>
              </w:del>
            </w:ins>
            <w:ins w:id="3340" w:author="Iana Siomina" w:date="2024-09-25T21:14:00Z">
              <w:r>
                <w:rPr>
                  <w:rFonts w:ascii="Arial" w:hAnsi="Arial" w:eastAsia="宋体"/>
                  <w:sz w:val="18"/>
                  <w:highlight w:val="none"/>
                  <w:lang w:val="sv-SE" w:eastAsia="zh-CN"/>
                  <w:rPrChange w:id="3341" w:author="CATT" w:date="2024-11-19T17:58:55Z">
                    <w:rPr>
                      <w:rFonts w:ascii="Arial" w:hAnsi="Arial" w:eastAsia="宋体"/>
                      <w:sz w:val="18"/>
                      <w:highlight w:val="magenta"/>
                      <w:lang w:val="sv-SE" w:eastAsia="zh-CN"/>
                    </w:rPr>
                  </w:rPrChange>
                </w:rPr>
                <w:t>1</w:t>
              </w:r>
            </w:ins>
            <w:ins w:id="3342" w:author="Iana Siomina" w:date="2024-10-23T14:21:00Z">
              <w:r>
                <w:rPr>
                  <w:rFonts w:ascii="Arial" w:hAnsi="Arial" w:eastAsia="宋体"/>
                  <w:sz w:val="18"/>
                  <w:highlight w:val="none"/>
                  <w:lang w:val="sv-SE" w:eastAsia="zh-CN"/>
                  <w:rPrChange w:id="3343" w:author="CATT" w:date="2024-11-19T17:58:55Z">
                    <w:rPr>
                      <w:rFonts w:ascii="Arial" w:hAnsi="Arial" w:eastAsia="宋体"/>
                      <w:sz w:val="18"/>
                      <w:highlight w:val="magenta"/>
                      <w:lang w:val="sv-SE" w:eastAsia="zh-CN"/>
                    </w:rPr>
                  </w:rPrChange>
                </w:rPr>
                <w:t>4</w:t>
              </w:r>
            </w:ins>
            <w:ins w:id="3344" w:author="Iana Siomina" w:date="2024-09-25T21:14:00Z">
              <w:del w:id="3345" w:author="CATT" w:date="2024-11-19T18:05:39Z">
                <w:r>
                  <w:rPr>
                    <w:rFonts w:ascii="Arial" w:hAnsi="Arial" w:eastAsia="宋体"/>
                    <w:sz w:val="18"/>
                    <w:highlight w:val="none"/>
                    <w:lang w:eastAsia="zh-CN"/>
                    <w:rPrChange w:id="3346" w:author="CATT" w:date="2024-11-19T17:58:55Z">
                      <w:rPr>
                        <w:rFonts w:ascii="Arial" w:hAnsi="Arial" w:eastAsia="宋体"/>
                        <w:sz w:val="18"/>
                        <w:highlight w:val="magenta"/>
                        <w:lang w:eastAsia="zh-CN"/>
                      </w:rPr>
                    </w:rPrChange>
                  </w:rPr>
                  <w:delText>]</w:delText>
                </w:r>
              </w:del>
            </w:ins>
          </w:p>
        </w:tc>
        <w:tc>
          <w:tcPr>
            <w:tcW w:w="1079" w:type="dxa"/>
            <w:vMerge w:val="restart"/>
            <w:vAlign w:val="center"/>
          </w:tcPr>
          <w:p w14:paraId="38207DC7">
            <w:pPr>
              <w:keepNext/>
              <w:keepLines/>
              <w:spacing w:after="0"/>
              <w:jc w:val="center"/>
              <w:rPr>
                <w:ins w:id="3347" w:author="Iana Siomina" w:date="2024-09-25T21:14:00Z"/>
                <w:rFonts w:ascii="Arial" w:hAnsi="Arial" w:eastAsia="宋体"/>
                <w:sz w:val="18"/>
                <w:highlight w:val="none"/>
                <w:lang w:val="sv-SE" w:eastAsia="zh-CN"/>
                <w:rPrChange w:id="3348" w:author="CATT" w:date="2024-11-19T17:58:55Z">
                  <w:rPr>
                    <w:ins w:id="3349" w:author="Iana Siomina" w:date="2024-09-25T21:14:00Z"/>
                    <w:rFonts w:ascii="Arial" w:hAnsi="Arial" w:eastAsia="宋体"/>
                    <w:sz w:val="18"/>
                    <w:highlight w:val="magenta"/>
                    <w:lang w:val="sv-SE" w:eastAsia="zh-CN"/>
                  </w:rPr>
                </w:rPrChange>
              </w:rPr>
            </w:pPr>
            <w:ins w:id="3350" w:author="Iana Siomina" w:date="2024-09-25T21:14:00Z">
              <w:del w:id="3351" w:author="CATT" w:date="2024-11-19T18:07:04Z">
                <w:r>
                  <w:rPr>
                    <w:rFonts w:ascii="Arial" w:hAnsi="Arial" w:eastAsia="宋体"/>
                    <w:sz w:val="18"/>
                    <w:highlight w:val="none"/>
                    <w:lang w:val="sv-SE" w:eastAsia="zh-CN"/>
                    <w:rPrChange w:id="3352" w:author="CATT" w:date="2024-11-19T17:58:55Z">
                      <w:rPr>
                        <w:rFonts w:ascii="Arial" w:hAnsi="Arial" w:eastAsia="宋体"/>
                        <w:sz w:val="18"/>
                        <w:highlight w:val="magenta"/>
                        <w:lang w:val="sv-SE" w:eastAsia="zh-CN"/>
                      </w:rPr>
                    </w:rPrChange>
                  </w:rPr>
                  <w:delText>[</w:delText>
                </w:r>
              </w:del>
            </w:ins>
            <w:ins w:id="3353" w:author="Iana Siomina" w:date="2024-09-25T21:14:00Z">
              <w:r>
                <w:rPr>
                  <w:rFonts w:ascii="Arial" w:hAnsi="Arial" w:eastAsia="宋体"/>
                  <w:sz w:val="18"/>
                  <w:highlight w:val="none"/>
                  <w:lang w:val="sv-SE" w:eastAsia="zh-CN"/>
                  <w:rPrChange w:id="3354" w:author="CATT" w:date="2024-11-19T17:58:55Z">
                    <w:rPr>
                      <w:rFonts w:ascii="Arial" w:hAnsi="Arial" w:eastAsia="宋体"/>
                      <w:sz w:val="18"/>
                      <w:highlight w:val="magenta"/>
                      <w:lang w:val="sv-SE" w:eastAsia="zh-CN"/>
                    </w:rPr>
                  </w:rPrChange>
                </w:rPr>
                <w:t>5</w:t>
              </w:r>
            </w:ins>
            <w:ins w:id="3355" w:author="Iana Siomina" w:date="2024-09-25T21:14:00Z">
              <w:del w:id="3356" w:author="CATT" w:date="2024-11-19T18:07:04Z">
                <w:r>
                  <w:rPr>
                    <w:rFonts w:ascii="Arial" w:hAnsi="Arial" w:eastAsia="宋体"/>
                    <w:sz w:val="18"/>
                    <w:highlight w:val="none"/>
                    <w:lang w:val="sv-SE" w:eastAsia="zh-CN"/>
                    <w:rPrChange w:id="3357" w:author="CATT" w:date="2024-11-19T17:58:55Z">
                      <w:rPr>
                        <w:rFonts w:ascii="Arial" w:hAnsi="Arial" w:eastAsia="宋体"/>
                        <w:sz w:val="18"/>
                        <w:highlight w:val="magenta"/>
                        <w:lang w:val="sv-SE" w:eastAsia="zh-CN"/>
                      </w:rPr>
                    </w:rPrChange>
                  </w:rPr>
                  <w:delText>]</w:delText>
                </w:r>
              </w:del>
            </w:ins>
          </w:p>
        </w:tc>
        <w:tc>
          <w:tcPr>
            <w:tcW w:w="992" w:type="dxa"/>
            <w:vMerge w:val="restart"/>
            <w:vAlign w:val="center"/>
          </w:tcPr>
          <w:p w14:paraId="51861522">
            <w:pPr>
              <w:keepNext/>
              <w:keepLines/>
              <w:spacing w:after="0"/>
              <w:jc w:val="center"/>
              <w:rPr>
                <w:ins w:id="3358" w:author="Iana Siomina" w:date="2024-09-25T21:14:00Z"/>
                <w:rFonts w:ascii="Arial" w:hAnsi="Arial" w:eastAsia="宋体"/>
                <w:sz w:val="18"/>
                <w:lang w:val="sv-SE" w:eastAsia="zh-CN"/>
              </w:rPr>
            </w:pPr>
            <w:ins w:id="3359" w:author="Iana Siomina" w:date="2024-09-25T21:14:00Z">
              <w:r>
                <w:rPr>
                  <w:rFonts w:ascii="Arial" w:hAnsi="Arial" w:eastAsia="宋体"/>
                  <w:sz w:val="18"/>
                  <w:lang w:val="sv-SE" w:eastAsia="zh-CN"/>
                </w:rPr>
                <w:t xml:space="preserve">30 </w:t>
              </w:r>
            </w:ins>
          </w:p>
        </w:tc>
        <w:tc>
          <w:tcPr>
            <w:tcW w:w="1134" w:type="dxa"/>
            <w:vMerge w:val="restart"/>
            <w:vAlign w:val="center"/>
          </w:tcPr>
          <w:p w14:paraId="1FE58B07">
            <w:pPr>
              <w:keepNext/>
              <w:keepLines/>
              <w:spacing w:after="0"/>
              <w:jc w:val="center"/>
              <w:rPr>
                <w:ins w:id="3360" w:author="Iana Siomina" w:date="2024-09-25T21:14:00Z"/>
                <w:rFonts w:ascii="Arial" w:hAnsi="Arial" w:eastAsia="宋体"/>
                <w:sz w:val="18"/>
              </w:rPr>
            </w:pPr>
            <w:ins w:id="3361" w:author="Iana Siomina" w:date="2024-09-25T21:14:00Z">
              <w:r>
                <w:rPr>
                  <w:rFonts w:ascii="Arial" w:hAnsi="Arial" w:eastAsia="宋体"/>
                  <w:sz w:val="18"/>
                </w:rPr>
                <w:t>≥ 24</w:t>
              </w:r>
            </w:ins>
          </w:p>
        </w:tc>
        <w:tc>
          <w:tcPr>
            <w:tcW w:w="1367" w:type="dxa"/>
            <w:vMerge w:val="restart"/>
            <w:vAlign w:val="center"/>
          </w:tcPr>
          <w:p w14:paraId="44133E92">
            <w:pPr>
              <w:keepNext/>
              <w:keepLines/>
              <w:spacing w:after="0"/>
              <w:jc w:val="center"/>
              <w:rPr>
                <w:ins w:id="3362" w:author="Iana Siomina" w:date="2024-09-25T21:14:00Z"/>
                <w:rFonts w:ascii="Arial" w:hAnsi="Arial" w:eastAsia="宋体"/>
                <w:sz w:val="18"/>
              </w:rPr>
            </w:pPr>
            <w:ins w:id="3363"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1543544">
            <w:pPr>
              <w:keepNext/>
              <w:keepLines/>
              <w:spacing w:after="0"/>
              <w:jc w:val="center"/>
              <w:rPr>
                <w:ins w:id="3364" w:author="Iana Siomina" w:date="2024-09-25T21:14:00Z"/>
                <w:rFonts w:ascii="Arial" w:hAnsi="Arial" w:eastAsia="宋体"/>
                <w:sz w:val="18"/>
                <w:szCs w:val="18"/>
              </w:rPr>
            </w:pPr>
            <w:ins w:id="3365" w:author="Iana Siomina" w:date="2024-09-25T21:14:00Z">
              <w:r>
                <w:rPr>
                  <w:rFonts w:ascii="Arial" w:hAnsi="Arial" w:eastAsia="宋体"/>
                  <w:sz w:val="18"/>
                  <w:szCs w:val="18"/>
                </w:rPr>
                <w:t>NR_FDD_FR1_A, NR_TDD_FR1_A,</w:t>
              </w:r>
            </w:ins>
          </w:p>
          <w:p w14:paraId="068C3D76">
            <w:pPr>
              <w:keepNext/>
              <w:keepLines/>
              <w:spacing w:after="0"/>
              <w:jc w:val="center"/>
              <w:rPr>
                <w:ins w:id="3366" w:author="Iana Siomina" w:date="2024-09-25T21:14:00Z"/>
                <w:rFonts w:ascii="Arial" w:hAnsi="Arial" w:eastAsia="宋体"/>
                <w:sz w:val="18"/>
              </w:rPr>
            </w:pPr>
            <w:ins w:id="3367"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4D1E7D7B">
            <w:pPr>
              <w:keepNext/>
              <w:keepLines/>
              <w:spacing w:after="0"/>
              <w:jc w:val="center"/>
              <w:rPr>
                <w:ins w:id="3368" w:author="Iana Siomina" w:date="2024-09-25T21:14:00Z"/>
                <w:rFonts w:ascii="Arial" w:hAnsi="Arial" w:eastAsia="宋体"/>
                <w:sz w:val="18"/>
              </w:rPr>
            </w:pPr>
            <w:ins w:id="3369" w:author="Iana Siomina" w:date="2024-09-25T21:14:00Z">
              <w:r>
                <w:rPr>
                  <w:rFonts w:ascii="Arial" w:hAnsi="Arial" w:eastAsia="宋体"/>
                  <w:sz w:val="18"/>
                </w:rPr>
                <w:t>-124</w:t>
              </w:r>
            </w:ins>
          </w:p>
        </w:tc>
        <w:tc>
          <w:tcPr>
            <w:tcW w:w="1275" w:type="dxa"/>
            <w:vAlign w:val="center"/>
          </w:tcPr>
          <w:p w14:paraId="25C0B891">
            <w:pPr>
              <w:keepNext/>
              <w:keepLines/>
              <w:spacing w:after="0"/>
              <w:jc w:val="center"/>
              <w:rPr>
                <w:ins w:id="3370" w:author="Iana Siomina" w:date="2024-09-25T21:14:00Z"/>
                <w:rFonts w:ascii="Arial" w:hAnsi="Arial" w:eastAsia="宋体"/>
                <w:sz w:val="18"/>
              </w:rPr>
            </w:pPr>
            <w:ins w:id="3371" w:author="Iana Siomina" w:date="2024-09-25T21:14:00Z">
              <w:r>
                <w:rPr>
                  <w:rFonts w:ascii="Arial" w:hAnsi="Arial" w:eastAsia="宋体"/>
                  <w:sz w:val="18"/>
                  <w:lang w:eastAsia="zh-CN"/>
                </w:rPr>
                <w:t>-50</w:t>
              </w:r>
            </w:ins>
          </w:p>
        </w:tc>
      </w:tr>
      <w:tr w14:paraId="3A1605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72" w:author="Iana Siomina" w:date="2024-09-25T21:14:00Z"/>
        </w:trPr>
        <w:tc>
          <w:tcPr>
            <w:tcW w:w="1043" w:type="dxa"/>
            <w:vMerge w:val="continue"/>
            <w:vAlign w:val="center"/>
          </w:tcPr>
          <w:p w14:paraId="4C04BECF">
            <w:pPr>
              <w:keepNext/>
              <w:keepLines/>
              <w:spacing w:after="0"/>
              <w:jc w:val="center"/>
              <w:rPr>
                <w:ins w:id="3373" w:author="Iana Siomina" w:date="2024-09-25T21:14:00Z"/>
                <w:rFonts w:ascii="Arial" w:hAnsi="Arial" w:eastAsia="宋体"/>
                <w:sz w:val="18"/>
                <w:highlight w:val="none"/>
                <w:lang w:eastAsia="zh-CN"/>
                <w:rPrChange w:id="3374" w:author="CATT" w:date="2024-11-19T17:58:55Z">
                  <w:rPr>
                    <w:ins w:id="3375" w:author="Iana Siomina" w:date="2024-09-25T21:14:00Z"/>
                    <w:rFonts w:ascii="Arial" w:hAnsi="Arial" w:eastAsia="宋体"/>
                    <w:sz w:val="18"/>
                    <w:highlight w:val="magenta"/>
                    <w:lang w:eastAsia="zh-CN"/>
                  </w:rPr>
                </w:rPrChange>
              </w:rPr>
            </w:pPr>
          </w:p>
        </w:tc>
        <w:tc>
          <w:tcPr>
            <w:tcW w:w="1079" w:type="dxa"/>
            <w:vMerge w:val="continue"/>
            <w:vAlign w:val="center"/>
          </w:tcPr>
          <w:p w14:paraId="6D18D65A">
            <w:pPr>
              <w:keepNext/>
              <w:keepLines/>
              <w:spacing w:after="0"/>
              <w:jc w:val="center"/>
              <w:rPr>
                <w:ins w:id="3376" w:author="Iana Siomina" w:date="2024-09-25T21:14:00Z"/>
                <w:rFonts w:ascii="Arial" w:hAnsi="Arial" w:eastAsia="宋体"/>
                <w:sz w:val="18"/>
                <w:highlight w:val="none"/>
                <w:lang w:eastAsia="zh-CN"/>
                <w:rPrChange w:id="3377" w:author="CATT" w:date="2024-11-19T17:58:55Z">
                  <w:rPr>
                    <w:ins w:id="3378" w:author="Iana Siomina" w:date="2024-09-25T21:14:00Z"/>
                    <w:rFonts w:ascii="Arial" w:hAnsi="Arial" w:eastAsia="宋体"/>
                    <w:sz w:val="18"/>
                    <w:highlight w:val="magenta"/>
                    <w:lang w:eastAsia="zh-CN"/>
                  </w:rPr>
                </w:rPrChange>
              </w:rPr>
            </w:pPr>
          </w:p>
        </w:tc>
        <w:tc>
          <w:tcPr>
            <w:tcW w:w="992" w:type="dxa"/>
            <w:vMerge w:val="continue"/>
            <w:vAlign w:val="center"/>
          </w:tcPr>
          <w:p w14:paraId="6CE41BA6">
            <w:pPr>
              <w:keepNext/>
              <w:keepLines/>
              <w:spacing w:after="0"/>
              <w:jc w:val="center"/>
              <w:rPr>
                <w:ins w:id="3379" w:author="Iana Siomina" w:date="2024-09-25T21:14:00Z"/>
                <w:rFonts w:ascii="Arial" w:hAnsi="Arial" w:eastAsia="宋体"/>
                <w:sz w:val="18"/>
                <w:lang w:val="sv-SE" w:eastAsia="zh-CN"/>
              </w:rPr>
            </w:pPr>
          </w:p>
        </w:tc>
        <w:tc>
          <w:tcPr>
            <w:tcW w:w="1134" w:type="dxa"/>
            <w:vMerge w:val="continue"/>
            <w:vAlign w:val="center"/>
          </w:tcPr>
          <w:p w14:paraId="0605B14F">
            <w:pPr>
              <w:keepNext/>
              <w:keepLines/>
              <w:spacing w:after="0"/>
              <w:jc w:val="center"/>
              <w:rPr>
                <w:ins w:id="3380" w:author="Iana Siomina" w:date="2024-09-25T21:14:00Z"/>
                <w:rFonts w:ascii="Arial" w:hAnsi="Arial" w:eastAsia="宋体"/>
                <w:sz w:val="18"/>
              </w:rPr>
            </w:pPr>
          </w:p>
        </w:tc>
        <w:tc>
          <w:tcPr>
            <w:tcW w:w="1367" w:type="dxa"/>
            <w:vMerge w:val="continue"/>
            <w:vAlign w:val="center"/>
          </w:tcPr>
          <w:p w14:paraId="236FDCDF">
            <w:pPr>
              <w:keepNext/>
              <w:keepLines/>
              <w:spacing w:after="0"/>
              <w:jc w:val="center"/>
              <w:rPr>
                <w:ins w:id="3381"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5792132">
            <w:pPr>
              <w:keepNext/>
              <w:keepLines/>
              <w:spacing w:after="0"/>
              <w:jc w:val="center"/>
              <w:rPr>
                <w:ins w:id="3382" w:author="Iana Siomina" w:date="2024-09-25T21:14:00Z"/>
                <w:rFonts w:ascii="Arial" w:hAnsi="Arial" w:eastAsia="宋体"/>
                <w:sz w:val="18"/>
              </w:rPr>
            </w:pPr>
            <w:ins w:id="3383"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62FB27E5">
            <w:pPr>
              <w:keepNext/>
              <w:keepLines/>
              <w:spacing w:after="0"/>
              <w:jc w:val="center"/>
              <w:rPr>
                <w:ins w:id="3384" w:author="Iana Siomina" w:date="2024-09-25T21:14:00Z"/>
                <w:rFonts w:ascii="Arial" w:hAnsi="Arial" w:eastAsia="宋体"/>
                <w:sz w:val="18"/>
              </w:rPr>
            </w:pPr>
            <w:ins w:id="3385" w:author="Iana Siomina" w:date="2024-09-25T21:14:00Z">
              <w:r>
                <w:rPr>
                  <w:rFonts w:ascii="Arial" w:hAnsi="Arial" w:eastAsia="宋体"/>
                  <w:sz w:val="18"/>
                </w:rPr>
                <w:t>-123.5</w:t>
              </w:r>
            </w:ins>
          </w:p>
        </w:tc>
        <w:tc>
          <w:tcPr>
            <w:tcW w:w="1275" w:type="dxa"/>
          </w:tcPr>
          <w:p w14:paraId="583666E3">
            <w:pPr>
              <w:keepNext/>
              <w:keepLines/>
              <w:spacing w:after="0"/>
              <w:jc w:val="center"/>
              <w:rPr>
                <w:ins w:id="3386" w:author="Iana Siomina" w:date="2024-09-25T21:14:00Z"/>
                <w:rFonts w:ascii="Arial" w:hAnsi="Arial" w:eastAsia="宋体"/>
                <w:sz w:val="18"/>
              </w:rPr>
            </w:pPr>
            <w:ins w:id="3387" w:author="Iana Siomina" w:date="2024-09-25T21:14:00Z">
              <w:r>
                <w:rPr>
                  <w:rFonts w:ascii="Arial" w:hAnsi="Arial" w:eastAsia="宋体"/>
                  <w:sz w:val="18"/>
                  <w:lang w:eastAsia="zh-CN"/>
                </w:rPr>
                <w:t>-50</w:t>
              </w:r>
            </w:ins>
          </w:p>
        </w:tc>
      </w:tr>
      <w:tr w14:paraId="5A8C26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388" w:author="Iana Siomina" w:date="2024-09-25T21:14:00Z"/>
        </w:trPr>
        <w:tc>
          <w:tcPr>
            <w:tcW w:w="1043" w:type="dxa"/>
            <w:vMerge w:val="continue"/>
            <w:vAlign w:val="center"/>
          </w:tcPr>
          <w:p w14:paraId="79DD128D">
            <w:pPr>
              <w:keepNext/>
              <w:keepLines/>
              <w:spacing w:after="0"/>
              <w:jc w:val="center"/>
              <w:rPr>
                <w:ins w:id="3389" w:author="Iana Siomina" w:date="2024-09-25T21:14:00Z"/>
                <w:rFonts w:ascii="Arial" w:hAnsi="Arial" w:eastAsia="宋体"/>
                <w:sz w:val="18"/>
                <w:highlight w:val="none"/>
                <w:lang w:eastAsia="zh-CN"/>
                <w:rPrChange w:id="3390" w:author="CATT" w:date="2024-11-19T17:58:55Z">
                  <w:rPr>
                    <w:ins w:id="3391" w:author="Iana Siomina" w:date="2024-09-25T21:14:00Z"/>
                    <w:rFonts w:ascii="Arial" w:hAnsi="Arial" w:eastAsia="宋体"/>
                    <w:sz w:val="18"/>
                    <w:highlight w:val="magenta"/>
                    <w:lang w:eastAsia="zh-CN"/>
                  </w:rPr>
                </w:rPrChange>
              </w:rPr>
            </w:pPr>
          </w:p>
        </w:tc>
        <w:tc>
          <w:tcPr>
            <w:tcW w:w="1079" w:type="dxa"/>
            <w:vMerge w:val="continue"/>
            <w:vAlign w:val="center"/>
          </w:tcPr>
          <w:p w14:paraId="311DA761">
            <w:pPr>
              <w:keepNext/>
              <w:keepLines/>
              <w:spacing w:after="0"/>
              <w:jc w:val="center"/>
              <w:rPr>
                <w:ins w:id="3392" w:author="Iana Siomina" w:date="2024-09-25T21:14:00Z"/>
                <w:rFonts w:ascii="Arial" w:hAnsi="Arial" w:eastAsia="宋体"/>
                <w:sz w:val="18"/>
                <w:highlight w:val="none"/>
                <w:lang w:eastAsia="zh-CN"/>
                <w:rPrChange w:id="3393" w:author="CATT" w:date="2024-11-19T17:58:55Z">
                  <w:rPr>
                    <w:ins w:id="3394" w:author="Iana Siomina" w:date="2024-09-25T21:14:00Z"/>
                    <w:rFonts w:ascii="Arial" w:hAnsi="Arial" w:eastAsia="宋体"/>
                    <w:sz w:val="18"/>
                    <w:highlight w:val="magenta"/>
                    <w:lang w:eastAsia="zh-CN"/>
                  </w:rPr>
                </w:rPrChange>
              </w:rPr>
            </w:pPr>
          </w:p>
        </w:tc>
        <w:tc>
          <w:tcPr>
            <w:tcW w:w="992" w:type="dxa"/>
            <w:vMerge w:val="continue"/>
            <w:vAlign w:val="center"/>
          </w:tcPr>
          <w:p w14:paraId="59AB0D54">
            <w:pPr>
              <w:keepNext/>
              <w:keepLines/>
              <w:spacing w:after="0"/>
              <w:jc w:val="center"/>
              <w:rPr>
                <w:ins w:id="3395" w:author="Iana Siomina" w:date="2024-09-25T21:14:00Z"/>
                <w:rFonts w:ascii="Arial" w:hAnsi="Arial" w:eastAsia="宋体"/>
                <w:sz w:val="18"/>
                <w:lang w:val="sv-SE" w:eastAsia="zh-CN"/>
              </w:rPr>
            </w:pPr>
          </w:p>
        </w:tc>
        <w:tc>
          <w:tcPr>
            <w:tcW w:w="1134" w:type="dxa"/>
            <w:vMerge w:val="continue"/>
            <w:vAlign w:val="center"/>
          </w:tcPr>
          <w:p w14:paraId="122B283C">
            <w:pPr>
              <w:keepNext/>
              <w:keepLines/>
              <w:spacing w:after="0"/>
              <w:jc w:val="center"/>
              <w:rPr>
                <w:ins w:id="3396" w:author="Iana Siomina" w:date="2024-09-25T21:14:00Z"/>
                <w:rFonts w:ascii="Arial" w:hAnsi="Arial" w:eastAsia="宋体"/>
                <w:sz w:val="18"/>
              </w:rPr>
            </w:pPr>
          </w:p>
        </w:tc>
        <w:tc>
          <w:tcPr>
            <w:tcW w:w="1367" w:type="dxa"/>
            <w:vMerge w:val="continue"/>
            <w:vAlign w:val="center"/>
          </w:tcPr>
          <w:p w14:paraId="1CB33BAC">
            <w:pPr>
              <w:keepNext/>
              <w:keepLines/>
              <w:spacing w:after="0"/>
              <w:jc w:val="center"/>
              <w:rPr>
                <w:ins w:id="3397"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304FFF7">
            <w:pPr>
              <w:keepNext/>
              <w:keepLines/>
              <w:spacing w:after="0"/>
              <w:jc w:val="center"/>
              <w:rPr>
                <w:ins w:id="3398" w:author="Iana Siomina" w:date="2024-09-25T21:14:00Z"/>
                <w:rFonts w:ascii="Arial" w:hAnsi="Arial" w:eastAsia="宋体"/>
                <w:sz w:val="18"/>
              </w:rPr>
            </w:pPr>
            <w:ins w:id="3399"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11DC6F57">
            <w:pPr>
              <w:keepNext/>
              <w:keepLines/>
              <w:spacing w:after="0"/>
              <w:jc w:val="center"/>
              <w:rPr>
                <w:ins w:id="3400" w:author="Iana Siomina" w:date="2024-09-25T21:14:00Z"/>
                <w:rFonts w:ascii="Arial" w:hAnsi="Arial" w:eastAsia="宋体"/>
                <w:sz w:val="18"/>
              </w:rPr>
            </w:pPr>
            <w:ins w:id="3401" w:author="Iana Siomina" w:date="2024-09-25T21:14:00Z">
              <w:r>
                <w:rPr>
                  <w:rFonts w:ascii="Arial" w:hAnsi="Arial" w:eastAsia="宋体"/>
                  <w:sz w:val="18"/>
                </w:rPr>
                <w:t>-123</w:t>
              </w:r>
            </w:ins>
          </w:p>
        </w:tc>
        <w:tc>
          <w:tcPr>
            <w:tcW w:w="1275" w:type="dxa"/>
          </w:tcPr>
          <w:p w14:paraId="50A81075">
            <w:pPr>
              <w:keepNext/>
              <w:keepLines/>
              <w:spacing w:after="0"/>
              <w:jc w:val="center"/>
              <w:rPr>
                <w:ins w:id="3402" w:author="Iana Siomina" w:date="2024-09-25T21:14:00Z"/>
                <w:rFonts w:ascii="Arial" w:hAnsi="Arial" w:eastAsia="宋体"/>
                <w:sz w:val="18"/>
              </w:rPr>
            </w:pPr>
            <w:ins w:id="3403" w:author="Iana Siomina" w:date="2024-09-25T21:14:00Z">
              <w:r>
                <w:rPr>
                  <w:rFonts w:ascii="Arial" w:hAnsi="Arial" w:eastAsia="宋体"/>
                  <w:sz w:val="18"/>
                  <w:lang w:eastAsia="zh-CN"/>
                </w:rPr>
                <w:t>-50</w:t>
              </w:r>
            </w:ins>
          </w:p>
        </w:tc>
      </w:tr>
      <w:tr w14:paraId="4C4E8F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04" w:author="Iana Siomina" w:date="2024-09-25T21:14:00Z"/>
        </w:trPr>
        <w:tc>
          <w:tcPr>
            <w:tcW w:w="1043" w:type="dxa"/>
            <w:vMerge w:val="continue"/>
            <w:vAlign w:val="center"/>
          </w:tcPr>
          <w:p w14:paraId="4DB3BFD1">
            <w:pPr>
              <w:keepNext/>
              <w:keepLines/>
              <w:spacing w:after="0"/>
              <w:jc w:val="center"/>
              <w:rPr>
                <w:ins w:id="3405" w:author="Iana Siomina" w:date="2024-09-25T21:14:00Z"/>
                <w:rFonts w:ascii="Arial" w:hAnsi="Arial" w:eastAsia="宋体"/>
                <w:sz w:val="18"/>
                <w:highlight w:val="none"/>
                <w:lang w:eastAsia="zh-CN"/>
                <w:rPrChange w:id="3406" w:author="CATT" w:date="2024-11-19T17:58:55Z">
                  <w:rPr>
                    <w:ins w:id="3407" w:author="Iana Siomina" w:date="2024-09-25T21:14:00Z"/>
                    <w:rFonts w:ascii="Arial" w:hAnsi="Arial" w:eastAsia="宋体"/>
                    <w:sz w:val="18"/>
                    <w:highlight w:val="magenta"/>
                    <w:lang w:eastAsia="zh-CN"/>
                  </w:rPr>
                </w:rPrChange>
              </w:rPr>
            </w:pPr>
          </w:p>
        </w:tc>
        <w:tc>
          <w:tcPr>
            <w:tcW w:w="1079" w:type="dxa"/>
            <w:vMerge w:val="continue"/>
            <w:vAlign w:val="center"/>
          </w:tcPr>
          <w:p w14:paraId="03D28507">
            <w:pPr>
              <w:keepNext/>
              <w:keepLines/>
              <w:spacing w:after="0"/>
              <w:jc w:val="center"/>
              <w:rPr>
                <w:ins w:id="3408" w:author="Iana Siomina" w:date="2024-09-25T21:14:00Z"/>
                <w:rFonts w:ascii="Arial" w:hAnsi="Arial" w:eastAsia="宋体"/>
                <w:sz w:val="18"/>
                <w:highlight w:val="none"/>
                <w:lang w:eastAsia="zh-CN"/>
                <w:rPrChange w:id="3409" w:author="CATT" w:date="2024-11-19T17:58:55Z">
                  <w:rPr>
                    <w:ins w:id="3410" w:author="Iana Siomina" w:date="2024-09-25T21:14:00Z"/>
                    <w:rFonts w:ascii="Arial" w:hAnsi="Arial" w:eastAsia="宋体"/>
                    <w:sz w:val="18"/>
                    <w:highlight w:val="magenta"/>
                    <w:lang w:eastAsia="zh-CN"/>
                  </w:rPr>
                </w:rPrChange>
              </w:rPr>
            </w:pPr>
          </w:p>
        </w:tc>
        <w:tc>
          <w:tcPr>
            <w:tcW w:w="992" w:type="dxa"/>
            <w:vMerge w:val="continue"/>
            <w:vAlign w:val="center"/>
          </w:tcPr>
          <w:p w14:paraId="3E4617B0">
            <w:pPr>
              <w:keepNext/>
              <w:keepLines/>
              <w:spacing w:after="0"/>
              <w:jc w:val="center"/>
              <w:rPr>
                <w:ins w:id="3411" w:author="Iana Siomina" w:date="2024-09-25T21:14:00Z"/>
                <w:rFonts w:ascii="Arial" w:hAnsi="Arial" w:eastAsia="宋体"/>
                <w:sz w:val="18"/>
                <w:lang w:val="sv-SE" w:eastAsia="zh-CN"/>
              </w:rPr>
            </w:pPr>
          </w:p>
        </w:tc>
        <w:tc>
          <w:tcPr>
            <w:tcW w:w="1134" w:type="dxa"/>
            <w:vMerge w:val="continue"/>
            <w:vAlign w:val="center"/>
          </w:tcPr>
          <w:p w14:paraId="220792FB">
            <w:pPr>
              <w:keepNext/>
              <w:keepLines/>
              <w:spacing w:after="0"/>
              <w:jc w:val="center"/>
              <w:rPr>
                <w:ins w:id="3412" w:author="Iana Siomina" w:date="2024-09-25T21:14:00Z"/>
                <w:rFonts w:ascii="Arial" w:hAnsi="Arial" w:eastAsia="宋体"/>
                <w:sz w:val="18"/>
              </w:rPr>
            </w:pPr>
          </w:p>
        </w:tc>
        <w:tc>
          <w:tcPr>
            <w:tcW w:w="1367" w:type="dxa"/>
            <w:vMerge w:val="continue"/>
            <w:vAlign w:val="center"/>
          </w:tcPr>
          <w:p w14:paraId="179E6B12">
            <w:pPr>
              <w:keepNext/>
              <w:keepLines/>
              <w:spacing w:after="0"/>
              <w:jc w:val="center"/>
              <w:rPr>
                <w:ins w:id="341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37E5ABF">
            <w:pPr>
              <w:keepNext/>
              <w:keepLines/>
              <w:spacing w:after="0"/>
              <w:jc w:val="center"/>
              <w:rPr>
                <w:ins w:id="3414" w:author="Iana Siomina" w:date="2024-09-25T21:14:00Z"/>
                <w:rFonts w:ascii="Arial" w:hAnsi="Arial" w:eastAsia="宋体"/>
                <w:sz w:val="18"/>
                <w:lang w:val="sv-SE"/>
              </w:rPr>
            </w:pPr>
            <w:ins w:id="3415"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116C16A0">
            <w:pPr>
              <w:keepNext/>
              <w:keepLines/>
              <w:spacing w:after="0"/>
              <w:jc w:val="center"/>
              <w:rPr>
                <w:ins w:id="3416" w:author="Iana Siomina" w:date="2024-09-25T21:14:00Z"/>
                <w:rFonts w:ascii="Arial" w:hAnsi="Arial" w:eastAsia="宋体"/>
                <w:sz w:val="18"/>
              </w:rPr>
            </w:pPr>
            <w:ins w:id="3417" w:author="Iana Siomina" w:date="2024-09-25T21:14:00Z">
              <w:r>
                <w:rPr>
                  <w:rFonts w:ascii="Arial" w:hAnsi="Arial" w:eastAsia="宋体"/>
                  <w:sz w:val="18"/>
                </w:rPr>
                <w:t>-122.5</w:t>
              </w:r>
            </w:ins>
          </w:p>
        </w:tc>
        <w:tc>
          <w:tcPr>
            <w:tcW w:w="1275" w:type="dxa"/>
          </w:tcPr>
          <w:p w14:paraId="7AACA54E">
            <w:pPr>
              <w:keepNext/>
              <w:keepLines/>
              <w:spacing w:after="0"/>
              <w:jc w:val="center"/>
              <w:rPr>
                <w:ins w:id="3418" w:author="Iana Siomina" w:date="2024-09-25T21:14:00Z"/>
                <w:rFonts w:ascii="Arial" w:hAnsi="Arial" w:eastAsia="宋体"/>
                <w:sz w:val="18"/>
              </w:rPr>
            </w:pPr>
            <w:ins w:id="3419" w:author="Iana Siomina" w:date="2024-09-25T21:14:00Z">
              <w:r>
                <w:rPr>
                  <w:rFonts w:ascii="Arial" w:hAnsi="Arial" w:eastAsia="宋体"/>
                  <w:sz w:val="18"/>
                  <w:lang w:eastAsia="zh-CN"/>
                </w:rPr>
                <w:t>-50</w:t>
              </w:r>
            </w:ins>
          </w:p>
        </w:tc>
      </w:tr>
      <w:tr w14:paraId="57D2F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20" w:author="Iana Siomina" w:date="2024-09-25T21:14:00Z"/>
        </w:trPr>
        <w:tc>
          <w:tcPr>
            <w:tcW w:w="1043" w:type="dxa"/>
            <w:vMerge w:val="continue"/>
            <w:vAlign w:val="center"/>
          </w:tcPr>
          <w:p w14:paraId="7CE33C1E">
            <w:pPr>
              <w:keepNext/>
              <w:keepLines/>
              <w:spacing w:after="0"/>
              <w:jc w:val="center"/>
              <w:rPr>
                <w:ins w:id="3421" w:author="Iana Siomina" w:date="2024-09-25T21:14:00Z"/>
                <w:rFonts w:ascii="Arial" w:hAnsi="Arial" w:eastAsia="宋体"/>
                <w:sz w:val="18"/>
                <w:highlight w:val="none"/>
                <w:lang w:eastAsia="zh-CN"/>
                <w:rPrChange w:id="3422" w:author="CATT" w:date="2024-11-19T17:58:55Z">
                  <w:rPr>
                    <w:ins w:id="3423" w:author="Iana Siomina" w:date="2024-09-25T21:14:00Z"/>
                    <w:rFonts w:ascii="Arial" w:hAnsi="Arial" w:eastAsia="宋体"/>
                    <w:sz w:val="18"/>
                    <w:highlight w:val="magenta"/>
                    <w:lang w:eastAsia="zh-CN"/>
                  </w:rPr>
                </w:rPrChange>
              </w:rPr>
            </w:pPr>
          </w:p>
        </w:tc>
        <w:tc>
          <w:tcPr>
            <w:tcW w:w="1079" w:type="dxa"/>
            <w:vMerge w:val="continue"/>
            <w:vAlign w:val="center"/>
          </w:tcPr>
          <w:p w14:paraId="34865451">
            <w:pPr>
              <w:keepNext/>
              <w:keepLines/>
              <w:spacing w:after="0"/>
              <w:jc w:val="center"/>
              <w:rPr>
                <w:ins w:id="3424" w:author="Iana Siomina" w:date="2024-09-25T21:14:00Z"/>
                <w:rFonts w:ascii="Arial" w:hAnsi="Arial" w:eastAsia="宋体"/>
                <w:sz w:val="18"/>
                <w:highlight w:val="none"/>
                <w:lang w:eastAsia="zh-CN"/>
                <w:rPrChange w:id="3425" w:author="CATT" w:date="2024-11-19T17:58:55Z">
                  <w:rPr>
                    <w:ins w:id="3426" w:author="Iana Siomina" w:date="2024-09-25T21:14:00Z"/>
                    <w:rFonts w:ascii="Arial" w:hAnsi="Arial" w:eastAsia="宋体"/>
                    <w:sz w:val="18"/>
                    <w:highlight w:val="magenta"/>
                    <w:lang w:eastAsia="zh-CN"/>
                  </w:rPr>
                </w:rPrChange>
              </w:rPr>
            </w:pPr>
          </w:p>
        </w:tc>
        <w:tc>
          <w:tcPr>
            <w:tcW w:w="992" w:type="dxa"/>
            <w:vMerge w:val="continue"/>
            <w:vAlign w:val="center"/>
          </w:tcPr>
          <w:p w14:paraId="205D865D">
            <w:pPr>
              <w:keepNext/>
              <w:keepLines/>
              <w:spacing w:after="0"/>
              <w:jc w:val="center"/>
              <w:rPr>
                <w:ins w:id="3427" w:author="Iana Siomina" w:date="2024-09-25T21:14:00Z"/>
                <w:rFonts w:ascii="Arial" w:hAnsi="Arial" w:eastAsia="宋体"/>
                <w:sz w:val="18"/>
                <w:lang w:val="sv-SE" w:eastAsia="zh-CN"/>
              </w:rPr>
            </w:pPr>
          </w:p>
        </w:tc>
        <w:tc>
          <w:tcPr>
            <w:tcW w:w="1134" w:type="dxa"/>
            <w:vMerge w:val="continue"/>
            <w:vAlign w:val="center"/>
          </w:tcPr>
          <w:p w14:paraId="3EF85695">
            <w:pPr>
              <w:keepNext/>
              <w:keepLines/>
              <w:spacing w:after="0"/>
              <w:jc w:val="center"/>
              <w:rPr>
                <w:ins w:id="3428" w:author="Iana Siomina" w:date="2024-09-25T21:14:00Z"/>
                <w:rFonts w:ascii="Arial" w:hAnsi="Arial" w:eastAsia="宋体"/>
                <w:sz w:val="18"/>
              </w:rPr>
            </w:pPr>
          </w:p>
        </w:tc>
        <w:tc>
          <w:tcPr>
            <w:tcW w:w="1367" w:type="dxa"/>
            <w:vMerge w:val="continue"/>
            <w:vAlign w:val="center"/>
          </w:tcPr>
          <w:p w14:paraId="581E5FD4">
            <w:pPr>
              <w:keepNext/>
              <w:keepLines/>
              <w:spacing w:after="0"/>
              <w:jc w:val="center"/>
              <w:rPr>
                <w:ins w:id="3429"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04F2FB8">
            <w:pPr>
              <w:keepNext/>
              <w:keepLines/>
              <w:spacing w:after="0"/>
              <w:jc w:val="center"/>
              <w:rPr>
                <w:ins w:id="3430" w:author="Iana Siomina" w:date="2024-09-25T21:14:00Z"/>
                <w:rFonts w:ascii="Arial" w:hAnsi="Arial" w:eastAsia="宋体"/>
                <w:sz w:val="18"/>
                <w:lang w:val="sv-SE"/>
              </w:rPr>
            </w:pPr>
            <w:ins w:id="3431"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18E6684F">
            <w:pPr>
              <w:keepNext/>
              <w:keepLines/>
              <w:spacing w:after="0"/>
              <w:jc w:val="center"/>
              <w:rPr>
                <w:ins w:id="3432" w:author="Iana Siomina" w:date="2024-09-25T21:14:00Z"/>
                <w:rFonts w:ascii="Arial" w:hAnsi="Arial" w:eastAsia="宋体"/>
                <w:sz w:val="18"/>
              </w:rPr>
            </w:pPr>
            <w:ins w:id="3433" w:author="Iana Siomina" w:date="2024-09-25T21:14:00Z">
              <w:r>
                <w:rPr>
                  <w:rFonts w:ascii="Arial" w:hAnsi="Arial" w:eastAsia="宋体"/>
                  <w:sz w:val="18"/>
                </w:rPr>
                <w:t>-122</w:t>
              </w:r>
            </w:ins>
          </w:p>
        </w:tc>
        <w:tc>
          <w:tcPr>
            <w:tcW w:w="1275" w:type="dxa"/>
          </w:tcPr>
          <w:p w14:paraId="5A3C5698">
            <w:pPr>
              <w:keepNext/>
              <w:keepLines/>
              <w:spacing w:after="0"/>
              <w:jc w:val="center"/>
              <w:rPr>
                <w:ins w:id="3434" w:author="Iana Siomina" w:date="2024-09-25T21:14:00Z"/>
                <w:rFonts w:ascii="Arial" w:hAnsi="Arial" w:eastAsia="宋体"/>
                <w:sz w:val="18"/>
              </w:rPr>
            </w:pPr>
            <w:ins w:id="3435" w:author="Iana Siomina" w:date="2024-09-25T21:14:00Z">
              <w:r>
                <w:rPr>
                  <w:rFonts w:ascii="Arial" w:hAnsi="Arial" w:eastAsia="宋体"/>
                  <w:sz w:val="18"/>
                  <w:lang w:eastAsia="zh-CN"/>
                </w:rPr>
                <w:t>-50</w:t>
              </w:r>
            </w:ins>
          </w:p>
        </w:tc>
      </w:tr>
      <w:tr w14:paraId="1FF4F9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36" w:author="Iana Siomina" w:date="2024-09-25T21:14:00Z"/>
        </w:trPr>
        <w:tc>
          <w:tcPr>
            <w:tcW w:w="1043" w:type="dxa"/>
            <w:vMerge w:val="continue"/>
            <w:vAlign w:val="center"/>
          </w:tcPr>
          <w:p w14:paraId="52A9B2C1">
            <w:pPr>
              <w:keepNext/>
              <w:keepLines/>
              <w:spacing w:after="0"/>
              <w:jc w:val="center"/>
              <w:rPr>
                <w:ins w:id="3437" w:author="Iana Siomina" w:date="2024-09-25T21:14:00Z"/>
                <w:rFonts w:ascii="Arial" w:hAnsi="Arial" w:eastAsia="宋体"/>
                <w:sz w:val="18"/>
                <w:highlight w:val="none"/>
                <w:lang w:eastAsia="zh-CN"/>
                <w:rPrChange w:id="3438" w:author="CATT" w:date="2024-11-19T17:58:55Z">
                  <w:rPr>
                    <w:ins w:id="3439" w:author="Iana Siomina" w:date="2024-09-25T21:14:00Z"/>
                    <w:rFonts w:ascii="Arial" w:hAnsi="Arial" w:eastAsia="宋体"/>
                    <w:sz w:val="18"/>
                    <w:highlight w:val="magenta"/>
                    <w:lang w:eastAsia="zh-CN"/>
                  </w:rPr>
                </w:rPrChange>
              </w:rPr>
            </w:pPr>
          </w:p>
        </w:tc>
        <w:tc>
          <w:tcPr>
            <w:tcW w:w="1079" w:type="dxa"/>
            <w:vMerge w:val="continue"/>
            <w:vAlign w:val="center"/>
          </w:tcPr>
          <w:p w14:paraId="533B7A71">
            <w:pPr>
              <w:keepNext/>
              <w:keepLines/>
              <w:spacing w:after="0"/>
              <w:jc w:val="center"/>
              <w:rPr>
                <w:ins w:id="3440" w:author="Iana Siomina" w:date="2024-09-25T21:14:00Z"/>
                <w:rFonts w:ascii="Arial" w:hAnsi="Arial" w:eastAsia="宋体"/>
                <w:sz w:val="18"/>
                <w:highlight w:val="none"/>
                <w:lang w:eastAsia="zh-CN"/>
                <w:rPrChange w:id="3441" w:author="CATT" w:date="2024-11-19T17:58:55Z">
                  <w:rPr>
                    <w:ins w:id="3442" w:author="Iana Siomina" w:date="2024-09-25T21:14:00Z"/>
                    <w:rFonts w:ascii="Arial" w:hAnsi="Arial" w:eastAsia="宋体"/>
                    <w:sz w:val="18"/>
                    <w:highlight w:val="magenta"/>
                    <w:lang w:eastAsia="zh-CN"/>
                  </w:rPr>
                </w:rPrChange>
              </w:rPr>
            </w:pPr>
          </w:p>
        </w:tc>
        <w:tc>
          <w:tcPr>
            <w:tcW w:w="992" w:type="dxa"/>
            <w:vMerge w:val="continue"/>
            <w:vAlign w:val="center"/>
          </w:tcPr>
          <w:p w14:paraId="2BD52335">
            <w:pPr>
              <w:keepNext/>
              <w:keepLines/>
              <w:spacing w:after="0"/>
              <w:jc w:val="center"/>
              <w:rPr>
                <w:ins w:id="3443" w:author="Iana Siomina" w:date="2024-09-25T21:14:00Z"/>
                <w:rFonts w:ascii="Arial" w:hAnsi="Arial" w:eastAsia="宋体"/>
                <w:sz w:val="18"/>
                <w:lang w:val="sv-SE" w:eastAsia="zh-CN"/>
              </w:rPr>
            </w:pPr>
          </w:p>
        </w:tc>
        <w:tc>
          <w:tcPr>
            <w:tcW w:w="1134" w:type="dxa"/>
            <w:vMerge w:val="continue"/>
            <w:vAlign w:val="center"/>
          </w:tcPr>
          <w:p w14:paraId="2AB48025">
            <w:pPr>
              <w:keepNext/>
              <w:keepLines/>
              <w:spacing w:after="0"/>
              <w:jc w:val="center"/>
              <w:rPr>
                <w:ins w:id="3444" w:author="Iana Siomina" w:date="2024-09-25T21:14:00Z"/>
                <w:rFonts w:ascii="Arial" w:hAnsi="Arial" w:eastAsia="宋体"/>
                <w:sz w:val="18"/>
              </w:rPr>
            </w:pPr>
          </w:p>
        </w:tc>
        <w:tc>
          <w:tcPr>
            <w:tcW w:w="1367" w:type="dxa"/>
            <w:vMerge w:val="continue"/>
            <w:vAlign w:val="center"/>
          </w:tcPr>
          <w:p w14:paraId="69A4E7C0">
            <w:pPr>
              <w:keepNext/>
              <w:keepLines/>
              <w:spacing w:after="0"/>
              <w:jc w:val="center"/>
              <w:rPr>
                <w:ins w:id="344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65BA88F">
            <w:pPr>
              <w:keepNext/>
              <w:keepLines/>
              <w:spacing w:after="0"/>
              <w:jc w:val="center"/>
              <w:rPr>
                <w:ins w:id="3446" w:author="Iana Siomina" w:date="2024-09-25T21:14:00Z"/>
                <w:rFonts w:ascii="Arial" w:hAnsi="Arial" w:eastAsia="宋体"/>
                <w:sz w:val="18"/>
              </w:rPr>
            </w:pPr>
            <w:ins w:id="3447"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355E60CC">
            <w:pPr>
              <w:keepNext/>
              <w:keepLines/>
              <w:spacing w:after="0"/>
              <w:jc w:val="center"/>
              <w:rPr>
                <w:ins w:id="3448" w:author="Iana Siomina" w:date="2024-09-25T21:14:00Z"/>
                <w:rFonts w:ascii="Arial" w:hAnsi="Arial" w:eastAsia="宋体"/>
                <w:sz w:val="18"/>
              </w:rPr>
            </w:pPr>
            <w:ins w:id="3449" w:author="Iana Siomina" w:date="2024-09-25T21:14:00Z">
              <w:r>
                <w:rPr>
                  <w:rFonts w:ascii="Arial" w:hAnsi="Arial" w:eastAsia="宋体"/>
                  <w:sz w:val="18"/>
                </w:rPr>
                <w:t>-121.5</w:t>
              </w:r>
            </w:ins>
          </w:p>
        </w:tc>
        <w:tc>
          <w:tcPr>
            <w:tcW w:w="1275" w:type="dxa"/>
          </w:tcPr>
          <w:p w14:paraId="00B44CDA">
            <w:pPr>
              <w:keepNext/>
              <w:keepLines/>
              <w:spacing w:after="0"/>
              <w:jc w:val="center"/>
              <w:rPr>
                <w:ins w:id="3450" w:author="Iana Siomina" w:date="2024-09-25T21:14:00Z"/>
                <w:rFonts w:ascii="Arial" w:hAnsi="Arial" w:eastAsia="宋体"/>
                <w:sz w:val="18"/>
              </w:rPr>
            </w:pPr>
            <w:ins w:id="3451" w:author="Iana Siomina" w:date="2024-09-25T21:14:00Z">
              <w:r>
                <w:rPr>
                  <w:rFonts w:ascii="Arial" w:hAnsi="Arial" w:eastAsia="宋体"/>
                  <w:sz w:val="18"/>
                  <w:lang w:eastAsia="zh-CN"/>
                </w:rPr>
                <w:t>-50</w:t>
              </w:r>
            </w:ins>
          </w:p>
        </w:tc>
      </w:tr>
      <w:tr w14:paraId="547797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52" w:author="Iana Siomina" w:date="2024-09-25T21:14:00Z"/>
        </w:trPr>
        <w:tc>
          <w:tcPr>
            <w:tcW w:w="1043" w:type="dxa"/>
            <w:vMerge w:val="continue"/>
            <w:vAlign w:val="center"/>
          </w:tcPr>
          <w:p w14:paraId="14108C5C">
            <w:pPr>
              <w:keepNext/>
              <w:keepLines/>
              <w:spacing w:after="0"/>
              <w:jc w:val="center"/>
              <w:rPr>
                <w:ins w:id="3453" w:author="Iana Siomina" w:date="2024-09-25T21:14:00Z"/>
                <w:rFonts w:ascii="Arial" w:hAnsi="Arial" w:eastAsia="宋体"/>
                <w:sz w:val="18"/>
                <w:highlight w:val="none"/>
                <w:lang w:eastAsia="zh-CN"/>
                <w:rPrChange w:id="3454" w:author="CATT" w:date="2024-11-19T17:58:55Z">
                  <w:rPr>
                    <w:ins w:id="3455" w:author="Iana Siomina" w:date="2024-09-25T21:14:00Z"/>
                    <w:rFonts w:ascii="Arial" w:hAnsi="Arial" w:eastAsia="宋体"/>
                    <w:sz w:val="18"/>
                    <w:highlight w:val="magenta"/>
                    <w:lang w:eastAsia="zh-CN"/>
                  </w:rPr>
                </w:rPrChange>
              </w:rPr>
            </w:pPr>
          </w:p>
        </w:tc>
        <w:tc>
          <w:tcPr>
            <w:tcW w:w="1079" w:type="dxa"/>
            <w:vMerge w:val="continue"/>
            <w:vAlign w:val="center"/>
          </w:tcPr>
          <w:p w14:paraId="59E55D48">
            <w:pPr>
              <w:keepNext/>
              <w:keepLines/>
              <w:spacing w:after="0"/>
              <w:jc w:val="center"/>
              <w:rPr>
                <w:ins w:id="3456" w:author="Iana Siomina" w:date="2024-09-25T21:14:00Z"/>
                <w:rFonts w:ascii="Arial" w:hAnsi="Arial" w:eastAsia="宋体"/>
                <w:sz w:val="18"/>
                <w:highlight w:val="none"/>
                <w:lang w:eastAsia="zh-CN"/>
                <w:rPrChange w:id="3457" w:author="CATT" w:date="2024-11-19T17:58:55Z">
                  <w:rPr>
                    <w:ins w:id="3458" w:author="Iana Siomina" w:date="2024-09-25T21:14:00Z"/>
                    <w:rFonts w:ascii="Arial" w:hAnsi="Arial" w:eastAsia="宋体"/>
                    <w:sz w:val="18"/>
                    <w:highlight w:val="magenta"/>
                    <w:lang w:eastAsia="zh-CN"/>
                  </w:rPr>
                </w:rPrChange>
              </w:rPr>
            </w:pPr>
          </w:p>
        </w:tc>
        <w:tc>
          <w:tcPr>
            <w:tcW w:w="992" w:type="dxa"/>
            <w:vMerge w:val="continue"/>
            <w:vAlign w:val="center"/>
          </w:tcPr>
          <w:p w14:paraId="4F3869A9">
            <w:pPr>
              <w:keepNext/>
              <w:keepLines/>
              <w:spacing w:after="0"/>
              <w:jc w:val="center"/>
              <w:rPr>
                <w:ins w:id="3459" w:author="Iana Siomina" w:date="2024-09-25T21:14:00Z"/>
                <w:rFonts w:ascii="Arial" w:hAnsi="Arial" w:eastAsia="宋体"/>
                <w:sz w:val="18"/>
                <w:lang w:val="sv-SE" w:eastAsia="zh-CN"/>
              </w:rPr>
            </w:pPr>
          </w:p>
        </w:tc>
        <w:tc>
          <w:tcPr>
            <w:tcW w:w="1134" w:type="dxa"/>
            <w:vMerge w:val="continue"/>
            <w:vAlign w:val="center"/>
          </w:tcPr>
          <w:p w14:paraId="423A5A1A">
            <w:pPr>
              <w:keepNext/>
              <w:keepLines/>
              <w:spacing w:after="0"/>
              <w:jc w:val="center"/>
              <w:rPr>
                <w:ins w:id="3460" w:author="Iana Siomina" w:date="2024-09-25T21:14:00Z"/>
                <w:rFonts w:ascii="Arial" w:hAnsi="Arial" w:eastAsia="宋体"/>
                <w:sz w:val="18"/>
              </w:rPr>
            </w:pPr>
          </w:p>
        </w:tc>
        <w:tc>
          <w:tcPr>
            <w:tcW w:w="1367" w:type="dxa"/>
            <w:vMerge w:val="continue"/>
            <w:vAlign w:val="center"/>
          </w:tcPr>
          <w:p w14:paraId="539F6BE3">
            <w:pPr>
              <w:keepNext/>
              <w:keepLines/>
              <w:spacing w:after="0"/>
              <w:jc w:val="center"/>
              <w:rPr>
                <w:ins w:id="3461"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5FAD881">
            <w:pPr>
              <w:keepNext/>
              <w:keepLines/>
              <w:spacing w:after="0"/>
              <w:jc w:val="center"/>
              <w:rPr>
                <w:ins w:id="3462" w:author="Iana Siomina" w:date="2024-09-25T21:14:00Z"/>
                <w:rFonts w:ascii="Arial" w:hAnsi="Arial" w:eastAsia="宋体"/>
                <w:sz w:val="18"/>
                <w:lang w:val="sv-SE"/>
              </w:rPr>
            </w:pPr>
            <w:ins w:id="3463" w:author="Iana Siomina" w:date="2024-09-25T21:14:00Z">
              <w:r>
                <w:rPr>
                  <w:rFonts w:ascii="Arial" w:hAnsi="Arial" w:eastAsia="宋体"/>
                  <w:sz w:val="18"/>
                  <w:lang w:val="sv-SE" w:eastAsia="zh-CN"/>
                </w:rPr>
                <w:t>NR</w:t>
              </w:r>
            </w:ins>
            <w:ins w:id="3464" w:author="Iana Siomina" w:date="2024-09-25T21:14:00Z">
              <w:r>
                <w:rPr>
                  <w:rFonts w:ascii="Arial" w:hAnsi="Arial" w:eastAsia="宋体"/>
                  <w:sz w:val="18"/>
                  <w:lang w:val="sv-SE"/>
                </w:rPr>
                <w:t>_</w:t>
              </w:r>
            </w:ins>
            <w:ins w:id="3465" w:author="Iana Siomina" w:date="2024-09-25T21:14:00Z">
              <w:r>
                <w:rPr>
                  <w:rFonts w:ascii="Arial" w:hAnsi="Arial" w:eastAsia="宋体"/>
                  <w:sz w:val="18"/>
                  <w:lang w:val="sv-SE" w:eastAsia="zh-CN"/>
                </w:rPr>
                <w:t>FDD_FR1_G</w:t>
              </w:r>
            </w:ins>
            <w:ins w:id="3466" w:author="Iana Siomina" w:date="2024-09-25T21:14:00Z">
              <w:r>
                <w:rPr>
                  <w:rFonts w:hint="eastAsia" w:ascii="Arial" w:hAnsi="Arial" w:eastAsia="宋体"/>
                  <w:sz w:val="18"/>
                  <w:lang w:val="sv-SE" w:eastAsia="zh-CN"/>
                </w:rPr>
                <w:t xml:space="preserve">, </w:t>
              </w:r>
            </w:ins>
            <w:ins w:id="3467" w:author="Iana Siomina" w:date="2024-09-25T21:14:00Z">
              <w:r>
                <w:rPr>
                  <w:rFonts w:ascii="Arial" w:hAnsi="Arial" w:eastAsia="宋体"/>
                  <w:sz w:val="18"/>
                  <w:lang w:val="sv-SE" w:eastAsia="zh-CN"/>
                </w:rPr>
                <w:t>NR</w:t>
              </w:r>
            </w:ins>
            <w:ins w:id="3468" w:author="Iana Siomina" w:date="2024-09-25T21:14:00Z">
              <w:r>
                <w:rPr>
                  <w:rFonts w:ascii="Arial" w:hAnsi="Arial" w:eastAsia="宋体"/>
                  <w:sz w:val="18"/>
                  <w:lang w:val="sv-SE"/>
                </w:rPr>
                <w:t>_</w:t>
              </w:r>
            </w:ins>
            <w:ins w:id="3469" w:author="Iana Siomina" w:date="2024-09-25T21:14:00Z">
              <w:r>
                <w:rPr>
                  <w:rFonts w:hint="eastAsia" w:ascii="Arial" w:hAnsi="Arial" w:eastAsia="宋体"/>
                  <w:sz w:val="18"/>
                  <w:lang w:val="sv-SE" w:eastAsia="zh-CN"/>
                </w:rPr>
                <w:t>T</w:t>
              </w:r>
            </w:ins>
            <w:ins w:id="3470"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23509C11">
            <w:pPr>
              <w:keepNext/>
              <w:keepLines/>
              <w:spacing w:after="0"/>
              <w:jc w:val="center"/>
              <w:rPr>
                <w:ins w:id="3471" w:author="Iana Siomina" w:date="2024-09-25T21:14:00Z"/>
                <w:rFonts w:ascii="Arial" w:hAnsi="Arial" w:eastAsia="宋体"/>
                <w:sz w:val="18"/>
              </w:rPr>
            </w:pPr>
            <w:ins w:id="3472" w:author="Iana Siomina" w:date="2024-09-25T21:14:00Z">
              <w:r>
                <w:rPr>
                  <w:rFonts w:ascii="Arial" w:hAnsi="Arial" w:eastAsia="宋体"/>
                  <w:sz w:val="18"/>
                </w:rPr>
                <w:t>-121</w:t>
              </w:r>
            </w:ins>
          </w:p>
        </w:tc>
        <w:tc>
          <w:tcPr>
            <w:tcW w:w="1275" w:type="dxa"/>
          </w:tcPr>
          <w:p w14:paraId="667FEB6D">
            <w:pPr>
              <w:keepNext/>
              <w:keepLines/>
              <w:spacing w:after="0"/>
              <w:jc w:val="center"/>
              <w:rPr>
                <w:ins w:id="3473" w:author="Iana Siomina" w:date="2024-09-25T21:14:00Z"/>
                <w:rFonts w:ascii="Arial" w:hAnsi="Arial" w:eastAsia="宋体"/>
                <w:sz w:val="18"/>
              </w:rPr>
            </w:pPr>
            <w:ins w:id="3474" w:author="Iana Siomina" w:date="2024-09-25T21:14:00Z">
              <w:r>
                <w:rPr>
                  <w:rFonts w:ascii="Arial" w:hAnsi="Arial" w:eastAsia="宋体"/>
                  <w:sz w:val="18"/>
                  <w:lang w:eastAsia="zh-CN"/>
                </w:rPr>
                <w:t>-50</w:t>
              </w:r>
            </w:ins>
          </w:p>
        </w:tc>
      </w:tr>
      <w:tr w14:paraId="30F6CC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75" w:author="Iana Siomina" w:date="2024-09-25T21:14:00Z"/>
        </w:trPr>
        <w:tc>
          <w:tcPr>
            <w:tcW w:w="1043" w:type="dxa"/>
            <w:vMerge w:val="continue"/>
            <w:vAlign w:val="center"/>
          </w:tcPr>
          <w:p w14:paraId="0B04A054">
            <w:pPr>
              <w:keepNext/>
              <w:keepLines/>
              <w:spacing w:after="0"/>
              <w:jc w:val="center"/>
              <w:rPr>
                <w:ins w:id="3476" w:author="Iana Siomina" w:date="2024-09-25T21:14:00Z"/>
                <w:rFonts w:ascii="Arial" w:hAnsi="Arial" w:eastAsia="宋体"/>
                <w:sz w:val="18"/>
                <w:highlight w:val="none"/>
                <w:lang w:eastAsia="zh-CN"/>
                <w:rPrChange w:id="3477" w:author="CATT" w:date="2024-11-19T17:58:55Z">
                  <w:rPr>
                    <w:ins w:id="3478" w:author="Iana Siomina" w:date="2024-09-25T21:14:00Z"/>
                    <w:rFonts w:ascii="Arial" w:hAnsi="Arial" w:eastAsia="宋体"/>
                    <w:sz w:val="18"/>
                    <w:highlight w:val="magenta"/>
                    <w:lang w:eastAsia="zh-CN"/>
                  </w:rPr>
                </w:rPrChange>
              </w:rPr>
            </w:pPr>
          </w:p>
        </w:tc>
        <w:tc>
          <w:tcPr>
            <w:tcW w:w="1079" w:type="dxa"/>
            <w:vMerge w:val="continue"/>
            <w:vAlign w:val="center"/>
          </w:tcPr>
          <w:p w14:paraId="4B875D41">
            <w:pPr>
              <w:keepNext/>
              <w:keepLines/>
              <w:spacing w:after="0"/>
              <w:jc w:val="center"/>
              <w:rPr>
                <w:ins w:id="3479" w:author="Iana Siomina" w:date="2024-09-25T21:14:00Z"/>
                <w:rFonts w:ascii="Arial" w:hAnsi="Arial" w:eastAsia="宋体"/>
                <w:sz w:val="18"/>
                <w:highlight w:val="none"/>
                <w:lang w:eastAsia="zh-CN"/>
                <w:rPrChange w:id="3480" w:author="CATT" w:date="2024-11-19T17:58:55Z">
                  <w:rPr>
                    <w:ins w:id="3481" w:author="Iana Siomina" w:date="2024-09-25T21:14:00Z"/>
                    <w:rFonts w:ascii="Arial" w:hAnsi="Arial" w:eastAsia="宋体"/>
                    <w:sz w:val="18"/>
                    <w:highlight w:val="magenta"/>
                    <w:lang w:eastAsia="zh-CN"/>
                  </w:rPr>
                </w:rPrChange>
              </w:rPr>
            </w:pPr>
          </w:p>
        </w:tc>
        <w:tc>
          <w:tcPr>
            <w:tcW w:w="992" w:type="dxa"/>
            <w:vMerge w:val="continue"/>
            <w:vAlign w:val="center"/>
          </w:tcPr>
          <w:p w14:paraId="23115CEF">
            <w:pPr>
              <w:keepNext/>
              <w:keepLines/>
              <w:spacing w:after="0"/>
              <w:jc w:val="center"/>
              <w:rPr>
                <w:ins w:id="3482" w:author="Iana Siomina" w:date="2024-09-25T21:14:00Z"/>
                <w:rFonts w:ascii="Arial" w:hAnsi="Arial" w:eastAsia="宋体"/>
                <w:sz w:val="18"/>
                <w:lang w:val="sv-SE" w:eastAsia="zh-CN"/>
              </w:rPr>
            </w:pPr>
          </w:p>
        </w:tc>
        <w:tc>
          <w:tcPr>
            <w:tcW w:w="1134" w:type="dxa"/>
            <w:vMerge w:val="continue"/>
            <w:tcBorders>
              <w:bottom w:val="nil"/>
            </w:tcBorders>
            <w:vAlign w:val="center"/>
          </w:tcPr>
          <w:p w14:paraId="6C26F9E3">
            <w:pPr>
              <w:keepNext/>
              <w:keepLines/>
              <w:spacing w:after="0"/>
              <w:jc w:val="center"/>
              <w:rPr>
                <w:ins w:id="3483" w:author="Iana Siomina" w:date="2024-09-25T21:14:00Z"/>
                <w:rFonts w:ascii="Arial" w:hAnsi="Arial" w:eastAsia="宋体"/>
                <w:sz w:val="18"/>
              </w:rPr>
            </w:pPr>
          </w:p>
        </w:tc>
        <w:tc>
          <w:tcPr>
            <w:tcW w:w="1367" w:type="dxa"/>
            <w:vMerge w:val="continue"/>
            <w:tcBorders>
              <w:bottom w:val="nil"/>
            </w:tcBorders>
            <w:vAlign w:val="center"/>
          </w:tcPr>
          <w:p w14:paraId="2E4D7B18">
            <w:pPr>
              <w:keepNext/>
              <w:keepLines/>
              <w:spacing w:after="0"/>
              <w:jc w:val="center"/>
              <w:rPr>
                <w:ins w:id="348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D78047C">
            <w:pPr>
              <w:keepNext/>
              <w:keepLines/>
              <w:spacing w:after="0"/>
              <w:jc w:val="center"/>
              <w:rPr>
                <w:ins w:id="3485" w:author="Iana Siomina" w:date="2024-09-25T21:14:00Z"/>
                <w:rFonts w:ascii="Arial" w:hAnsi="Arial" w:eastAsia="宋体"/>
                <w:sz w:val="18"/>
              </w:rPr>
            </w:pPr>
            <w:ins w:id="3486" w:author="Iana Siomina" w:date="2024-09-25T21:14:00Z">
              <w:r>
                <w:rPr>
                  <w:rFonts w:ascii="Arial" w:hAnsi="Arial" w:eastAsia="宋体"/>
                  <w:sz w:val="18"/>
                  <w:lang w:eastAsia="zh-CN"/>
                </w:rPr>
                <w:t>NR</w:t>
              </w:r>
            </w:ins>
            <w:ins w:id="3487" w:author="Iana Siomina" w:date="2024-09-25T21:14:00Z">
              <w:r>
                <w:rPr>
                  <w:rFonts w:ascii="Arial" w:hAnsi="Arial" w:eastAsia="宋体"/>
                  <w:sz w:val="18"/>
                </w:rPr>
                <w:t>_</w:t>
              </w:r>
            </w:ins>
            <w:ins w:id="3488"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050EECD">
            <w:pPr>
              <w:keepNext/>
              <w:keepLines/>
              <w:spacing w:after="0"/>
              <w:jc w:val="center"/>
              <w:rPr>
                <w:ins w:id="3489" w:author="Iana Siomina" w:date="2024-09-25T21:14:00Z"/>
                <w:rFonts w:ascii="Arial" w:hAnsi="Arial" w:eastAsia="宋体"/>
                <w:sz w:val="18"/>
              </w:rPr>
            </w:pPr>
            <w:ins w:id="3490" w:author="Iana Siomina" w:date="2024-09-25T21:14:00Z">
              <w:r>
                <w:rPr>
                  <w:rFonts w:ascii="Arial" w:hAnsi="Arial" w:eastAsia="宋体"/>
                  <w:sz w:val="18"/>
                </w:rPr>
                <w:t>-120.5</w:t>
              </w:r>
            </w:ins>
          </w:p>
        </w:tc>
        <w:tc>
          <w:tcPr>
            <w:tcW w:w="1275" w:type="dxa"/>
          </w:tcPr>
          <w:p w14:paraId="2BE5FBBA">
            <w:pPr>
              <w:keepNext/>
              <w:keepLines/>
              <w:spacing w:after="0"/>
              <w:jc w:val="center"/>
              <w:rPr>
                <w:ins w:id="3491" w:author="Iana Siomina" w:date="2024-09-25T21:14:00Z"/>
                <w:rFonts w:ascii="Arial" w:hAnsi="Arial" w:eastAsia="宋体"/>
                <w:sz w:val="18"/>
              </w:rPr>
            </w:pPr>
            <w:ins w:id="3492" w:author="Iana Siomina" w:date="2024-09-25T21:14:00Z">
              <w:r>
                <w:rPr>
                  <w:rFonts w:ascii="Arial" w:hAnsi="Arial" w:eastAsia="宋体"/>
                  <w:sz w:val="18"/>
                  <w:lang w:eastAsia="zh-CN"/>
                </w:rPr>
                <w:t>-50</w:t>
              </w:r>
            </w:ins>
          </w:p>
        </w:tc>
      </w:tr>
      <w:tr w14:paraId="1DAE3A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493" w:author="Iana Siomina" w:date="2024-09-25T21:14:00Z"/>
        </w:trPr>
        <w:tc>
          <w:tcPr>
            <w:tcW w:w="1043" w:type="dxa"/>
            <w:vMerge w:val="continue"/>
            <w:tcBorders>
              <w:bottom w:val="single" w:color="auto" w:sz="4" w:space="0"/>
            </w:tcBorders>
            <w:vAlign w:val="center"/>
          </w:tcPr>
          <w:p w14:paraId="070EA60F">
            <w:pPr>
              <w:keepNext/>
              <w:keepLines/>
              <w:spacing w:after="0"/>
              <w:jc w:val="center"/>
              <w:rPr>
                <w:ins w:id="3494" w:author="Iana Siomina" w:date="2024-09-25T21:14:00Z"/>
                <w:rFonts w:ascii="Arial" w:hAnsi="Arial" w:eastAsia="宋体"/>
                <w:sz w:val="18"/>
                <w:highlight w:val="none"/>
                <w:lang w:eastAsia="zh-CN"/>
                <w:rPrChange w:id="3495" w:author="CATT" w:date="2024-11-19T17:58:55Z">
                  <w:rPr>
                    <w:ins w:id="3496" w:author="Iana Siomina" w:date="2024-09-25T21:14:00Z"/>
                    <w:rFonts w:ascii="Arial" w:hAnsi="Arial" w:eastAsia="宋体"/>
                    <w:sz w:val="18"/>
                    <w:highlight w:val="magenta"/>
                    <w:lang w:eastAsia="zh-CN"/>
                  </w:rPr>
                </w:rPrChange>
              </w:rPr>
            </w:pPr>
          </w:p>
        </w:tc>
        <w:tc>
          <w:tcPr>
            <w:tcW w:w="1079" w:type="dxa"/>
            <w:vMerge w:val="continue"/>
            <w:vAlign w:val="center"/>
          </w:tcPr>
          <w:p w14:paraId="58054319">
            <w:pPr>
              <w:keepNext/>
              <w:keepLines/>
              <w:spacing w:after="0"/>
              <w:jc w:val="center"/>
              <w:rPr>
                <w:ins w:id="3497" w:author="Iana Siomina" w:date="2024-09-25T21:14:00Z"/>
                <w:rFonts w:ascii="Arial" w:hAnsi="Arial" w:eastAsia="宋体"/>
                <w:sz w:val="18"/>
                <w:highlight w:val="none"/>
                <w:lang w:eastAsia="zh-CN"/>
                <w:rPrChange w:id="3498" w:author="CATT" w:date="2024-11-19T17:58:55Z">
                  <w:rPr>
                    <w:ins w:id="3499" w:author="Iana Siomina" w:date="2024-09-25T21:14:00Z"/>
                    <w:rFonts w:ascii="Arial" w:hAnsi="Arial" w:eastAsia="宋体"/>
                    <w:sz w:val="18"/>
                    <w:highlight w:val="magenta"/>
                    <w:lang w:eastAsia="zh-CN"/>
                  </w:rPr>
                </w:rPrChange>
              </w:rPr>
            </w:pPr>
          </w:p>
        </w:tc>
        <w:tc>
          <w:tcPr>
            <w:tcW w:w="992" w:type="dxa"/>
            <w:vMerge w:val="continue"/>
            <w:vAlign w:val="center"/>
          </w:tcPr>
          <w:p w14:paraId="5CEBF205">
            <w:pPr>
              <w:keepNext/>
              <w:keepLines/>
              <w:spacing w:after="0"/>
              <w:jc w:val="center"/>
              <w:rPr>
                <w:ins w:id="3500" w:author="Iana Siomina" w:date="2024-09-25T21:14:00Z"/>
                <w:rFonts w:ascii="Arial" w:hAnsi="Arial" w:eastAsia="宋体"/>
                <w:sz w:val="18"/>
                <w:lang w:val="sv-SE" w:eastAsia="zh-CN"/>
              </w:rPr>
            </w:pPr>
          </w:p>
        </w:tc>
        <w:tc>
          <w:tcPr>
            <w:tcW w:w="1134" w:type="dxa"/>
            <w:tcBorders>
              <w:top w:val="nil"/>
            </w:tcBorders>
            <w:vAlign w:val="center"/>
          </w:tcPr>
          <w:p w14:paraId="62B07EC9">
            <w:pPr>
              <w:keepNext/>
              <w:keepLines/>
              <w:spacing w:after="0"/>
              <w:jc w:val="center"/>
              <w:rPr>
                <w:ins w:id="3501" w:author="Iana Siomina" w:date="2024-09-25T21:14:00Z"/>
                <w:rFonts w:ascii="Arial" w:hAnsi="Arial" w:eastAsia="宋体"/>
                <w:sz w:val="18"/>
              </w:rPr>
            </w:pPr>
          </w:p>
        </w:tc>
        <w:tc>
          <w:tcPr>
            <w:tcW w:w="1367" w:type="dxa"/>
            <w:tcBorders>
              <w:top w:val="nil"/>
            </w:tcBorders>
            <w:vAlign w:val="center"/>
          </w:tcPr>
          <w:p w14:paraId="27FCBE1C">
            <w:pPr>
              <w:keepNext/>
              <w:keepLines/>
              <w:spacing w:after="0"/>
              <w:jc w:val="center"/>
              <w:rPr>
                <w:ins w:id="3502"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61610E4">
            <w:pPr>
              <w:keepNext/>
              <w:keepLines/>
              <w:spacing w:after="0"/>
              <w:jc w:val="center"/>
              <w:rPr>
                <w:ins w:id="3503" w:author="Iana Siomina" w:date="2024-09-25T21:14:00Z"/>
                <w:rFonts w:ascii="Arial" w:hAnsi="Arial" w:eastAsia="宋体"/>
                <w:sz w:val="18"/>
                <w:lang w:eastAsia="zh-CN"/>
              </w:rPr>
            </w:pPr>
            <w:ins w:id="3504" w:author="Iana Siomina" w:date="2024-09-25T21:14:00Z">
              <w:r>
                <w:rPr>
                  <w:rFonts w:ascii="Arial" w:hAnsi="Arial" w:eastAsia="宋体"/>
                  <w:sz w:val="18"/>
                  <w:lang w:eastAsia="zh-CN"/>
                </w:rPr>
                <w:t>NR</w:t>
              </w:r>
            </w:ins>
            <w:ins w:id="3505" w:author="Iana Siomina" w:date="2024-09-25T21:14:00Z">
              <w:r>
                <w:rPr>
                  <w:rFonts w:ascii="Arial" w:hAnsi="Arial" w:eastAsia="宋体"/>
                  <w:sz w:val="18"/>
                </w:rPr>
                <w:t>_</w:t>
              </w:r>
            </w:ins>
            <w:ins w:id="3506" w:author="Iana Siomina" w:date="2024-09-25T21:14:00Z">
              <w:r>
                <w:rPr>
                  <w:rFonts w:ascii="Arial" w:hAnsi="Arial" w:eastAsia="宋体"/>
                  <w:sz w:val="18"/>
                  <w:lang w:eastAsia="zh-CN"/>
                </w:rPr>
                <w:t>FDD_FR1_</w:t>
              </w:r>
            </w:ins>
            <w:ins w:id="3507"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3792B0B4">
            <w:pPr>
              <w:keepNext/>
              <w:keepLines/>
              <w:spacing w:after="0"/>
              <w:jc w:val="center"/>
              <w:rPr>
                <w:ins w:id="3508" w:author="Iana Siomina" w:date="2024-09-25T21:14:00Z"/>
                <w:rFonts w:ascii="Arial" w:hAnsi="Arial" w:eastAsia="宋体"/>
                <w:sz w:val="18"/>
              </w:rPr>
            </w:pPr>
            <w:ins w:id="3509" w:author="Iana Siomina" w:date="2024-09-25T21:14:00Z">
              <w:r>
                <w:rPr>
                  <w:rFonts w:hint="eastAsia" w:ascii="Arial" w:hAnsi="Arial" w:eastAsia="宋体"/>
                  <w:sz w:val="18"/>
                  <w:lang w:val="en-US" w:eastAsia="zh-CN"/>
                </w:rPr>
                <w:t>-117.5</w:t>
              </w:r>
            </w:ins>
          </w:p>
        </w:tc>
        <w:tc>
          <w:tcPr>
            <w:tcW w:w="1275" w:type="dxa"/>
          </w:tcPr>
          <w:p w14:paraId="1191B3DF">
            <w:pPr>
              <w:keepNext/>
              <w:keepLines/>
              <w:spacing w:after="0"/>
              <w:jc w:val="center"/>
              <w:rPr>
                <w:ins w:id="3510" w:author="Iana Siomina" w:date="2024-09-25T21:14:00Z"/>
                <w:rFonts w:ascii="Arial" w:hAnsi="Arial" w:eastAsia="宋体"/>
                <w:sz w:val="18"/>
                <w:lang w:eastAsia="zh-CN"/>
              </w:rPr>
            </w:pPr>
            <w:ins w:id="3511" w:author="Iana Siomina" w:date="2024-09-25T21:14:00Z">
              <w:r>
                <w:rPr>
                  <w:rFonts w:hint="eastAsia" w:ascii="Arial" w:hAnsi="Arial" w:eastAsia="宋体"/>
                  <w:sz w:val="18"/>
                  <w:lang w:val="en-US" w:eastAsia="zh-CN"/>
                </w:rPr>
                <w:t>-50</w:t>
              </w:r>
            </w:ins>
          </w:p>
        </w:tc>
      </w:tr>
      <w:tr w14:paraId="21A71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12"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400B999D">
            <w:pPr>
              <w:keepNext/>
              <w:keepLines/>
              <w:spacing w:after="0"/>
              <w:jc w:val="center"/>
              <w:rPr>
                <w:ins w:id="3513" w:author="Iana Siomina" w:date="2024-09-25T21:14:00Z"/>
                <w:rFonts w:ascii="Arial" w:hAnsi="Arial" w:eastAsia="宋体"/>
                <w:sz w:val="18"/>
                <w:highlight w:val="none"/>
                <w:lang w:eastAsia="zh-CN"/>
                <w:rPrChange w:id="3514" w:author="CATT" w:date="2024-11-19T17:58:55Z">
                  <w:rPr>
                    <w:ins w:id="3515" w:author="Iana Siomina" w:date="2024-09-25T21:14:00Z"/>
                    <w:rFonts w:ascii="Arial" w:hAnsi="Arial" w:eastAsia="宋体"/>
                    <w:sz w:val="18"/>
                    <w:highlight w:val="magenta"/>
                    <w:lang w:eastAsia="zh-CN"/>
                  </w:rPr>
                </w:rPrChange>
              </w:rPr>
            </w:pPr>
            <w:ins w:id="3516" w:author="Iana Siomina" w:date="2024-09-25T21:14:00Z">
              <w:del w:id="3517" w:author="CATT" w:date="2024-11-19T18:05:42Z">
                <w:r>
                  <w:rPr>
                    <w:rFonts w:ascii="Arial" w:hAnsi="Arial" w:eastAsia="宋体"/>
                    <w:sz w:val="18"/>
                    <w:highlight w:val="none"/>
                    <w:lang w:eastAsia="zh-CN"/>
                    <w:rPrChange w:id="3518" w:author="CATT" w:date="2024-11-19T17:58:55Z">
                      <w:rPr>
                        <w:rFonts w:ascii="Arial" w:hAnsi="Arial" w:eastAsia="宋体"/>
                        <w:sz w:val="18"/>
                        <w:highlight w:val="magenta"/>
                        <w:lang w:eastAsia="zh-CN"/>
                      </w:rPr>
                    </w:rPrChange>
                  </w:rPr>
                  <w:delText>[</w:delText>
                </w:r>
              </w:del>
            </w:ins>
            <w:ins w:id="3519" w:author="Iana Siomina" w:date="2024-10-23T14:21:00Z">
              <w:r>
                <w:rPr>
                  <w:rFonts w:ascii="Arial" w:hAnsi="Arial" w:eastAsia="宋体"/>
                  <w:sz w:val="18"/>
                  <w:highlight w:val="none"/>
                  <w:lang w:val="sv-SE" w:eastAsia="zh-CN"/>
                  <w:rPrChange w:id="3520" w:author="CATT" w:date="2024-11-19T17:58:55Z">
                    <w:rPr>
                      <w:rFonts w:ascii="Arial" w:hAnsi="Arial" w:eastAsia="宋体"/>
                      <w:sz w:val="18"/>
                      <w:highlight w:val="magenta"/>
                      <w:lang w:val="sv-SE" w:eastAsia="zh-CN"/>
                    </w:rPr>
                  </w:rPrChange>
                </w:rPr>
                <w:t>9</w:t>
              </w:r>
            </w:ins>
            <w:ins w:id="3521" w:author="Iana Siomina" w:date="2024-09-25T21:14:00Z">
              <w:del w:id="3522" w:author="CATT" w:date="2024-11-19T18:05:41Z">
                <w:r>
                  <w:rPr>
                    <w:rFonts w:ascii="Arial" w:hAnsi="Arial" w:eastAsia="宋体"/>
                    <w:sz w:val="18"/>
                    <w:highlight w:val="none"/>
                    <w:lang w:eastAsia="zh-CN"/>
                    <w:rPrChange w:id="3523" w:author="CATT" w:date="2024-11-19T17:58:55Z">
                      <w:rPr>
                        <w:rFonts w:ascii="Arial" w:hAnsi="Arial" w:eastAsia="宋体"/>
                        <w:sz w:val="18"/>
                        <w:highlight w:val="magenta"/>
                        <w:lang w:eastAsia="zh-CN"/>
                      </w:rPr>
                    </w:rPrChange>
                  </w:rPr>
                  <w:delText>]</w:delText>
                </w:r>
              </w:del>
            </w:ins>
          </w:p>
        </w:tc>
        <w:tc>
          <w:tcPr>
            <w:tcW w:w="1079" w:type="dxa"/>
          </w:tcPr>
          <w:p w14:paraId="1810EA30">
            <w:pPr>
              <w:keepNext/>
              <w:keepLines/>
              <w:spacing w:after="0"/>
              <w:jc w:val="center"/>
              <w:rPr>
                <w:ins w:id="3524" w:author="Iana Siomina" w:date="2024-09-25T21:14:00Z"/>
                <w:rFonts w:ascii="Arial" w:hAnsi="Arial" w:eastAsia="宋体"/>
                <w:sz w:val="18"/>
                <w:highlight w:val="none"/>
                <w:lang w:val="sv-SE" w:eastAsia="zh-CN"/>
                <w:rPrChange w:id="3525" w:author="CATT" w:date="2024-11-19T17:58:55Z">
                  <w:rPr>
                    <w:ins w:id="3526" w:author="Iana Siomina" w:date="2024-09-25T21:14:00Z"/>
                    <w:rFonts w:ascii="Arial" w:hAnsi="Arial" w:eastAsia="宋体"/>
                    <w:sz w:val="18"/>
                    <w:highlight w:val="magenta"/>
                    <w:lang w:val="sv-SE" w:eastAsia="zh-CN"/>
                  </w:rPr>
                </w:rPrChange>
              </w:rPr>
            </w:pPr>
            <w:ins w:id="3527" w:author="Iana Siomina" w:date="2024-09-25T21:14:00Z">
              <w:del w:id="3528" w:author="CATT" w:date="2024-11-19T18:07:07Z">
                <w:r>
                  <w:rPr>
                    <w:rFonts w:ascii="Arial" w:hAnsi="Arial" w:eastAsia="宋体"/>
                    <w:sz w:val="18"/>
                    <w:highlight w:val="none"/>
                    <w:lang w:val="sv-SE" w:eastAsia="zh-CN"/>
                    <w:rPrChange w:id="3529" w:author="CATT" w:date="2024-11-19T17:58:55Z">
                      <w:rPr>
                        <w:rFonts w:ascii="Arial" w:hAnsi="Arial" w:eastAsia="宋体"/>
                        <w:sz w:val="18"/>
                        <w:highlight w:val="magenta"/>
                        <w:lang w:val="sv-SE" w:eastAsia="zh-CN"/>
                      </w:rPr>
                    </w:rPrChange>
                  </w:rPr>
                  <w:delText>[</w:delText>
                </w:r>
              </w:del>
            </w:ins>
            <w:ins w:id="3530" w:author="Iana Siomina" w:date="2024-09-25T21:14:00Z">
              <w:r>
                <w:rPr>
                  <w:rFonts w:ascii="Arial" w:hAnsi="Arial" w:eastAsia="宋体"/>
                  <w:sz w:val="18"/>
                  <w:highlight w:val="none"/>
                  <w:lang w:val="sv-SE" w:eastAsia="zh-CN"/>
                  <w:rPrChange w:id="3531" w:author="CATT" w:date="2024-11-19T17:58:55Z">
                    <w:rPr>
                      <w:rFonts w:ascii="Arial" w:hAnsi="Arial" w:eastAsia="宋体"/>
                      <w:sz w:val="18"/>
                      <w:highlight w:val="magenta"/>
                      <w:lang w:val="sv-SE" w:eastAsia="zh-CN"/>
                    </w:rPr>
                  </w:rPrChange>
                </w:rPr>
                <w:t>3</w:t>
              </w:r>
            </w:ins>
            <w:ins w:id="3532" w:author="Iana Siomina" w:date="2024-09-25T21:14:00Z">
              <w:del w:id="3533" w:author="CATT" w:date="2024-11-19T18:07:06Z">
                <w:r>
                  <w:rPr>
                    <w:rFonts w:ascii="Arial" w:hAnsi="Arial" w:eastAsia="宋体"/>
                    <w:sz w:val="18"/>
                    <w:highlight w:val="none"/>
                    <w:lang w:val="sv-SE" w:eastAsia="zh-CN"/>
                    <w:rPrChange w:id="3534"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5BF4F838">
            <w:pPr>
              <w:keepNext/>
              <w:keepLines/>
              <w:spacing w:after="0"/>
              <w:jc w:val="center"/>
              <w:rPr>
                <w:ins w:id="3535" w:author="Iana Siomina" w:date="2024-09-25T21:14:00Z"/>
                <w:rFonts w:ascii="Arial" w:hAnsi="Arial" w:eastAsia="宋体"/>
                <w:sz w:val="18"/>
                <w:lang w:val="sv-SE" w:eastAsia="zh-CN"/>
              </w:rPr>
            </w:pPr>
          </w:p>
        </w:tc>
        <w:tc>
          <w:tcPr>
            <w:tcW w:w="1134" w:type="dxa"/>
            <w:vAlign w:val="center"/>
          </w:tcPr>
          <w:p w14:paraId="5FE372CE">
            <w:pPr>
              <w:keepNext/>
              <w:keepLines/>
              <w:spacing w:after="0"/>
              <w:jc w:val="center"/>
              <w:rPr>
                <w:ins w:id="3536" w:author="Iana Siomina" w:date="2024-09-25T21:14:00Z"/>
                <w:rFonts w:ascii="Arial" w:hAnsi="Arial" w:eastAsia="宋体"/>
                <w:sz w:val="18"/>
              </w:rPr>
            </w:pPr>
            <w:ins w:id="3537" w:author="Iana Siomina" w:date="2024-09-25T21:14:00Z">
              <w:r>
                <w:rPr>
                  <w:rFonts w:ascii="Arial" w:hAnsi="Arial" w:eastAsia="宋体"/>
                  <w:sz w:val="18"/>
                </w:rPr>
                <w:t>≥ 48</w:t>
              </w:r>
            </w:ins>
          </w:p>
        </w:tc>
        <w:tc>
          <w:tcPr>
            <w:tcW w:w="1367" w:type="dxa"/>
            <w:vAlign w:val="center"/>
          </w:tcPr>
          <w:p w14:paraId="33B82958">
            <w:pPr>
              <w:keepNext/>
              <w:keepLines/>
              <w:spacing w:after="0"/>
              <w:jc w:val="center"/>
              <w:rPr>
                <w:ins w:id="3538" w:author="Iana Siomina" w:date="2024-09-25T21:14:00Z"/>
                <w:rFonts w:ascii="Arial" w:hAnsi="Arial" w:eastAsia="宋体"/>
                <w:sz w:val="18"/>
              </w:rPr>
            </w:pPr>
            <w:ins w:id="3539" w:author="Iana Siomina" w:date="2024-09-25T21:14:00Z">
              <w:r>
                <w:rPr>
                  <w:rFonts w:ascii="Arial" w:hAnsi="Arial" w:eastAsia="宋体"/>
                  <w:sz w:val="18"/>
                </w:rPr>
                <w:t>≥ 1</w:t>
              </w:r>
            </w:ins>
          </w:p>
        </w:tc>
        <w:tc>
          <w:tcPr>
            <w:tcW w:w="2040" w:type="dxa"/>
            <w:vAlign w:val="center"/>
          </w:tcPr>
          <w:p w14:paraId="3B16ED03">
            <w:pPr>
              <w:keepNext/>
              <w:keepLines/>
              <w:spacing w:after="0"/>
              <w:jc w:val="center"/>
              <w:rPr>
                <w:ins w:id="3540" w:author="Iana Siomina" w:date="2024-09-25T21:14:00Z"/>
                <w:rFonts w:ascii="Arial" w:hAnsi="Arial" w:eastAsia="宋体"/>
                <w:sz w:val="18"/>
                <w:lang w:eastAsia="zh-CN"/>
              </w:rPr>
            </w:pPr>
            <w:ins w:id="3541" w:author="Iana Siomina" w:date="2024-09-25T21:14:00Z">
              <w:r>
                <w:rPr>
                  <w:rFonts w:ascii="Arial" w:hAnsi="Arial" w:eastAsia="宋体"/>
                  <w:sz w:val="18"/>
                </w:rPr>
                <w:t>Note 5</w:t>
              </w:r>
            </w:ins>
          </w:p>
        </w:tc>
        <w:tc>
          <w:tcPr>
            <w:tcW w:w="1134" w:type="dxa"/>
            <w:vAlign w:val="center"/>
          </w:tcPr>
          <w:p w14:paraId="798F4FF9">
            <w:pPr>
              <w:keepNext/>
              <w:keepLines/>
              <w:spacing w:after="0"/>
              <w:jc w:val="center"/>
              <w:rPr>
                <w:ins w:id="3542" w:author="Iana Siomina" w:date="2024-09-25T21:14:00Z"/>
                <w:rFonts w:ascii="Arial" w:hAnsi="Arial" w:eastAsia="宋体"/>
                <w:sz w:val="18"/>
              </w:rPr>
            </w:pPr>
            <w:ins w:id="3543" w:author="Iana Siomina" w:date="2024-09-25T21:14:00Z">
              <w:r>
                <w:rPr>
                  <w:rFonts w:ascii="Arial" w:hAnsi="Arial" w:eastAsia="宋体"/>
                  <w:sz w:val="18"/>
                </w:rPr>
                <w:t>Note 5</w:t>
              </w:r>
            </w:ins>
          </w:p>
        </w:tc>
        <w:tc>
          <w:tcPr>
            <w:tcW w:w="1275" w:type="dxa"/>
            <w:vAlign w:val="center"/>
          </w:tcPr>
          <w:p w14:paraId="09FBF307">
            <w:pPr>
              <w:keepNext/>
              <w:keepLines/>
              <w:spacing w:after="0"/>
              <w:jc w:val="center"/>
              <w:rPr>
                <w:ins w:id="3544" w:author="Iana Siomina" w:date="2024-09-25T21:14:00Z"/>
                <w:rFonts w:ascii="Arial" w:hAnsi="Arial" w:eastAsia="宋体"/>
                <w:sz w:val="18"/>
                <w:lang w:eastAsia="zh-CN"/>
              </w:rPr>
            </w:pPr>
            <w:ins w:id="3545" w:author="Iana Siomina" w:date="2024-09-25T21:14:00Z">
              <w:r>
                <w:rPr>
                  <w:rFonts w:ascii="Arial" w:hAnsi="Arial" w:eastAsia="宋体"/>
                  <w:sz w:val="18"/>
                </w:rPr>
                <w:t>Note 5</w:t>
              </w:r>
            </w:ins>
          </w:p>
        </w:tc>
      </w:tr>
      <w:tr w14:paraId="5DF35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546"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22713DB6">
            <w:pPr>
              <w:keepNext/>
              <w:keepLines/>
              <w:spacing w:after="0"/>
              <w:jc w:val="center"/>
              <w:rPr>
                <w:ins w:id="3547" w:author="Iana Siomina" w:date="2024-09-25T21:14:00Z"/>
                <w:rFonts w:ascii="Arial" w:hAnsi="Arial" w:eastAsia="宋体"/>
                <w:sz w:val="18"/>
                <w:highlight w:val="none"/>
                <w:lang w:eastAsia="zh-CN"/>
                <w:rPrChange w:id="3548" w:author="CATT" w:date="2024-11-19T17:58:55Z">
                  <w:rPr>
                    <w:ins w:id="3549" w:author="Iana Siomina" w:date="2024-09-25T21:14:00Z"/>
                    <w:rFonts w:ascii="Arial" w:hAnsi="Arial" w:eastAsia="宋体"/>
                    <w:sz w:val="18"/>
                    <w:highlight w:val="magenta"/>
                    <w:lang w:eastAsia="zh-CN"/>
                  </w:rPr>
                </w:rPrChange>
              </w:rPr>
            </w:pPr>
            <w:ins w:id="3550" w:author="CATT" w:date="2024-11-19T18:05:45Z">
              <w:r>
                <w:rPr>
                  <w:rFonts w:hint="eastAsia" w:ascii="Arial" w:hAnsi="Arial"/>
                  <w:sz w:val="18"/>
                  <w:highlight w:val="none"/>
                  <w:lang w:val="en-US" w:eastAsia="zh-CN"/>
                </w:rPr>
                <w:t>7</w:t>
              </w:r>
            </w:ins>
            <w:ins w:id="3551" w:author="Iana Siomina" w:date="2024-09-25T21:14:00Z">
              <w:del w:id="3552" w:author="CATT" w:date="2024-11-19T18:05:44Z">
                <w:r>
                  <w:rPr>
                    <w:rFonts w:ascii="Arial" w:hAnsi="Arial" w:eastAsia="宋体"/>
                    <w:sz w:val="18"/>
                    <w:highlight w:val="none"/>
                    <w:lang w:eastAsia="zh-CN"/>
                    <w:rPrChange w:id="3553" w:author="CATT" w:date="2024-11-19T17:58:55Z">
                      <w:rPr>
                        <w:rFonts w:ascii="Arial" w:hAnsi="Arial" w:eastAsia="宋体"/>
                        <w:sz w:val="18"/>
                        <w:highlight w:val="magenta"/>
                        <w:lang w:eastAsia="zh-CN"/>
                      </w:rPr>
                    </w:rPrChange>
                  </w:rPr>
                  <w:delText>[</w:delText>
                </w:r>
              </w:del>
            </w:ins>
            <w:ins w:id="3554" w:author="Iana Siomina" w:date="2024-09-25T21:14:00Z">
              <w:del w:id="3555" w:author="CATT" w:date="2024-11-19T18:05:44Z">
                <w:r>
                  <w:rPr>
                    <w:rFonts w:ascii="Arial" w:hAnsi="Arial" w:eastAsia="宋体"/>
                    <w:sz w:val="18"/>
                    <w:highlight w:val="none"/>
                    <w:lang w:eastAsia="zh-CN"/>
                    <w:rPrChange w:id="3556" w:author="CATT" w:date="2024-11-19T17:58:55Z">
                      <w:rPr>
                        <w:rFonts w:ascii="Arial" w:hAnsi="Arial" w:eastAsia="宋体"/>
                        <w:sz w:val="18"/>
                        <w:highlight w:val="magenta"/>
                        <w:lang w:eastAsia="zh-CN"/>
                      </w:rPr>
                    </w:rPrChange>
                  </w:rPr>
                  <w:delText>T</w:delText>
                </w:r>
              </w:del>
            </w:ins>
            <w:ins w:id="3557" w:author="Iana Siomina" w:date="2024-09-25T21:14:00Z">
              <w:del w:id="3558" w:author="CATT" w:date="2024-11-19T18:05:44Z">
                <w:r>
                  <w:rPr>
                    <w:rFonts w:ascii="Arial" w:hAnsi="Arial" w:eastAsia="宋体"/>
                    <w:sz w:val="18"/>
                    <w:highlight w:val="none"/>
                    <w:lang w:eastAsia="zh-CN"/>
                    <w:rPrChange w:id="3559" w:author="CATT" w:date="2024-11-19T17:58:55Z">
                      <w:rPr>
                        <w:rFonts w:ascii="Arial" w:hAnsi="Arial" w:eastAsia="宋体"/>
                        <w:sz w:val="18"/>
                        <w:highlight w:val="magenta"/>
                        <w:lang w:eastAsia="zh-CN"/>
                      </w:rPr>
                    </w:rPrChange>
                  </w:rPr>
                  <w:delText>B</w:delText>
                </w:r>
              </w:del>
            </w:ins>
            <w:ins w:id="3560" w:author="Iana Siomina" w:date="2024-09-25T21:14:00Z">
              <w:del w:id="3561" w:author="CATT" w:date="2024-11-19T18:05:44Z">
                <w:r>
                  <w:rPr>
                    <w:rFonts w:ascii="Arial" w:hAnsi="Arial" w:eastAsia="宋体"/>
                    <w:sz w:val="18"/>
                    <w:highlight w:val="none"/>
                    <w:lang w:eastAsia="zh-CN"/>
                    <w:rPrChange w:id="3562" w:author="CATT" w:date="2024-11-19T17:58:55Z">
                      <w:rPr>
                        <w:rFonts w:ascii="Arial" w:hAnsi="Arial" w:eastAsia="宋体"/>
                        <w:sz w:val="18"/>
                        <w:highlight w:val="magenta"/>
                        <w:lang w:eastAsia="zh-CN"/>
                      </w:rPr>
                    </w:rPrChange>
                  </w:rPr>
                  <w:delText>D</w:delText>
                </w:r>
              </w:del>
            </w:ins>
            <w:ins w:id="3563" w:author="Iana Siomina" w:date="2024-09-25T21:14:00Z">
              <w:del w:id="3564" w:author="CATT" w:date="2024-11-19T18:05:43Z">
                <w:r>
                  <w:rPr>
                    <w:rFonts w:ascii="Arial" w:hAnsi="Arial" w:eastAsia="宋体"/>
                    <w:sz w:val="18"/>
                    <w:highlight w:val="none"/>
                    <w:lang w:eastAsia="zh-CN"/>
                    <w:rPrChange w:id="3565" w:author="CATT" w:date="2024-11-19T17:58:55Z">
                      <w:rPr>
                        <w:rFonts w:ascii="Arial" w:hAnsi="Arial" w:eastAsia="宋体"/>
                        <w:sz w:val="18"/>
                        <w:highlight w:val="magenta"/>
                        <w:lang w:eastAsia="zh-CN"/>
                      </w:rPr>
                    </w:rPrChange>
                  </w:rPr>
                  <w:delText>]</w:delText>
                </w:r>
              </w:del>
            </w:ins>
          </w:p>
        </w:tc>
        <w:tc>
          <w:tcPr>
            <w:tcW w:w="1079" w:type="dxa"/>
          </w:tcPr>
          <w:p w14:paraId="6D5932C6">
            <w:pPr>
              <w:keepNext/>
              <w:keepLines/>
              <w:spacing w:after="0"/>
              <w:jc w:val="center"/>
              <w:rPr>
                <w:ins w:id="3566" w:author="Iana Siomina" w:date="2024-09-25T21:14:00Z"/>
                <w:rFonts w:ascii="Arial" w:hAnsi="Arial" w:eastAsia="宋体"/>
                <w:sz w:val="18"/>
                <w:highlight w:val="none"/>
                <w:lang w:val="sv-SE" w:eastAsia="zh-CN"/>
                <w:rPrChange w:id="3567" w:author="CATT" w:date="2024-11-19T17:58:55Z">
                  <w:rPr>
                    <w:ins w:id="3568" w:author="Iana Siomina" w:date="2024-09-25T21:14:00Z"/>
                    <w:rFonts w:ascii="Arial" w:hAnsi="Arial" w:eastAsia="宋体"/>
                    <w:sz w:val="18"/>
                    <w:highlight w:val="magenta"/>
                    <w:lang w:val="sv-SE" w:eastAsia="zh-CN"/>
                  </w:rPr>
                </w:rPrChange>
              </w:rPr>
            </w:pPr>
            <w:ins w:id="3569" w:author="CATT" w:date="2024-11-19T18:07:10Z">
              <w:r>
                <w:rPr>
                  <w:rFonts w:hint="eastAsia" w:ascii="Arial" w:hAnsi="Arial"/>
                  <w:sz w:val="18"/>
                  <w:highlight w:val="none"/>
                  <w:lang w:val="en-US" w:eastAsia="zh-CN"/>
                </w:rPr>
                <w:t>3</w:t>
              </w:r>
            </w:ins>
            <w:ins w:id="3570" w:author="Iana Siomina" w:date="2024-09-25T21:14:00Z">
              <w:del w:id="3571" w:author="CATT" w:date="2024-11-19T18:07:09Z">
                <w:r>
                  <w:rPr>
                    <w:rFonts w:ascii="Arial" w:hAnsi="Arial" w:eastAsia="宋体"/>
                    <w:sz w:val="18"/>
                    <w:highlight w:val="none"/>
                    <w:lang w:val="sv-SE" w:eastAsia="zh-CN"/>
                    <w:rPrChange w:id="3572" w:author="CATT" w:date="2024-11-19T17:58:55Z">
                      <w:rPr>
                        <w:rFonts w:ascii="Arial" w:hAnsi="Arial" w:eastAsia="宋体"/>
                        <w:sz w:val="18"/>
                        <w:highlight w:val="magenta"/>
                        <w:lang w:val="sv-SE" w:eastAsia="zh-CN"/>
                      </w:rPr>
                    </w:rPrChange>
                  </w:rPr>
                  <w:delText>[</w:delText>
                </w:r>
              </w:del>
            </w:ins>
            <w:ins w:id="3573" w:author="Iana Siomina" w:date="2024-09-25T21:14:00Z">
              <w:del w:id="3574" w:author="CATT" w:date="2024-11-19T18:07:09Z">
                <w:r>
                  <w:rPr>
                    <w:rFonts w:ascii="Arial" w:hAnsi="Arial" w:eastAsia="宋体"/>
                    <w:sz w:val="18"/>
                    <w:highlight w:val="none"/>
                    <w:lang w:val="sv-SE" w:eastAsia="zh-CN"/>
                    <w:rPrChange w:id="3575" w:author="CATT" w:date="2024-11-19T17:58:55Z">
                      <w:rPr>
                        <w:rFonts w:ascii="Arial" w:hAnsi="Arial" w:eastAsia="宋体"/>
                        <w:sz w:val="18"/>
                        <w:highlight w:val="magenta"/>
                        <w:lang w:val="sv-SE" w:eastAsia="zh-CN"/>
                      </w:rPr>
                    </w:rPrChange>
                  </w:rPr>
                  <w:delText>T</w:delText>
                </w:r>
              </w:del>
            </w:ins>
            <w:ins w:id="3576" w:author="Iana Siomina" w:date="2024-09-25T21:14:00Z">
              <w:del w:id="3577" w:author="CATT" w:date="2024-11-19T18:07:09Z">
                <w:r>
                  <w:rPr>
                    <w:rFonts w:ascii="Arial" w:hAnsi="Arial" w:eastAsia="宋体"/>
                    <w:sz w:val="18"/>
                    <w:highlight w:val="none"/>
                    <w:lang w:val="sv-SE" w:eastAsia="zh-CN"/>
                    <w:rPrChange w:id="3578" w:author="CATT" w:date="2024-11-19T17:58:55Z">
                      <w:rPr>
                        <w:rFonts w:ascii="Arial" w:hAnsi="Arial" w:eastAsia="宋体"/>
                        <w:sz w:val="18"/>
                        <w:highlight w:val="magenta"/>
                        <w:lang w:val="sv-SE" w:eastAsia="zh-CN"/>
                      </w:rPr>
                    </w:rPrChange>
                  </w:rPr>
                  <w:delText>B</w:delText>
                </w:r>
              </w:del>
            </w:ins>
            <w:ins w:id="3579" w:author="Iana Siomina" w:date="2024-09-25T21:14:00Z">
              <w:del w:id="3580" w:author="CATT" w:date="2024-11-19T18:07:08Z">
                <w:r>
                  <w:rPr>
                    <w:rFonts w:ascii="Arial" w:hAnsi="Arial" w:eastAsia="宋体"/>
                    <w:sz w:val="18"/>
                    <w:highlight w:val="none"/>
                    <w:lang w:val="sv-SE" w:eastAsia="zh-CN"/>
                    <w:rPrChange w:id="3581" w:author="CATT" w:date="2024-11-19T17:58:55Z">
                      <w:rPr>
                        <w:rFonts w:ascii="Arial" w:hAnsi="Arial" w:eastAsia="宋体"/>
                        <w:sz w:val="18"/>
                        <w:highlight w:val="magenta"/>
                        <w:lang w:val="sv-SE" w:eastAsia="zh-CN"/>
                      </w:rPr>
                    </w:rPrChange>
                  </w:rPr>
                  <w:delText>D</w:delText>
                </w:r>
              </w:del>
            </w:ins>
            <w:ins w:id="3582" w:author="Iana Siomina" w:date="2024-09-25T21:14:00Z">
              <w:del w:id="3583" w:author="CATT" w:date="2024-11-19T18:07:08Z">
                <w:r>
                  <w:rPr>
                    <w:rFonts w:ascii="Arial" w:hAnsi="Arial" w:eastAsia="宋体"/>
                    <w:sz w:val="18"/>
                    <w:highlight w:val="none"/>
                    <w:lang w:val="sv-SE" w:eastAsia="zh-CN"/>
                    <w:rPrChange w:id="3584"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11FDD6F6">
            <w:pPr>
              <w:keepNext/>
              <w:keepLines/>
              <w:spacing w:after="0"/>
              <w:jc w:val="center"/>
              <w:rPr>
                <w:ins w:id="3585" w:author="Iana Siomina" w:date="2024-09-25T21:14:00Z"/>
                <w:rFonts w:ascii="Arial" w:hAnsi="Arial" w:eastAsia="宋体"/>
                <w:sz w:val="18"/>
                <w:lang w:val="sv-SE" w:eastAsia="zh-CN"/>
              </w:rPr>
            </w:pPr>
          </w:p>
        </w:tc>
        <w:tc>
          <w:tcPr>
            <w:tcW w:w="1134" w:type="dxa"/>
            <w:vAlign w:val="center"/>
          </w:tcPr>
          <w:p w14:paraId="522C46C0">
            <w:pPr>
              <w:keepNext/>
              <w:keepLines/>
              <w:spacing w:after="0"/>
              <w:jc w:val="center"/>
              <w:rPr>
                <w:ins w:id="3586" w:author="Iana Siomina" w:date="2024-09-25T21:14:00Z"/>
                <w:rFonts w:ascii="Arial" w:hAnsi="Arial" w:eastAsia="宋体"/>
                <w:sz w:val="18"/>
              </w:rPr>
            </w:pPr>
            <w:ins w:id="3587" w:author="Iana Siomina" w:date="2024-09-25T21:14:00Z">
              <w:r>
                <w:rPr>
                  <w:rFonts w:ascii="Arial" w:hAnsi="Arial" w:eastAsia="宋体"/>
                  <w:sz w:val="18"/>
                </w:rPr>
                <w:t>≥ 132</w:t>
              </w:r>
            </w:ins>
          </w:p>
        </w:tc>
        <w:tc>
          <w:tcPr>
            <w:tcW w:w="1367" w:type="dxa"/>
            <w:vAlign w:val="center"/>
          </w:tcPr>
          <w:p w14:paraId="07A3141D">
            <w:pPr>
              <w:keepNext/>
              <w:keepLines/>
              <w:spacing w:after="0"/>
              <w:jc w:val="center"/>
              <w:rPr>
                <w:ins w:id="3588" w:author="Iana Siomina" w:date="2024-09-25T21:14:00Z"/>
                <w:rFonts w:ascii="Arial" w:hAnsi="Arial" w:eastAsia="宋体"/>
                <w:sz w:val="18"/>
              </w:rPr>
            </w:pPr>
            <w:ins w:id="3589" w:author="Iana Siomina" w:date="2024-09-25T21:14:00Z">
              <w:r>
                <w:rPr>
                  <w:rFonts w:ascii="Arial" w:hAnsi="Arial" w:eastAsia="宋体"/>
                  <w:sz w:val="18"/>
                </w:rPr>
                <w:t>≥ 1</w:t>
              </w:r>
            </w:ins>
          </w:p>
        </w:tc>
        <w:tc>
          <w:tcPr>
            <w:tcW w:w="2040" w:type="dxa"/>
            <w:vAlign w:val="center"/>
          </w:tcPr>
          <w:p w14:paraId="16474047">
            <w:pPr>
              <w:keepNext/>
              <w:keepLines/>
              <w:spacing w:after="0"/>
              <w:jc w:val="center"/>
              <w:rPr>
                <w:ins w:id="3590" w:author="Iana Siomina" w:date="2024-09-25T21:14:00Z"/>
                <w:rFonts w:ascii="Arial" w:hAnsi="Arial" w:eastAsia="宋体"/>
                <w:sz w:val="18"/>
              </w:rPr>
            </w:pPr>
            <w:ins w:id="3591" w:author="Iana Siomina" w:date="2024-09-25T21:14:00Z">
              <w:r>
                <w:rPr>
                  <w:rFonts w:ascii="Arial" w:hAnsi="Arial" w:eastAsia="宋体"/>
                  <w:sz w:val="18"/>
                </w:rPr>
                <w:t>Note 5</w:t>
              </w:r>
            </w:ins>
          </w:p>
        </w:tc>
        <w:tc>
          <w:tcPr>
            <w:tcW w:w="1134" w:type="dxa"/>
            <w:vAlign w:val="center"/>
          </w:tcPr>
          <w:p w14:paraId="4679AFEC">
            <w:pPr>
              <w:keepNext/>
              <w:keepLines/>
              <w:spacing w:after="0"/>
              <w:jc w:val="center"/>
              <w:rPr>
                <w:ins w:id="3592" w:author="Iana Siomina" w:date="2024-09-25T21:14:00Z"/>
                <w:rFonts w:ascii="Arial" w:hAnsi="Arial" w:eastAsia="宋体"/>
                <w:sz w:val="18"/>
              </w:rPr>
            </w:pPr>
            <w:ins w:id="3593" w:author="Iana Siomina" w:date="2024-09-25T21:14:00Z">
              <w:r>
                <w:rPr>
                  <w:rFonts w:ascii="Arial" w:hAnsi="Arial" w:eastAsia="宋体"/>
                  <w:sz w:val="18"/>
                </w:rPr>
                <w:t>Note 5</w:t>
              </w:r>
            </w:ins>
          </w:p>
        </w:tc>
        <w:tc>
          <w:tcPr>
            <w:tcW w:w="1275" w:type="dxa"/>
            <w:vAlign w:val="center"/>
          </w:tcPr>
          <w:p w14:paraId="455EB931">
            <w:pPr>
              <w:keepNext/>
              <w:keepLines/>
              <w:spacing w:after="0"/>
              <w:jc w:val="center"/>
              <w:rPr>
                <w:ins w:id="3594" w:author="Iana Siomina" w:date="2024-09-25T21:14:00Z"/>
                <w:rFonts w:ascii="Arial" w:hAnsi="Arial" w:eastAsia="宋体"/>
                <w:sz w:val="18"/>
              </w:rPr>
            </w:pPr>
            <w:ins w:id="3595" w:author="Iana Siomina" w:date="2024-09-25T21:14:00Z">
              <w:r>
                <w:rPr>
                  <w:rFonts w:ascii="Arial" w:hAnsi="Arial" w:eastAsia="宋体"/>
                  <w:sz w:val="18"/>
                </w:rPr>
                <w:t>Note 5</w:t>
              </w:r>
            </w:ins>
          </w:p>
        </w:tc>
      </w:tr>
      <w:tr w14:paraId="65F821F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ins w:id="3596"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5BAD2AA8">
            <w:pPr>
              <w:keepNext/>
              <w:keepLines/>
              <w:spacing w:after="0"/>
              <w:jc w:val="center"/>
              <w:rPr>
                <w:ins w:id="3597" w:author="Iana Siomina" w:date="2024-09-25T21:14:00Z"/>
                <w:rFonts w:ascii="Arial" w:hAnsi="Arial" w:eastAsia="宋体"/>
                <w:sz w:val="18"/>
                <w:highlight w:val="none"/>
                <w:lang w:eastAsia="zh-CN"/>
                <w:rPrChange w:id="3598" w:author="CATT" w:date="2024-11-19T17:58:55Z">
                  <w:rPr>
                    <w:ins w:id="3599" w:author="Iana Siomina" w:date="2024-09-25T21:14:00Z"/>
                    <w:rFonts w:ascii="Arial" w:hAnsi="Arial" w:eastAsia="宋体"/>
                    <w:sz w:val="18"/>
                    <w:highlight w:val="magenta"/>
                    <w:lang w:eastAsia="zh-CN"/>
                  </w:rPr>
                </w:rPrChange>
              </w:rPr>
            </w:pPr>
            <w:ins w:id="3600" w:author="Iana Siomina" w:date="2024-09-25T21:14:00Z">
              <w:del w:id="3601" w:author="CATT" w:date="2024-11-19T18:05:52Z">
                <w:r>
                  <w:rPr>
                    <w:rFonts w:ascii="Arial" w:hAnsi="Arial" w:eastAsia="宋体"/>
                    <w:sz w:val="18"/>
                    <w:highlight w:val="none"/>
                    <w:lang w:eastAsia="zh-CN"/>
                    <w:rPrChange w:id="3602" w:author="CATT" w:date="2024-11-19T17:58:55Z">
                      <w:rPr>
                        <w:rFonts w:ascii="Arial" w:hAnsi="Arial" w:eastAsia="宋体"/>
                        <w:sz w:val="18"/>
                        <w:highlight w:val="magenta"/>
                        <w:lang w:eastAsia="zh-CN"/>
                      </w:rPr>
                    </w:rPrChange>
                  </w:rPr>
                  <w:delText>[</w:delText>
                </w:r>
              </w:del>
            </w:ins>
            <w:ins w:id="3603" w:author="Iana Siomina" w:date="2024-09-25T21:14:00Z">
              <w:r>
                <w:rPr>
                  <w:rFonts w:ascii="Arial" w:hAnsi="Arial" w:eastAsia="宋体"/>
                  <w:sz w:val="18"/>
                  <w:highlight w:val="none"/>
                  <w:lang w:val="sv-SE" w:eastAsia="zh-CN"/>
                  <w:rPrChange w:id="3604" w:author="CATT" w:date="2024-11-19T17:58:55Z">
                    <w:rPr>
                      <w:rFonts w:ascii="Arial" w:hAnsi="Arial" w:eastAsia="宋体"/>
                      <w:sz w:val="18"/>
                      <w:highlight w:val="magenta"/>
                      <w:lang w:val="sv-SE" w:eastAsia="zh-CN"/>
                    </w:rPr>
                  </w:rPrChange>
                </w:rPr>
                <w:t>1</w:t>
              </w:r>
            </w:ins>
            <w:ins w:id="3605" w:author="Iana Siomina" w:date="2024-10-23T14:21:00Z">
              <w:r>
                <w:rPr>
                  <w:rFonts w:ascii="Arial" w:hAnsi="Arial" w:eastAsia="宋体"/>
                  <w:sz w:val="18"/>
                  <w:highlight w:val="none"/>
                  <w:lang w:val="sv-SE" w:eastAsia="zh-CN"/>
                  <w:rPrChange w:id="3606" w:author="CATT" w:date="2024-11-19T17:58:55Z">
                    <w:rPr>
                      <w:rFonts w:ascii="Arial" w:hAnsi="Arial" w:eastAsia="宋体"/>
                      <w:sz w:val="18"/>
                      <w:highlight w:val="magenta"/>
                      <w:lang w:val="sv-SE" w:eastAsia="zh-CN"/>
                    </w:rPr>
                  </w:rPrChange>
                </w:rPr>
                <w:t>4</w:t>
              </w:r>
            </w:ins>
            <w:ins w:id="3607" w:author="Iana Siomina" w:date="2024-09-25T21:14:00Z">
              <w:del w:id="3608" w:author="CATT" w:date="2024-11-19T18:05:51Z">
                <w:r>
                  <w:rPr>
                    <w:rFonts w:ascii="Arial" w:hAnsi="Arial" w:eastAsia="宋体"/>
                    <w:sz w:val="18"/>
                    <w:highlight w:val="none"/>
                    <w:lang w:eastAsia="zh-CN"/>
                    <w:rPrChange w:id="3609" w:author="CATT" w:date="2024-11-19T17:58:55Z">
                      <w:rPr>
                        <w:rFonts w:ascii="Arial" w:hAnsi="Arial" w:eastAsia="宋体"/>
                        <w:sz w:val="18"/>
                        <w:highlight w:val="magenta"/>
                        <w:lang w:eastAsia="zh-CN"/>
                      </w:rPr>
                    </w:rPrChange>
                  </w:rPr>
                  <w:delText>]</w:delText>
                </w:r>
              </w:del>
            </w:ins>
          </w:p>
        </w:tc>
        <w:tc>
          <w:tcPr>
            <w:tcW w:w="1079" w:type="dxa"/>
            <w:vMerge w:val="restart"/>
            <w:vAlign w:val="center"/>
          </w:tcPr>
          <w:p w14:paraId="1D4A596F">
            <w:pPr>
              <w:keepNext/>
              <w:keepLines/>
              <w:spacing w:after="0"/>
              <w:jc w:val="center"/>
              <w:rPr>
                <w:ins w:id="3610" w:author="Iana Siomina" w:date="2024-09-25T21:14:00Z"/>
                <w:rFonts w:ascii="Arial" w:hAnsi="Arial" w:eastAsia="宋体"/>
                <w:sz w:val="18"/>
                <w:highlight w:val="none"/>
                <w:lang w:val="sv-SE" w:eastAsia="zh-CN"/>
                <w:rPrChange w:id="3611" w:author="CATT" w:date="2024-11-19T17:58:55Z">
                  <w:rPr>
                    <w:ins w:id="3612" w:author="Iana Siomina" w:date="2024-09-25T21:14:00Z"/>
                    <w:rFonts w:ascii="Arial" w:hAnsi="Arial" w:eastAsia="宋体"/>
                    <w:sz w:val="18"/>
                    <w:highlight w:val="magenta"/>
                    <w:lang w:val="sv-SE" w:eastAsia="zh-CN"/>
                  </w:rPr>
                </w:rPrChange>
              </w:rPr>
            </w:pPr>
            <w:ins w:id="3613" w:author="Iana Siomina" w:date="2024-09-25T21:14:00Z">
              <w:del w:id="3614" w:author="CATT" w:date="2024-11-19T18:07:17Z">
                <w:r>
                  <w:rPr>
                    <w:rFonts w:ascii="Arial" w:hAnsi="Arial" w:eastAsia="宋体"/>
                    <w:sz w:val="18"/>
                    <w:highlight w:val="none"/>
                    <w:lang w:val="sv-SE" w:eastAsia="zh-CN"/>
                    <w:rPrChange w:id="3615" w:author="CATT" w:date="2024-11-19T17:58:55Z">
                      <w:rPr>
                        <w:rFonts w:ascii="Arial" w:hAnsi="Arial" w:eastAsia="宋体"/>
                        <w:sz w:val="18"/>
                        <w:highlight w:val="magenta"/>
                        <w:lang w:val="sv-SE" w:eastAsia="zh-CN"/>
                      </w:rPr>
                    </w:rPrChange>
                  </w:rPr>
                  <w:delText>[</w:delText>
                </w:r>
              </w:del>
            </w:ins>
            <w:ins w:id="3616" w:author="Iana Siomina" w:date="2024-10-23T14:21:00Z">
              <w:r>
                <w:rPr>
                  <w:rFonts w:ascii="Arial" w:hAnsi="Arial" w:eastAsia="宋体"/>
                  <w:sz w:val="18"/>
                  <w:highlight w:val="none"/>
                  <w:lang w:val="sv-SE" w:eastAsia="zh-CN"/>
                  <w:rPrChange w:id="3617" w:author="CATT" w:date="2024-11-19T17:58:55Z">
                    <w:rPr>
                      <w:rFonts w:ascii="Arial" w:hAnsi="Arial" w:eastAsia="宋体"/>
                      <w:sz w:val="18"/>
                      <w:highlight w:val="magenta"/>
                      <w:lang w:val="sv-SE" w:eastAsia="zh-CN"/>
                    </w:rPr>
                  </w:rPrChange>
                </w:rPr>
                <w:t>4</w:t>
              </w:r>
            </w:ins>
            <w:ins w:id="3618" w:author="Iana Siomina" w:date="2024-09-25T21:14:00Z">
              <w:del w:id="3619" w:author="CATT" w:date="2024-11-19T18:07:17Z">
                <w:r>
                  <w:rPr>
                    <w:rFonts w:ascii="Arial" w:hAnsi="Arial" w:eastAsia="宋体"/>
                    <w:sz w:val="18"/>
                    <w:highlight w:val="none"/>
                    <w:lang w:val="sv-SE" w:eastAsia="zh-CN"/>
                    <w:rPrChange w:id="3620" w:author="CATT" w:date="2024-11-19T17:58:55Z">
                      <w:rPr>
                        <w:rFonts w:ascii="Arial" w:hAnsi="Arial" w:eastAsia="宋体"/>
                        <w:sz w:val="18"/>
                        <w:highlight w:val="magenta"/>
                        <w:lang w:val="sv-SE" w:eastAsia="zh-CN"/>
                      </w:rPr>
                    </w:rPrChange>
                  </w:rPr>
                  <w:delText>]</w:delText>
                </w:r>
              </w:del>
            </w:ins>
          </w:p>
        </w:tc>
        <w:tc>
          <w:tcPr>
            <w:tcW w:w="992" w:type="dxa"/>
            <w:vMerge w:val="restart"/>
            <w:vAlign w:val="center"/>
          </w:tcPr>
          <w:p w14:paraId="4855A81A">
            <w:pPr>
              <w:keepNext/>
              <w:keepLines/>
              <w:spacing w:after="0"/>
              <w:jc w:val="center"/>
              <w:rPr>
                <w:ins w:id="3621" w:author="Iana Siomina" w:date="2024-09-25T21:14:00Z"/>
                <w:rFonts w:ascii="Arial" w:hAnsi="Arial" w:eastAsia="宋体"/>
                <w:sz w:val="18"/>
                <w:lang w:val="sv-SE" w:eastAsia="zh-CN"/>
              </w:rPr>
            </w:pPr>
            <w:ins w:id="3622" w:author="Iana Siomina" w:date="2024-09-25T21:14:00Z">
              <w:r>
                <w:rPr>
                  <w:rFonts w:hint="eastAsia" w:ascii="Arial" w:hAnsi="Arial" w:eastAsia="宋体"/>
                  <w:sz w:val="18"/>
                  <w:lang w:val="sv-SE" w:eastAsia="zh-CN"/>
                </w:rPr>
                <w:t>6</w:t>
              </w:r>
            </w:ins>
            <w:ins w:id="3623" w:author="Iana Siomina" w:date="2024-09-25T21:14:00Z">
              <w:r>
                <w:rPr>
                  <w:rFonts w:ascii="Arial" w:hAnsi="Arial" w:eastAsia="宋体"/>
                  <w:sz w:val="18"/>
                  <w:lang w:val="sv-SE" w:eastAsia="zh-CN"/>
                </w:rPr>
                <w:t>0</w:t>
              </w:r>
            </w:ins>
          </w:p>
        </w:tc>
        <w:tc>
          <w:tcPr>
            <w:tcW w:w="1134" w:type="dxa"/>
            <w:vMerge w:val="restart"/>
            <w:vAlign w:val="center"/>
          </w:tcPr>
          <w:p w14:paraId="191ED0CE">
            <w:pPr>
              <w:keepNext/>
              <w:keepLines/>
              <w:spacing w:after="0"/>
              <w:jc w:val="center"/>
              <w:rPr>
                <w:ins w:id="3624" w:author="Iana Siomina" w:date="2024-09-25T21:14:00Z"/>
                <w:rFonts w:ascii="Arial" w:hAnsi="Arial" w:eastAsia="宋体"/>
                <w:sz w:val="18"/>
              </w:rPr>
            </w:pPr>
            <w:ins w:id="3625" w:author="Iana Siomina" w:date="2024-09-25T21:14:00Z">
              <w:r>
                <w:rPr>
                  <w:rFonts w:ascii="Arial" w:hAnsi="Arial" w:eastAsia="宋体"/>
                  <w:sz w:val="18"/>
                </w:rPr>
                <w:t>≥ 24</w:t>
              </w:r>
            </w:ins>
          </w:p>
        </w:tc>
        <w:tc>
          <w:tcPr>
            <w:tcW w:w="1367" w:type="dxa"/>
            <w:vMerge w:val="restart"/>
            <w:vAlign w:val="center"/>
          </w:tcPr>
          <w:p w14:paraId="4E3D1CC4">
            <w:pPr>
              <w:keepNext/>
              <w:keepLines/>
              <w:spacing w:after="0"/>
              <w:jc w:val="center"/>
              <w:rPr>
                <w:ins w:id="3626" w:author="Iana Siomina" w:date="2024-09-25T21:14:00Z"/>
                <w:rFonts w:ascii="Arial" w:hAnsi="Arial" w:eastAsia="宋体"/>
                <w:sz w:val="18"/>
              </w:rPr>
            </w:pPr>
            <w:ins w:id="3627"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1985724F">
            <w:pPr>
              <w:keepNext/>
              <w:keepLines/>
              <w:spacing w:after="0"/>
              <w:jc w:val="center"/>
              <w:rPr>
                <w:ins w:id="3628" w:author="Iana Siomina" w:date="2024-09-25T21:14:00Z"/>
                <w:rFonts w:ascii="Arial" w:hAnsi="Arial" w:eastAsia="宋体"/>
                <w:sz w:val="18"/>
                <w:szCs w:val="18"/>
              </w:rPr>
            </w:pPr>
            <w:ins w:id="3629" w:author="Iana Siomina" w:date="2024-09-25T21:14:00Z">
              <w:r>
                <w:rPr>
                  <w:rFonts w:ascii="Arial" w:hAnsi="Arial" w:eastAsia="宋体"/>
                  <w:sz w:val="18"/>
                  <w:szCs w:val="18"/>
                </w:rPr>
                <w:t>NR_FDD_FR1_A, NR_TDD_FR1_A,</w:t>
              </w:r>
            </w:ins>
          </w:p>
          <w:p w14:paraId="2F7EF1C7">
            <w:pPr>
              <w:keepNext/>
              <w:keepLines/>
              <w:spacing w:after="0"/>
              <w:jc w:val="center"/>
              <w:rPr>
                <w:ins w:id="3630" w:author="Iana Siomina" w:date="2024-09-25T21:14:00Z"/>
                <w:rFonts w:ascii="Arial" w:hAnsi="Arial" w:eastAsia="宋体"/>
                <w:sz w:val="18"/>
              </w:rPr>
            </w:pPr>
            <w:ins w:id="3631"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340E3829">
            <w:pPr>
              <w:keepNext/>
              <w:keepLines/>
              <w:spacing w:after="0"/>
              <w:jc w:val="center"/>
              <w:rPr>
                <w:ins w:id="3632" w:author="Iana Siomina" w:date="2024-09-25T21:14:00Z"/>
                <w:rFonts w:ascii="Arial" w:hAnsi="Arial" w:eastAsia="宋体"/>
                <w:sz w:val="18"/>
              </w:rPr>
            </w:pPr>
            <w:ins w:id="3633" w:author="Iana Siomina" w:date="2024-09-25T21:14:00Z">
              <w:r>
                <w:rPr>
                  <w:rFonts w:ascii="Arial" w:hAnsi="Arial" w:eastAsia="宋体"/>
                  <w:sz w:val="18"/>
                </w:rPr>
                <w:t>-121</w:t>
              </w:r>
            </w:ins>
          </w:p>
        </w:tc>
        <w:tc>
          <w:tcPr>
            <w:tcW w:w="1275" w:type="dxa"/>
            <w:vAlign w:val="center"/>
          </w:tcPr>
          <w:p w14:paraId="208D40B5">
            <w:pPr>
              <w:keepNext/>
              <w:keepLines/>
              <w:spacing w:after="0"/>
              <w:jc w:val="center"/>
              <w:rPr>
                <w:ins w:id="3634" w:author="Iana Siomina" w:date="2024-09-25T21:14:00Z"/>
                <w:rFonts w:ascii="Arial" w:hAnsi="Arial" w:eastAsia="宋体"/>
                <w:sz w:val="18"/>
              </w:rPr>
            </w:pPr>
            <w:ins w:id="3635" w:author="Iana Siomina" w:date="2024-09-25T21:14:00Z">
              <w:r>
                <w:rPr>
                  <w:rFonts w:ascii="Arial" w:hAnsi="Arial" w:eastAsia="宋体"/>
                  <w:sz w:val="18"/>
                  <w:lang w:eastAsia="zh-CN"/>
                </w:rPr>
                <w:t>-50</w:t>
              </w:r>
            </w:ins>
          </w:p>
        </w:tc>
      </w:tr>
      <w:tr w14:paraId="34C47A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636" w:author="Iana Siomina" w:date="2024-09-25T21:14:00Z"/>
        </w:trPr>
        <w:tc>
          <w:tcPr>
            <w:tcW w:w="1043" w:type="dxa"/>
            <w:vMerge w:val="continue"/>
            <w:tcBorders>
              <w:left w:val="single" w:color="auto" w:sz="4" w:space="0"/>
              <w:right w:val="single" w:color="auto" w:sz="4" w:space="0"/>
            </w:tcBorders>
            <w:vAlign w:val="center"/>
          </w:tcPr>
          <w:p w14:paraId="7B3CD6A0">
            <w:pPr>
              <w:keepNext/>
              <w:keepLines/>
              <w:spacing w:after="0"/>
              <w:jc w:val="center"/>
              <w:rPr>
                <w:ins w:id="3637" w:author="Iana Siomina" w:date="2024-09-25T21:14:00Z"/>
                <w:rFonts w:ascii="Arial" w:hAnsi="Arial" w:eastAsia="宋体"/>
                <w:sz w:val="18"/>
                <w:highlight w:val="none"/>
                <w:lang w:eastAsia="zh-CN"/>
                <w:rPrChange w:id="3638" w:author="CATT" w:date="2024-11-19T17:58:55Z">
                  <w:rPr>
                    <w:ins w:id="3639" w:author="Iana Siomina" w:date="2024-09-25T21:14:00Z"/>
                    <w:rFonts w:ascii="Arial" w:hAnsi="Arial" w:eastAsia="宋体"/>
                    <w:sz w:val="18"/>
                    <w:highlight w:val="magenta"/>
                    <w:lang w:eastAsia="zh-CN"/>
                  </w:rPr>
                </w:rPrChange>
              </w:rPr>
            </w:pPr>
          </w:p>
        </w:tc>
        <w:tc>
          <w:tcPr>
            <w:tcW w:w="1079" w:type="dxa"/>
            <w:vMerge w:val="continue"/>
            <w:vAlign w:val="center"/>
          </w:tcPr>
          <w:p w14:paraId="6802B1A8">
            <w:pPr>
              <w:keepNext/>
              <w:keepLines/>
              <w:spacing w:after="0"/>
              <w:jc w:val="center"/>
              <w:rPr>
                <w:ins w:id="3640" w:author="Iana Siomina" w:date="2024-09-25T21:14:00Z"/>
                <w:rFonts w:ascii="Arial" w:hAnsi="Arial" w:eastAsia="宋体"/>
                <w:sz w:val="18"/>
                <w:highlight w:val="none"/>
                <w:lang w:eastAsia="zh-CN"/>
                <w:rPrChange w:id="3641" w:author="CATT" w:date="2024-11-19T17:58:55Z">
                  <w:rPr>
                    <w:ins w:id="3642" w:author="Iana Siomina" w:date="2024-09-25T21:14:00Z"/>
                    <w:rFonts w:ascii="Arial" w:hAnsi="Arial" w:eastAsia="宋体"/>
                    <w:sz w:val="18"/>
                    <w:highlight w:val="magenta"/>
                    <w:lang w:eastAsia="zh-CN"/>
                  </w:rPr>
                </w:rPrChange>
              </w:rPr>
            </w:pPr>
          </w:p>
        </w:tc>
        <w:tc>
          <w:tcPr>
            <w:tcW w:w="992" w:type="dxa"/>
            <w:vMerge w:val="continue"/>
            <w:vAlign w:val="center"/>
          </w:tcPr>
          <w:p w14:paraId="4A666BD9">
            <w:pPr>
              <w:keepNext/>
              <w:keepLines/>
              <w:spacing w:after="0"/>
              <w:jc w:val="center"/>
              <w:rPr>
                <w:ins w:id="3643" w:author="Iana Siomina" w:date="2024-09-25T21:14:00Z"/>
                <w:rFonts w:ascii="Arial" w:hAnsi="Arial" w:eastAsia="宋体"/>
                <w:sz w:val="18"/>
                <w:lang w:val="sv-SE" w:eastAsia="zh-CN"/>
              </w:rPr>
            </w:pPr>
          </w:p>
        </w:tc>
        <w:tc>
          <w:tcPr>
            <w:tcW w:w="1134" w:type="dxa"/>
            <w:vMerge w:val="continue"/>
            <w:vAlign w:val="center"/>
          </w:tcPr>
          <w:p w14:paraId="56443A4C">
            <w:pPr>
              <w:keepNext/>
              <w:keepLines/>
              <w:spacing w:after="0"/>
              <w:jc w:val="center"/>
              <w:rPr>
                <w:ins w:id="3644" w:author="Iana Siomina" w:date="2024-09-25T21:14:00Z"/>
                <w:rFonts w:ascii="Arial" w:hAnsi="Arial" w:eastAsia="宋体"/>
                <w:sz w:val="18"/>
              </w:rPr>
            </w:pPr>
          </w:p>
        </w:tc>
        <w:tc>
          <w:tcPr>
            <w:tcW w:w="1367" w:type="dxa"/>
            <w:vMerge w:val="continue"/>
            <w:vAlign w:val="center"/>
          </w:tcPr>
          <w:p w14:paraId="127D66FB">
            <w:pPr>
              <w:keepNext/>
              <w:keepLines/>
              <w:spacing w:after="0"/>
              <w:jc w:val="center"/>
              <w:rPr>
                <w:ins w:id="364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FE457D7">
            <w:pPr>
              <w:keepNext/>
              <w:keepLines/>
              <w:spacing w:after="0"/>
              <w:jc w:val="center"/>
              <w:rPr>
                <w:ins w:id="3646" w:author="Iana Siomina" w:date="2024-09-25T21:14:00Z"/>
                <w:rFonts w:ascii="Arial" w:hAnsi="Arial" w:eastAsia="宋体"/>
                <w:sz w:val="18"/>
              </w:rPr>
            </w:pPr>
            <w:ins w:id="3647"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260AB6D6">
            <w:pPr>
              <w:keepNext/>
              <w:keepLines/>
              <w:spacing w:after="0"/>
              <w:jc w:val="center"/>
              <w:rPr>
                <w:ins w:id="3648" w:author="Iana Siomina" w:date="2024-09-25T21:14:00Z"/>
                <w:rFonts w:ascii="Arial" w:hAnsi="Arial" w:eastAsia="宋体"/>
                <w:sz w:val="18"/>
              </w:rPr>
            </w:pPr>
            <w:ins w:id="3649" w:author="Iana Siomina" w:date="2024-09-25T21:14:00Z">
              <w:r>
                <w:rPr>
                  <w:rFonts w:ascii="Arial" w:hAnsi="Arial" w:eastAsia="宋体"/>
                  <w:sz w:val="18"/>
                </w:rPr>
                <w:t>-120.5</w:t>
              </w:r>
            </w:ins>
          </w:p>
        </w:tc>
        <w:tc>
          <w:tcPr>
            <w:tcW w:w="1275" w:type="dxa"/>
          </w:tcPr>
          <w:p w14:paraId="04150098">
            <w:pPr>
              <w:keepNext/>
              <w:keepLines/>
              <w:spacing w:after="0"/>
              <w:jc w:val="center"/>
              <w:rPr>
                <w:ins w:id="3650" w:author="Iana Siomina" w:date="2024-09-25T21:14:00Z"/>
                <w:rFonts w:ascii="Arial" w:hAnsi="Arial" w:eastAsia="宋体"/>
                <w:sz w:val="18"/>
              </w:rPr>
            </w:pPr>
            <w:ins w:id="3651" w:author="Iana Siomina" w:date="2024-09-25T21:14:00Z">
              <w:r>
                <w:rPr>
                  <w:rFonts w:ascii="Arial" w:hAnsi="Arial" w:eastAsia="宋体"/>
                  <w:sz w:val="18"/>
                  <w:lang w:eastAsia="zh-CN"/>
                </w:rPr>
                <w:t>-50</w:t>
              </w:r>
            </w:ins>
          </w:p>
        </w:tc>
      </w:tr>
      <w:tr w14:paraId="09925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652" w:author="Iana Siomina" w:date="2024-09-25T21:14:00Z"/>
        </w:trPr>
        <w:tc>
          <w:tcPr>
            <w:tcW w:w="1043" w:type="dxa"/>
            <w:vMerge w:val="continue"/>
            <w:tcBorders>
              <w:left w:val="single" w:color="auto" w:sz="4" w:space="0"/>
              <w:right w:val="single" w:color="auto" w:sz="4" w:space="0"/>
            </w:tcBorders>
            <w:vAlign w:val="center"/>
          </w:tcPr>
          <w:p w14:paraId="709570FB">
            <w:pPr>
              <w:keepNext/>
              <w:keepLines/>
              <w:spacing w:after="0"/>
              <w:jc w:val="center"/>
              <w:rPr>
                <w:ins w:id="3653" w:author="Iana Siomina" w:date="2024-09-25T21:14:00Z"/>
                <w:rFonts w:ascii="Arial" w:hAnsi="Arial" w:eastAsia="宋体"/>
                <w:sz w:val="18"/>
                <w:highlight w:val="none"/>
                <w:lang w:eastAsia="zh-CN"/>
                <w:rPrChange w:id="3654" w:author="CATT" w:date="2024-11-19T17:58:55Z">
                  <w:rPr>
                    <w:ins w:id="3655" w:author="Iana Siomina" w:date="2024-09-25T21:14:00Z"/>
                    <w:rFonts w:ascii="Arial" w:hAnsi="Arial" w:eastAsia="宋体"/>
                    <w:sz w:val="18"/>
                    <w:highlight w:val="magenta"/>
                    <w:lang w:eastAsia="zh-CN"/>
                  </w:rPr>
                </w:rPrChange>
              </w:rPr>
            </w:pPr>
          </w:p>
        </w:tc>
        <w:tc>
          <w:tcPr>
            <w:tcW w:w="1079" w:type="dxa"/>
            <w:vMerge w:val="continue"/>
            <w:vAlign w:val="center"/>
          </w:tcPr>
          <w:p w14:paraId="301C3B2E">
            <w:pPr>
              <w:keepNext/>
              <w:keepLines/>
              <w:spacing w:after="0"/>
              <w:jc w:val="center"/>
              <w:rPr>
                <w:ins w:id="3656" w:author="Iana Siomina" w:date="2024-09-25T21:14:00Z"/>
                <w:rFonts w:ascii="Arial" w:hAnsi="Arial" w:eastAsia="宋体"/>
                <w:sz w:val="18"/>
                <w:highlight w:val="none"/>
                <w:lang w:eastAsia="zh-CN"/>
                <w:rPrChange w:id="3657" w:author="CATT" w:date="2024-11-19T17:58:55Z">
                  <w:rPr>
                    <w:ins w:id="3658" w:author="Iana Siomina" w:date="2024-09-25T21:14:00Z"/>
                    <w:rFonts w:ascii="Arial" w:hAnsi="Arial" w:eastAsia="宋体"/>
                    <w:sz w:val="18"/>
                    <w:highlight w:val="magenta"/>
                    <w:lang w:eastAsia="zh-CN"/>
                  </w:rPr>
                </w:rPrChange>
              </w:rPr>
            </w:pPr>
          </w:p>
        </w:tc>
        <w:tc>
          <w:tcPr>
            <w:tcW w:w="992" w:type="dxa"/>
            <w:vMerge w:val="continue"/>
            <w:vAlign w:val="center"/>
          </w:tcPr>
          <w:p w14:paraId="46172010">
            <w:pPr>
              <w:keepNext/>
              <w:keepLines/>
              <w:spacing w:after="0"/>
              <w:jc w:val="center"/>
              <w:rPr>
                <w:ins w:id="3659" w:author="Iana Siomina" w:date="2024-09-25T21:14:00Z"/>
                <w:rFonts w:ascii="Arial" w:hAnsi="Arial" w:eastAsia="宋体"/>
                <w:sz w:val="18"/>
                <w:lang w:val="sv-SE" w:eastAsia="zh-CN"/>
              </w:rPr>
            </w:pPr>
          </w:p>
        </w:tc>
        <w:tc>
          <w:tcPr>
            <w:tcW w:w="1134" w:type="dxa"/>
            <w:vMerge w:val="continue"/>
            <w:vAlign w:val="center"/>
          </w:tcPr>
          <w:p w14:paraId="0035E32D">
            <w:pPr>
              <w:keepNext/>
              <w:keepLines/>
              <w:spacing w:after="0"/>
              <w:jc w:val="center"/>
              <w:rPr>
                <w:ins w:id="3660" w:author="Iana Siomina" w:date="2024-09-25T21:14:00Z"/>
                <w:rFonts w:ascii="Arial" w:hAnsi="Arial" w:eastAsia="宋体"/>
                <w:sz w:val="18"/>
              </w:rPr>
            </w:pPr>
          </w:p>
        </w:tc>
        <w:tc>
          <w:tcPr>
            <w:tcW w:w="1367" w:type="dxa"/>
            <w:vMerge w:val="continue"/>
            <w:vAlign w:val="center"/>
          </w:tcPr>
          <w:p w14:paraId="2E58F543">
            <w:pPr>
              <w:keepNext/>
              <w:keepLines/>
              <w:spacing w:after="0"/>
              <w:jc w:val="center"/>
              <w:rPr>
                <w:ins w:id="3661"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5C5E2DC">
            <w:pPr>
              <w:keepNext/>
              <w:keepLines/>
              <w:spacing w:after="0"/>
              <w:jc w:val="center"/>
              <w:rPr>
                <w:ins w:id="3662" w:author="Iana Siomina" w:date="2024-09-25T21:14:00Z"/>
                <w:rFonts w:ascii="Arial" w:hAnsi="Arial" w:eastAsia="宋体"/>
                <w:sz w:val="18"/>
              </w:rPr>
            </w:pPr>
            <w:ins w:id="3663"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339CD9C7">
            <w:pPr>
              <w:keepNext/>
              <w:keepLines/>
              <w:spacing w:after="0"/>
              <w:jc w:val="center"/>
              <w:rPr>
                <w:ins w:id="3664" w:author="Iana Siomina" w:date="2024-09-25T21:14:00Z"/>
                <w:rFonts w:ascii="Arial" w:hAnsi="Arial" w:eastAsia="宋体"/>
                <w:sz w:val="18"/>
              </w:rPr>
            </w:pPr>
            <w:ins w:id="3665" w:author="Iana Siomina" w:date="2024-09-25T21:14:00Z">
              <w:r>
                <w:rPr>
                  <w:rFonts w:ascii="Arial" w:hAnsi="Arial" w:eastAsia="宋体"/>
                  <w:sz w:val="18"/>
                </w:rPr>
                <w:t>-120</w:t>
              </w:r>
            </w:ins>
          </w:p>
        </w:tc>
        <w:tc>
          <w:tcPr>
            <w:tcW w:w="1275" w:type="dxa"/>
          </w:tcPr>
          <w:p w14:paraId="235B888D">
            <w:pPr>
              <w:keepNext/>
              <w:keepLines/>
              <w:spacing w:after="0"/>
              <w:jc w:val="center"/>
              <w:rPr>
                <w:ins w:id="3666" w:author="Iana Siomina" w:date="2024-09-25T21:14:00Z"/>
                <w:rFonts w:ascii="Arial" w:hAnsi="Arial" w:eastAsia="宋体"/>
                <w:sz w:val="18"/>
              </w:rPr>
            </w:pPr>
            <w:ins w:id="3667" w:author="Iana Siomina" w:date="2024-09-25T21:14:00Z">
              <w:r>
                <w:rPr>
                  <w:rFonts w:ascii="Arial" w:hAnsi="Arial" w:eastAsia="宋体"/>
                  <w:sz w:val="18"/>
                  <w:lang w:eastAsia="zh-CN"/>
                </w:rPr>
                <w:t>-50</w:t>
              </w:r>
            </w:ins>
          </w:p>
        </w:tc>
      </w:tr>
      <w:tr w14:paraId="5BC9F3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668" w:author="Iana Siomina" w:date="2024-09-25T21:14:00Z"/>
        </w:trPr>
        <w:tc>
          <w:tcPr>
            <w:tcW w:w="1043" w:type="dxa"/>
            <w:vMerge w:val="continue"/>
            <w:tcBorders>
              <w:left w:val="single" w:color="auto" w:sz="4" w:space="0"/>
              <w:right w:val="single" w:color="auto" w:sz="4" w:space="0"/>
            </w:tcBorders>
            <w:vAlign w:val="center"/>
          </w:tcPr>
          <w:p w14:paraId="4E9BFDBF">
            <w:pPr>
              <w:keepNext/>
              <w:keepLines/>
              <w:spacing w:after="0"/>
              <w:jc w:val="center"/>
              <w:rPr>
                <w:ins w:id="3669" w:author="Iana Siomina" w:date="2024-09-25T21:14:00Z"/>
                <w:rFonts w:ascii="Arial" w:hAnsi="Arial" w:eastAsia="宋体"/>
                <w:sz w:val="18"/>
                <w:highlight w:val="none"/>
                <w:lang w:eastAsia="zh-CN"/>
                <w:rPrChange w:id="3670" w:author="CATT" w:date="2024-11-19T17:58:55Z">
                  <w:rPr>
                    <w:ins w:id="3671" w:author="Iana Siomina" w:date="2024-09-25T21:14:00Z"/>
                    <w:rFonts w:ascii="Arial" w:hAnsi="Arial" w:eastAsia="宋体"/>
                    <w:sz w:val="18"/>
                    <w:highlight w:val="magenta"/>
                    <w:lang w:eastAsia="zh-CN"/>
                  </w:rPr>
                </w:rPrChange>
              </w:rPr>
            </w:pPr>
          </w:p>
        </w:tc>
        <w:tc>
          <w:tcPr>
            <w:tcW w:w="1079" w:type="dxa"/>
            <w:vMerge w:val="continue"/>
            <w:vAlign w:val="center"/>
          </w:tcPr>
          <w:p w14:paraId="51625556">
            <w:pPr>
              <w:keepNext/>
              <w:keepLines/>
              <w:spacing w:after="0"/>
              <w:jc w:val="center"/>
              <w:rPr>
                <w:ins w:id="3672" w:author="Iana Siomina" w:date="2024-09-25T21:14:00Z"/>
                <w:rFonts w:ascii="Arial" w:hAnsi="Arial" w:eastAsia="宋体"/>
                <w:sz w:val="18"/>
                <w:highlight w:val="none"/>
                <w:lang w:eastAsia="zh-CN"/>
                <w:rPrChange w:id="3673" w:author="CATT" w:date="2024-11-19T17:58:55Z">
                  <w:rPr>
                    <w:ins w:id="3674" w:author="Iana Siomina" w:date="2024-09-25T21:14:00Z"/>
                    <w:rFonts w:ascii="Arial" w:hAnsi="Arial" w:eastAsia="宋体"/>
                    <w:sz w:val="18"/>
                    <w:highlight w:val="magenta"/>
                    <w:lang w:eastAsia="zh-CN"/>
                  </w:rPr>
                </w:rPrChange>
              </w:rPr>
            </w:pPr>
          </w:p>
        </w:tc>
        <w:tc>
          <w:tcPr>
            <w:tcW w:w="992" w:type="dxa"/>
            <w:vMerge w:val="continue"/>
            <w:vAlign w:val="center"/>
          </w:tcPr>
          <w:p w14:paraId="4470B2FC">
            <w:pPr>
              <w:keepNext/>
              <w:keepLines/>
              <w:spacing w:after="0"/>
              <w:jc w:val="center"/>
              <w:rPr>
                <w:ins w:id="3675" w:author="Iana Siomina" w:date="2024-09-25T21:14:00Z"/>
                <w:rFonts w:ascii="Arial" w:hAnsi="Arial" w:eastAsia="宋体"/>
                <w:sz w:val="18"/>
                <w:lang w:val="sv-SE" w:eastAsia="zh-CN"/>
              </w:rPr>
            </w:pPr>
          </w:p>
        </w:tc>
        <w:tc>
          <w:tcPr>
            <w:tcW w:w="1134" w:type="dxa"/>
            <w:vMerge w:val="continue"/>
            <w:vAlign w:val="center"/>
          </w:tcPr>
          <w:p w14:paraId="328F5938">
            <w:pPr>
              <w:keepNext/>
              <w:keepLines/>
              <w:spacing w:after="0"/>
              <w:jc w:val="center"/>
              <w:rPr>
                <w:ins w:id="3676" w:author="Iana Siomina" w:date="2024-09-25T21:14:00Z"/>
                <w:rFonts w:ascii="Arial" w:hAnsi="Arial" w:eastAsia="宋体"/>
                <w:sz w:val="18"/>
              </w:rPr>
            </w:pPr>
          </w:p>
        </w:tc>
        <w:tc>
          <w:tcPr>
            <w:tcW w:w="1367" w:type="dxa"/>
            <w:vMerge w:val="continue"/>
            <w:vAlign w:val="center"/>
          </w:tcPr>
          <w:p w14:paraId="405E93DC">
            <w:pPr>
              <w:keepNext/>
              <w:keepLines/>
              <w:spacing w:after="0"/>
              <w:jc w:val="center"/>
              <w:rPr>
                <w:ins w:id="3677"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75B2296">
            <w:pPr>
              <w:keepNext/>
              <w:keepLines/>
              <w:spacing w:after="0"/>
              <w:jc w:val="center"/>
              <w:rPr>
                <w:ins w:id="3678" w:author="Iana Siomina" w:date="2024-09-25T21:14:00Z"/>
                <w:rFonts w:ascii="Arial" w:hAnsi="Arial" w:eastAsia="宋体"/>
                <w:sz w:val="18"/>
                <w:lang w:val="sv-SE"/>
              </w:rPr>
            </w:pPr>
            <w:ins w:id="3679"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4E4A88CB">
            <w:pPr>
              <w:keepNext/>
              <w:keepLines/>
              <w:spacing w:after="0"/>
              <w:jc w:val="center"/>
              <w:rPr>
                <w:ins w:id="3680" w:author="Iana Siomina" w:date="2024-09-25T21:14:00Z"/>
                <w:rFonts w:ascii="Arial" w:hAnsi="Arial" w:eastAsia="宋体"/>
                <w:sz w:val="18"/>
              </w:rPr>
            </w:pPr>
            <w:ins w:id="3681" w:author="Iana Siomina" w:date="2024-09-25T21:14:00Z">
              <w:r>
                <w:rPr>
                  <w:rFonts w:ascii="Arial" w:hAnsi="Arial" w:eastAsia="宋体"/>
                  <w:sz w:val="18"/>
                </w:rPr>
                <w:t>-119.5</w:t>
              </w:r>
            </w:ins>
          </w:p>
        </w:tc>
        <w:tc>
          <w:tcPr>
            <w:tcW w:w="1275" w:type="dxa"/>
          </w:tcPr>
          <w:p w14:paraId="1C6EA558">
            <w:pPr>
              <w:keepNext/>
              <w:keepLines/>
              <w:spacing w:after="0"/>
              <w:jc w:val="center"/>
              <w:rPr>
                <w:ins w:id="3682" w:author="Iana Siomina" w:date="2024-09-25T21:14:00Z"/>
                <w:rFonts w:ascii="Arial" w:hAnsi="Arial" w:eastAsia="宋体"/>
                <w:sz w:val="18"/>
              </w:rPr>
            </w:pPr>
            <w:ins w:id="3683" w:author="Iana Siomina" w:date="2024-09-25T21:14:00Z">
              <w:r>
                <w:rPr>
                  <w:rFonts w:ascii="Arial" w:hAnsi="Arial" w:eastAsia="宋体"/>
                  <w:sz w:val="18"/>
                  <w:lang w:eastAsia="zh-CN"/>
                </w:rPr>
                <w:t>-50</w:t>
              </w:r>
            </w:ins>
          </w:p>
        </w:tc>
      </w:tr>
      <w:tr w14:paraId="014371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684" w:author="Iana Siomina" w:date="2024-09-25T21:14:00Z"/>
        </w:trPr>
        <w:tc>
          <w:tcPr>
            <w:tcW w:w="1043" w:type="dxa"/>
            <w:vMerge w:val="continue"/>
            <w:tcBorders>
              <w:left w:val="single" w:color="auto" w:sz="4" w:space="0"/>
              <w:right w:val="single" w:color="auto" w:sz="4" w:space="0"/>
            </w:tcBorders>
            <w:vAlign w:val="center"/>
          </w:tcPr>
          <w:p w14:paraId="6D8B15AC">
            <w:pPr>
              <w:keepNext/>
              <w:keepLines/>
              <w:spacing w:after="0"/>
              <w:jc w:val="center"/>
              <w:rPr>
                <w:ins w:id="3685" w:author="Iana Siomina" w:date="2024-09-25T21:14:00Z"/>
                <w:rFonts w:ascii="Arial" w:hAnsi="Arial" w:eastAsia="宋体"/>
                <w:sz w:val="18"/>
                <w:highlight w:val="none"/>
                <w:lang w:eastAsia="zh-CN"/>
                <w:rPrChange w:id="3686" w:author="CATT" w:date="2024-11-19T17:58:55Z">
                  <w:rPr>
                    <w:ins w:id="3687" w:author="Iana Siomina" w:date="2024-09-25T21:14:00Z"/>
                    <w:rFonts w:ascii="Arial" w:hAnsi="Arial" w:eastAsia="宋体"/>
                    <w:sz w:val="18"/>
                    <w:highlight w:val="magenta"/>
                    <w:lang w:eastAsia="zh-CN"/>
                  </w:rPr>
                </w:rPrChange>
              </w:rPr>
            </w:pPr>
          </w:p>
        </w:tc>
        <w:tc>
          <w:tcPr>
            <w:tcW w:w="1079" w:type="dxa"/>
            <w:vMerge w:val="continue"/>
            <w:vAlign w:val="center"/>
          </w:tcPr>
          <w:p w14:paraId="0BCB593B">
            <w:pPr>
              <w:keepNext/>
              <w:keepLines/>
              <w:spacing w:after="0"/>
              <w:jc w:val="center"/>
              <w:rPr>
                <w:ins w:id="3688" w:author="Iana Siomina" w:date="2024-09-25T21:14:00Z"/>
                <w:rFonts w:ascii="Arial" w:hAnsi="Arial" w:eastAsia="宋体"/>
                <w:sz w:val="18"/>
                <w:highlight w:val="none"/>
                <w:lang w:eastAsia="zh-CN"/>
                <w:rPrChange w:id="3689" w:author="CATT" w:date="2024-11-19T17:58:55Z">
                  <w:rPr>
                    <w:ins w:id="3690" w:author="Iana Siomina" w:date="2024-09-25T21:14:00Z"/>
                    <w:rFonts w:ascii="Arial" w:hAnsi="Arial" w:eastAsia="宋体"/>
                    <w:sz w:val="18"/>
                    <w:highlight w:val="magenta"/>
                    <w:lang w:eastAsia="zh-CN"/>
                  </w:rPr>
                </w:rPrChange>
              </w:rPr>
            </w:pPr>
          </w:p>
        </w:tc>
        <w:tc>
          <w:tcPr>
            <w:tcW w:w="992" w:type="dxa"/>
            <w:vMerge w:val="continue"/>
            <w:vAlign w:val="center"/>
          </w:tcPr>
          <w:p w14:paraId="132AD5B9">
            <w:pPr>
              <w:keepNext/>
              <w:keepLines/>
              <w:spacing w:after="0"/>
              <w:jc w:val="center"/>
              <w:rPr>
                <w:ins w:id="3691" w:author="Iana Siomina" w:date="2024-09-25T21:14:00Z"/>
                <w:rFonts w:ascii="Arial" w:hAnsi="Arial" w:eastAsia="宋体"/>
                <w:sz w:val="18"/>
                <w:lang w:val="sv-SE" w:eastAsia="zh-CN"/>
              </w:rPr>
            </w:pPr>
          </w:p>
        </w:tc>
        <w:tc>
          <w:tcPr>
            <w:tcW w:w="1134" w:type="dxa"/>
            <w:vMerge w:val="continue"/>
            <w:vAlign w:val="center"/>
          </w:tcPr>
          <w:p w14:paraId="6D55D0E7">
            <w:pPr>
              <w:keepNext/>
              <w:keepLines/>
              <w:spacing w:after="0"/>
              <w:jc w:val="center"/>
              <w:rPr>
                <w:ins w:id="3692" w:author="Iana Siomina" w:date="2024-09-25T21:14:00Z"/>
                <w:rFonts w:ascii="Arial" w:hAnsi="Arial" w:eastAsia="宋体"/>
                <w:sz w:val="18"/>
              </w:rPr>
            </w:pPr>
          </w:p>
        </w:tc>
        <w:tc>
          <w:tcPr>
            <w:tcW w:w="1367" w:type="dxa"/>
            <w:vMerge w:val="continue"/>
            <w:vAlign w:val="center"/>
          </w:tcPr>
          <w:p w14:paraId="103C1EB0">
            <w:pPr>
              <w:keepNext/>
              <w:keepLines/>
              <w:spacing w:after="0"/>
              <w:jc w:val="center"/>
              <w:rPr>
                <w:ins w:id="369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D7207A6">
            <w:pPr>
              <w:keepNext/>
              <w:keepLines/>
              <w:spacing w:after="0"/>
              <w:jc w:val="center"/>
              <w:rPr>
                <w:ins w:id="3694" w:author="Iana Siomina" w:date="2024-09-25T21:14:00Z"/>
                <w:rFonts w:ascii="Arial" w:hAnsi="Arial" w:eastAsia="宋体"/>
                <w:sz w:val="18"/>
                <w:lang w:val="sv-SE"/>
              </w:rPr>
            </w:pPr>
            <w:ins w:id="3695"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4A9C509B">
            <w:pPr>
              <w:keepNext/>
              <w:keepLines/>
              <w:spacing w:after="0"/>
              <w:jc w:val="center"/>
              <w:rPr>
                <w:ins w:id="3696" w:author="Iana Siomina" w:date="2024-09-25T21:14:00Z"/>
                <w:rFonts w:ascii="Arial" w:hAnsi="Arial" w:eastAsia="宋体"/>
                <w:sz w:val="18"/>
              </w:rPr>
            </w:pPr>
            <w:ins w:id="3697" w:author="Iana Siomina" w:date="2024-09-25T21:14:00Z">
              <w:r>
                <w:rPr>
                  <w:rFonts w:ascii="Arial" w:hAnsi="Arial" w:eastAsia="宋体"/>
                  <w:sz w:val="18"/>
                </w:rPr>
                <w:t>-119</w:t>
              </w:r>
            </w:ins>
          </w:p>
        </w:tc>
        <w:tc>
          <w:tcPr>
            <w:tcW w:w="1275" w:type="dxa"/>
          </w:tcPr>
          <w:p w14:paraId="69CD3A53">
            <w:pPr>
              <w:keepNext/>
              <w:keepLines/>
              <w:spacing w:after="0"/>
              <w:jc w:val="center"/>
              <w:rPr>
                <w:ins w:id="3698" w:author="Iana Siomina" w:date="2024-09-25T21:14:00Z"/>
                <w:rFonts w:ascii="Arial" w:hAnsi="Arial" w:eastAsia="宋体"/>
                <w:sz w:val="18"/>
              </w:rPr>
            </w:pPr>
            <w:ins w:id="3699" w:author="Iana Siomina" w:date="2024-09-25T21:14:00Z">
              <w:r>
                <w:rPr>
                  <w:rFonts w:ascii="Arial" w:hAnsi="Arial" w:eastAsia="宋体"/>
                  <w:sz w:val="18"/>
                  <w:lang w:eastAsia="zh-CN"/>
                </w:rPr>
                <w:t>-50</w:t>
              </w:r>
            </w:ins>
          </w:p>
        </w:tc>
      </w:tr>
      <w:tr w14:paraId="38A6FD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700" w:author="Iana Siomina" w:date="2024-09-25T21:14:00Z"/>
        </w:trPr>
        <w:tc>
          <w:tcPr>
            <w:tcW w:w="1043" w:type="dxa"/>
            <w:vMerge w:val="continue"/>
            <w:tcBorders>
              <w:left w:val="single" w:color="auto" w:sz="4" w:space="0"/>
              <w:right w:val="single" w:color="auto" w:sz="4" w:space="0"/>
            </w:tcBorders>
            <w:vAlign w:val="center"/>
          </w:tcPr>
          <w:p w14:paraId="135A6C59">
            <w:pPr>
              <w:keepNext/>
              <w:keepLines/>
              <w:spacing w:after="0"/>
              <w:jc w:val="center"/>
              <w:rPr>
                <w:ins w:id="3701" w:author="Iana Siomina" w:date="2024-09-25T21:14:00Z"/>
                <w:rFonts w:ascii="Arial" w:hAnsi="Arial" w:eastAsia="宋体"/>
                <w:sz w:val="18"/>
                <w:highlight w:val="none"/>
                <w:lang w:eastAsia="zh-CN"/>
                <w:rPrChange w:id="3702" w:author="CATT" w:date="2024-11-19T17:58:55Z">
                  <w:rPr>
                    <w:ins w:id="3703" w:author="Iana Siomina" w:date="2024-09-25T21:14:00Z"/>
                    <w:rFonts w:ascii="Arial" w:hAnsi="Arial" w:eastAsia="宋体"/>
                    <w:sz w:val="18"/>
                    <w:highlight w:val="magenta"/>
                    <w:lang w:eastAsia="zh-CN"/>
                  </w:rPr>
                </w:rPrChange>
              </w:rPr>
            </w:pPr>
          </w:p>
        </w:tc>
        <w:tc>
          <w:tcPr>
            <w:tcW w:w="1079" w:type="dxa"/>
            <w:vMerge w:val="continue"/>
            <w:vAlign w:val="center"/>
          </w:tcPr>
          <w:p w14:paraId="0EFB5C5E">
            <w:pPr>
              <w:keepNext/>
              <w:keepLines/>
              <w:spacing w:after="0"/>
              <w:jc w:val="center"/>
              <w:rPr>
                <w:ins w:id="3704" w:author="Iana Siomina" w:date="2024-09-25T21:14:00Z"/>
                <w:rFonts w:ascii="Arial" w:hAnsi="Arial" w:eastAsia="宋体"/>
                <w:sz w:val="18"/>
                <w:highlight w:val="none"/>
                <w:lang w:eastAsia="zh-CN"/>
                <w:rPrChange w:id="3705" w:author="CATT" w:date="2024-11-19T17:58:55Z">
                  <w:rPr>
                    <w:ins w:id="3706" w:author="Iana Siomina" w:date="2024-09-25T21:14:00Z"/>
                    <w:rFonts w:ascii="Arial" w:hAnsi="Arial" w:eastAsia="宋体"/>
                    <w:sz w:val="18"/>
                    <w:highlight w:val="magenta"/>
                    <w:lang w:eastAsia="zh-CN"/>
                  </w:rPr>
                </w:rPrChange>
              </w:rPr>
            </w:pPr>
          </w:p>
        </w:tc>
        <w:tc>
          <w:tcPr>
            <w:tcW w:w="992" w:type="dxa"/>
            <w:vMerge w:val="continue"/>
            <w:vAlign w:val="center"/>
          </w:tcPr>
          <w:p w14:paraId="5C132C72">
            <w:pPr>
              <w:keepNext/>
              <w:keepLines/>
              <w:spacing w:after="0"/>
              <w:jc w:val="center"/>
              <w:rPr>
                <w:ins w:id="3707" w:author="Iana Siomina" w:date="2024-09-25T21:14:00Z"/>
                <w:rFonts w:ascii="Arial" w:hAnsi="Arial" w:eastAsia="宋体"/>
                <w:sz w:val="18"/>
                <w:lang w:val="sv-SE" w:eastAsia="zh-CN"/>
              </w:rPr>
            </w:pPr>
          </w:p>
        </w:tc>
        <w:tc>
          <w:tcPr>
            <w:tcW w:w="1134" w:type="dxa"/>
            <w:vMerge w:val="continue"/>
            <w:vAlign w:val="center"/>
          </w:tcPr>
          <w:p w14:paraId="669CECA3">
            <w:pPr>
              <w:keepNext/>
              <w:keepLines/>
              <w:spacing w:after="0"/>
              <w:jc w:val="center"/>
              <w:rPr>
                <w:ins w:id="3708" w:author="Iana Siomina" w:date="2024-09-25T21:14:00Z"/>
                <w:rFonts w:ascii="Arial" w:hAnsi="Arial" w:eastAsia="宋体"/>
                <w:sz w:val="18"/>
              </w:rPr>
            </w:pPr>
          </w:p>
        </w:tc>
        <w:tc>
          <w:tcPr>
            <w:tcW w:w="1367" w:type="dxa"/>
            <w:vMerge w:val="continue"/>
            <w:vAlign w:val="center"/>
          </w:tcPr>
          <w:p w14:paraId="2D2F1BDB">
            <w:pPr>
              <w:keepNext/>
              <w:keepLines/>
              <w:spacing w:after="0"/>
              <w:jc w:val="center"/>
              <w:rPr>
                <w:ins w:id="3709"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34C76F4">
            <w:pPr>
              <w:keepNext/>
              <w:keepLines/>
              <w:spacing w:after="0"/>
              <w:jc w:val="center"/>
              <w:rPr>
                <w:ins w:id="3710" w:author="Iana Siomina" w:date="2024-09-25T21:14:00Z"/>
                <w:rFonts w:ascii="Arial" w:hAnsi="Arial" w:eastAsia="宋体"/>
                <w:sz w:val="18"/>
              </w:rPr>
            </w:pPr>
            <w:ins w:id="3711"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277C32AD">
            <w:pPr>
              <w:keepNext/>
              <w:keepLines/>
              <w:spacing w:after="0"/>
              <w:jc w:val="center"/>
              <w:rPr>
                <w:ins w:id="3712" w:author="Iana Siomina" w:date="2024-09-25T21:14:00Z"/>
                <w:rFonts w:ascii="Arial" w:hAnsi="Arial" w:eastAsia="宋体"/>
                <w:sz w:val="18"/>
              </w:rPr>
            </w:pPr>
            <w:ins w:id="3713" w:author="Iana Siomina" w:date="2024-09-25T21:14:00Z">
              <w:r>
                <w:rPr>
                  <w:rFonts w:ascii="Arial" w:hAnsi="Arial" w:eastAsia="宋体"/>
                  <w:sz w:val="18"/>
                </w:rPr>
                <w:t>-118.5</w:t>
              </w:r>
            </w:ins>
          </w:p>
        </w:tc>
        <w:tc>
          <w:tcPr>
            <w:tcW w:w="1275" w:type="dxa"/>
          </w:tcPr>
          <w:p w14:paraId="62B0EDFD">
            <w:pPr>
              <w:keepNext/>
              <w:keepLines/>
              <w:spacing w:after="0"/>
              <w:jc w:val="center"/>
              <w:rPr>
                <w:ins w:id="3714" w:author="Iana Siomina" w:date="2024-09-25T21:14:00Z"/>
                <w:rFonts w:ascii="Arial" w:hAnsi="Arial" w:eastAsia="宋体"/>
                <w:sz w:val="18"/>
              </w:rPr>
            </w:pPr>
            <w:ins w:id="3715" w:author="Iana Siomina" w:date="2024-09-25T21:14:00Z">
              <w:r>
                <w:rPr>
                  <w:rFonts w:ascii="Arial" w:hAnsi="Arial" w:eastAsia="宋体"/>
                  <w:sz w:val="18"/>
                  <w:lang w:eastAsia="zh-CN"/>
                </w:rPr>
                <w:t>-50</w:t>
              </w:r>
            </w:ins>
          </w:p>
        </w:tc>
      </w:tr>
      <w:tr w14:paraId="7C9F84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716" w:author="Iana Siomina" w:date="2024-09-25T21:14:00Z"/>
        </w:trPr>
        <w:tc>
          <w:tcPr>
            <w:tcW w:w="1043" w:type="dxa"/>
            <w:vMerge w:val="continue"/>
            <w:tcBorders>
              <w:left w:val="single" w:color="auto" w:sz="4" w:space="0"/>
              <w:right w:val="single" w:color="auto" w:sz="4" w:space="0"/>
            </w:tcBorders>
            <w:vAlign w:val="center"/>
          </w:tcPr>
          <w:p w14:paraId="794F0B4B">
            <w:pPr>
              <w:keepNext/>
              <w:keepLines/>
              <w:spacing w:after="0"/>
              <w:jc w:val="center"/>
              <w:rPr>
                <w:ins w:id="3717" w:author="Iana Siomina" w:date="2024-09-25T21:14:00Z"/>
                <w:rFonts w:ascii="Arial" w:hAnsi="Arial" w:eastAsia="宋体"/>
                <w:sz w:val="18"/>
                <w:highlight w:val="none"/>
                <w:lang w:eastAsia="zh-CN"/>
                <w:rPrChange w:id="3718" w:author="CATT" w:date="2024-11-19T17:58:55Z">
                  <w:rPr>
                    <w:ins w:id="3719" w:author="Iana Siomina" w:date="2024-09-25T21:14:00Z"/>
                    <w:rFonts w:ascii="Arial" w:hAnsi="Arial" w:eastAsia="宋体"/>
                    <w:sz w:val="18"/>
                    <w:highlight w:val="magenta"/>
                    <w:lang w:eastAsia="zh-CN"/>
                  </w:rPr>
                </w:rPrChange>
              </w:rPr>
            </w:pPr>
          </w:p>
        </w:tc>
        <w:tc>
          <w:tcPr>
            <w:tcW w:w="1079" w:type="dxa"/>
            <w:vMerge w:val="continue"/>
            <w:vAlign w:val="center"/>
          </w:tcPr>
          <w:p w14:paraId="6871242B">
            <w:pPr>
              <w:keepNext/>
              <w:keepLines/>
              <w:spacing w:after="0"/>
              <w:jc w:val="center"/>
              <w:rPr>
                <w:ins w:id="3720" w:author="Iana Siomina" w:date="2024-09-25T21:14:00Z"/>
                <w:rFonts w:ascii="Arial" w:hAnsi="Arial" w:eastAsia="宋体"/>
                <w:sz w:val="18"/>
                <w:highlight w:val="none"/>
                <w:lang w:eastAsia="zh-CN"/>
                <w:rPrChange w:id="3721" w:author="CATT" w:date="2024-11-19T17:58:55Z">
                  <w:rPr>
                    <w:ins w:id="3722" w:author="Iana Siomina" w:date="2024-09-25T21:14:00Z"/>
                    <w:rFonts w:ascii="Arial" w:hAnsi="Arial" w:eastAsia="宋体"/>
                    <w:sz w:val="18"/>
                    <w:highlight w:val="magenta"/>
                    <w:lang w:eastAsia="zh-CN"/>
                  </w:rPr>
                </w:rPrChange>
              </w:rPr>
            </w:pPr>
          </w:p>
        </w:tc>
        <w:tc>
          <w:tcPr>
            <w:tcW w:w="992" w:type="dxa"/>
            <w:vMerge w:val="continue"/>
            <w:vAlign w:val="center"/>
          </w:tcPr>
          <w:p w14:paraId="5785836D">
            <w:pPr>
              <w:keepNext/>
              <w:keepLines/>
              <w:spacing w:after="0"/>
              <w:jc w:val="center"/>
              <w:rPr>
                <w:ins w:id="3723" w:author="Iana Siomina" w:date="2024-09-25T21:14:00Z"/>
                <w:rFonts w:ascii="Arial" w:hAnsi="Arial" w:eastAsia="宋体"/>
                <w:sz w:val="18"/>
                <w:lang w:val="sv-SE" w:eastAsia="zh-CN"/>
              </w:rPr>
            </w:pPr>
          </w:p>
        </w:tc>
        <w:tc>
          <w:tcPr>
            <w:tcW w:w="1134" w:type="dxa"/>
            <w:vMerge w:val="continue"/>
            <w:vAlign w:val="center"/>
          </w:tcPr>
          <w:p w14:paraId="380FC577">
            <w:pPr>
              <w:keepNext/>
              <w:keepLines/>
              <w:spacing w:after="0"/>
              <w:jc w:val="center"/>
              <w:rPr>
                <w:ins w:id="3724" w:author="Iana Siomina" w:date="2024-09-25T21:14:00Z"/>
                <w:rFonts w:ascii="Arial" w:hAnsi="Arial" w:eastAsia="宋体"/>
                <w:sz w:val="18"/>
              </w:rPr>
            </w:pPr>
          </w:p>
        </w:tc>
        <w:tc>
          <w:tcPr>
            <w:tcW w:w="1367" w:type="dxa"/>
            <w:vMerge w:val="continue"/>
            <w:vAlign w:val="center"/>
          </w:tcPr>
          <w:p w14:paraId="50172A0A">
            <w:pPr>
              <w:keepNext/>
              <w:keepLines/>
              <w:spacing w:after="0"/>
              <w:jc w:val="center"/>
              <w:rPr>
                <w:ins w:id="372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3B4AA3C">
            <w:pPr>
              <w:keepNext/>
              <w:keepLines/>
              <w:spacing w:after="0"/>
              <w:jc w:val="center"/>
              <w:rPr>
                <w:ins w:id="3726" w:author="Iana Siomina" w:date="2024-09-25T21:14:00Z"/>
                <w:rFonts w:ascii="Arial" w:hAnsi="Arial" w:eastAsia="宋体"/>
                <w:sz w:val="18"/>
                <w:lang w:val="sv-SE"/>
              </w:rPr>
            </w:pPr>
            <w:ins w:id="3727" w:author="Iana Siomina" w:date="2024-09-25T21:14:00Z">
              <w:r>
                <w:rPr>
                  <w:rFonts w:ascii="Arial" w:hAnsi="Arial" w:eastAsia="宋体"/>
                  <w:sz w:val="18"/>
                  <w:lang w:val="sv-SE" w:eastAsia="zh-CN"/>
                </w:rPr>
                <w:t>NR</w:t>
              </w:r>
            </w:ins>
            <w:ins w:id="3728" w:author="Iana Siomina" w:date="2024-09-25T21:14:00Z">
              <w:r>
                <w:rPr>
                  <w:rFonts w:ascii="Arial" w:hAnsi="Arial" w:eastAsia="宋体"/>
                  <w:sz w:val="18"/>
                  <w:lang w:val="sv-SE"/>
                </w:rPr>
                <w:t>_</w:t>
              </w:r>
            </w:ins>
            <w:ins w:id="3729" w:author="Iana Siomina" w:date="2024-09-25T21:14:00Z">
              <w:r>
                <w:rPr>
                  <w:rFonts w:ascii="Arial" w:hAnsi="Arial" w:eastAsia="宋体"/>
                  <w:sz w:val="18"/>
                  <w:lang w:val="sv-SE" w:eastAsia="zh-CN"/>
                </w:rPr>
                <w:t>FDD_FR1_G</w:t>
              </w:r>
            </w:ins>
            <w:ins w:id="3730" w:author="Iana Siomina" w:date="2024-09-25T21:14:00Z">
              <w:r>
                <w:rPr>
                  <w:rFonts w:hint="eastAsia" w:ascii="Arial" w:hAnsi="Arial" w:eastAsia="宋体"/>
                  <w:sz w:val="18"/>
                  <w:lang w:val="sv-SE" w:eastAsia="zh-CN"/>
                </w:rPr>
                <w:t xml:space="preserve">, </w:t>
              </w:r>
            </w:ins>
            <w:ins w:id="3731" w:author="Iana Siomina" w:date="2024-09-25T21:14:00Z">
              <w:r>
                <w:rPr>
                  <w:rFonts w:ascii="Arial" w:hAnsi="Arial" w:eastAsia="宋体"/>
                  <w:sz w:val="18"/>
                  <w:lang w:val="sv-SE" w:eastAsia="zh-CN"/>
                </w:rPr>
                <w:t>NR</w:t>
              </w:r>
            </w:ins>
            <w:ins w:id="3732" w:author="Iana Siomina" w:date="2024-09-25T21:14:00Z">
              <w:r>
                <w:rPr>
                  <w:rFonts w:ascii="Arial" w:hAnsi="Arial" w:eastAsia="宋体"/>
                  <w:sz w:val="18"/>
                  <w:lang w:val="sv-SE"/>
                </w:rPr>
                <w:t>_</w:t>
              </w:r>
            </w:ins>
            <w:ins w:id="3733" w:author="Iana Siomina" w:date="2024-09-25T21:14:00Z">
              <w:r>
                <w:rPr>
                  <w:rFonts w:hint="eastAsia" w:ascii="Arial" w:hAnsi="Arial" w:eastAsia="宋体"/>
                  <w:sz w:val="18"/>
                  <w:lang w:val="sv-SE" w:eastAsia="zh-CN"/>
                </w:rPr>
                <w:t>T</w:t>
              </w:r>
            </w:ins>
            <w:ins w:id="3734"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64F38926">
            <w:pPr>
              <w:keepNext/>
              <w:keepLines/>
              <w:spacing w:after="0"/>
              <w:jc w:val="center"/>
              <w:rPr>
                <w:ins w:id="3735" w:author="Iana Siomina" w:date="2024-09-25T21:14:00Z"/>
                <w:rFonts w:ascii="Arial" w:hAnsi="Arial" w:eastAsia="宋体"/>
                <w:sz w:val="18"/>
              </w:rPr>
            </w:pPr>
            <w:ins w:id="3736" w:author="Iana Siomina" w:date="2024-09-25T21:14:00Z">
              <w:r>
                <w:rPr>
                  <w:rFonts w:ascii="Arial" w:hAnsi="Arial" w:eastAsia="宋体"/>
                  <w:sz w:val="18"/>
                </w:rPr>
                <w:t>-118</w:t>
              </w:r>
            </w:ins>
          </w:p>
        </w:tc>
        <w:tc>
          <w:tcPr>
            <w:tcW w:w="1275" w:type="dxa"/>
          </w:tcPr>
          <w:p w14:paraId="6DE17056">
            <w:pPr>
              <w:keepNext/>
              <w:keepLines/>
              <w:spacing w:after="0"/>
              <w:jc w:val="center"/>
              <w:rPr>
                <w:ins w:id="3737" w:author="Iana Siomina" w:date="2024-09-25T21:14:00Z"/>
                <w:rFonts w:ascii="Arial" w:hAnsi="Arial" w:eastAsia="宋体"/>
                <w:sz w:val="18"/>
              </w:rPr>
            </w:pPr>
            <w:ins w:id="3738" w:author="Iana Siomina" w:date="2024-09-25T21:14:00Z">
              <w:r>
                <w:rPr>
                  <w:rFonts w:ascii="Arial" w:hAnsi="Arial" w:eastAsia="宋体"/>
                  <w:sz w:val="18"/>
                  <w:lang w:eastAsia="zh-CN"/>
                </w:rPr>
                <w:t>-50</w:t>
              </w:r>
            </w:ins>
          </w:p>
        </w:tc>
      </w:tr>
      <w:tr w14:paraId="4BD6A1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739" w:author="Iana Siomina" w:date="2024-09-25T21:14:00Z"/>
        </w:trPr>
        <w:tc>
          <w:tcPr>
            <w:tcW w:w="1043" w:type="dxa"/>
            <w:vMerge w:val="continue"/>
            <w:tcBorders>
              <w:left w:val="single" w:color="auto" w:sz="4" w:space="0"/>
              <w:right w:val="single" w:color="auto" w:sz="4" w:space="0"/>
            </w:tcBorders>
            <w:vAlign w:val="center"/>
          </w:tcPr>
          <w:p w14:paraId="0EBAA741">
            <w:pPr>
              <w:keepNext/>
              <w:keepLines/>
              <w:spacing w:after="0"/>
              <w:jc w:val="center"/>
              <w:rPr>
                <w:ins w:id="3740" w:author="Iana Siomina" w:date="2024-09-25T21:14:00Z"/>
                <w:rFonts w:ascii="Arial" w:hAnsi="Arial" w:eastAsia="宋体"/>
                <w:sz w:val="18"/>
                <w:highlight w:val="none"/>
                <w:lang w:eastAsia="zh-CN"/>
                <w:rPrChange w:id="3741" w:author="CATT" w:date="2024-11-19T17:58:55Z">
                  <w:rPr>
                    <w:ins w:id="3742" w:author="Iana Siomina" w:date="2024-09-25T21:14:00Z"/>
                    <w:rFonts w:ascii="Arial" w:hAnsi="Arial" w:eastAsia="宋体"/>
                    <w:sz w:val="18"/>
                    <w:highlight w:val="magenta"/>
                    <w:lang w:eastAsia="zh-CN"/>
                  </w:rPr>
                </w:rPrChange>
              </w:rPr>
            </w:pPr>
          </w:p>
        </w:tc>
        <w:tc>
          <w:tcPr>
            <w:tcW w:w="1079" w:type="dxa"/>
            <w:vMerge w:val="continue"/>
            <w:vAlign w:val="center"/>
          </w:tcPr>
          <w:p w14:paraId="29AF1C8A">
            <w:pPr>
              <w:keepNext/>
              <w:keepLines/>
              <w:spacing w:after="0"/>
              <w:jc w:val="center"/>
              <w:rPr>
                <w:ins w:id="3743" w:author="Iana Siomina" w:date="2024-09-25T21:14:00Z"/>
                <w:rFonts w:ascii="Arial" w:hAnsi="Arial" w:eastAsia="宋体"/>
                <w:sz w:val="18"/>
                <w:highlight w:val="none"/>
                <w:lang w:eastAsia="zh-CN"/>
                <w:rPrChange w:id="3744" w:author="CATT" w:date="2024-11-19T17:58:55Z">
                  <w:rPr>
                    <w:ins w:id="3745" w:author="Iana Siomina" w:date="2024-09-25T21:14:00Z"/>
                    <w:rFonts w:ascii="Arial" w:hAnsi="Arial" w:eastAsia="宋体"/>
                    <w:sz w:val="18"/>
                    <w:highlight w:val="magenta"/>
                    <w:lang w:eastAsia="zh-CN"/>
                  </w:rPr>
                </w:rPrChange>
              </w:rPr>
            </w:pPr>
          </w:p>
        </w:tc>
        <w:tc>
          <w:tcPr>
            <w:tcW w:w="992" w:type="dxa"/>
            <w:vMerge w:val="continue"/>
            <w:vAlign w:val="center"/>
          </w:tcPr>
          <w:p w14:paraId="3DE6AF40">
            <w:pPr>
              <w:keepNext/>
              <w:keepLines/>
              <w:spacing w:after="0"/>
              <w:jc w:val="center"/>
              <w:rPr>
                <w:ins w:id="3746" w:author="Iana Siomina" w:date="2024-09-25T21:14:00Z"/>
                <w:rFonts w:ascii="Arial" w:hAnsi="Arial" w:eastAsia="宋体"/>
                <w:sz w:val="18"/>
                <w:lang w:val="sv-SE" w:eastAsia="zh-CN"/>
              </w:rPr>
            </w:pPr>
          </w:p>
        </w:tc>
        <w:tc>
          <w:tcPr>
            <w:tcW w:w="1134" w:type="dxa"/>
            <w:vMerge w:val="continue"/>
            <w:tcBorders>
              <w:bottom w:val="nil"/>
            </w:tcBorders>
            <w:vAlign w:val="center"/>
          </w:tcPr>
          <w:p w14:paraId="55DE1147">
            <w:pPr>
              <w:keepNext/>
              <w:keepLines/>
              <w:spacing w:after="0"/>
              <w:jc w:val="center"/>
              <w:rPr>
                <w:ins w:id="3747" w:author="Iana Siomina" w:date="2024-09-25T21:14:00Z"/>
                <w:rFonts w:ascii="Arial" w:hAnsi="Arial" w:eastAsia="宋体"/>
                <w:sz w:val="18"/>
              </w:rPr>
            </w:pPr>
          </w:p>
        </w:tc>
        <w:tc>
          <w:tcPr>
            <w:tcW w:w="1367" w:type="dxa"/>
            <w:vMerge w:val="continue"/>
            <w:tcBorders>
              <w:bottom w:val="nil"/>
            </w:tcBorders>
            <w:vAlign w:val="center"/>
          </w:tcPr>
          <w:p w14:paraId="4349A144">
            <w:pPr>
              <w:keepNext/>
              <w:keepLines/>
              <w:spacing w:after="0"/>
              <w:jc w:val="center"/>
              <w:rPr>
                <w:ins w:id="3748"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ABC8AB0">
            <w:pPr>
              <w:keepNext/>
              <w:keepLines/>
              <w:spacing w:after="0"/>
              <w:jc w:val="center"/>
              <w:rPr>
                <w:ins w:id="3749" w:author="Iana Siomina" w:date="2024-09-25T21:14:00Z"/>
                <w:rFonts w:ascii="Arial" w:hAnsi="Arial" w:eastAsia="宋体"/>
                <w:sz w:val="18"/>
                <w:lang w:eastAsia="zh-CN"/>
              </w:rPr>
            </w:pPr>
            <w:ins w:id="3750" w:author="Iana Siomina" w:date="2024-09-25T21:14:00Z">
              <w:r>
                <w:rPr>
                  <w:rFonts w:ascii="Arial" w:hAnsi="Arial" w:eastAsia="宋体"/>
                  <w:sz w:val="18"/>
                  <w:lang w:eastAsia="zh-CN"/>
                </w:rPr>
                <w:t>NR</w:t>
              </w:r>
            </w:ins>
            <w:ins w:id="3751" w:author="Iana Siomina" w:date="2024-09-25T21:14:00Z">
              <w:r>
                <w:rPr>
                  <w:rFonts w:ascii="Arial" w:hAnsi="Arial" w:eastAsia="宋体"/>
                  <w:sz w:val="18"/>
                </w:rPr>
                <w:t>_</w:t>
              </w:r>
            </w:ins>
            <w:ins w:id="3752"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2E216BBD">
            <w:pPr>
              <w:keepNext/>
              <w:keepLines/>
              <w:spacing w:after="0"/>
              <w:jc w:val="center"/>
              <w:rPr>
                <w:ins w:id="3753" w:author="Iana Siomina" w:date="2024-09-25T21:14:00Z"/>
                <w:rFonts w:ascii="Arial" w:hAnsi="Arial" w:eastAsia="宋体"/>
                <w:sz w:val="18"/>
              </w:rPr>
            </w:pPr>
            <w:ins w:id="3754" w:author="Iana Siomina" w:date="2024-09-25T21:14:00Z">
              <w:r>
                <w:rPr>
                  <w:rFonts w:ascii="Arial" w:hAnsi="Arial" w:eastAsia="宋体"/>
                  <w:sz w:val="18"/>
                </w:rPr>
                <w:t>-117.5</w:t>
              </w:r>
            </w:ins>
          </w:p>
        </w:tc>
        <w:tc>
          <w:tcPr>
            <w:tcW w:w="1275" w:type="dxa"/>
          </w:tcPr>
          <w:p w14:paraId="532EF76B">
            <w:pPr>
              <w:keepNext/>
              <w:keepLines/>
              <w:spacing w:after="0"/>
              <w:jc w:val="center"/>
              <w:rPr>
                <w:ins w:id="3755" w:author="Iana Siomina" w:date="2024-09-25T21:14:00Z"/>
                <w:rFonts w:ascii="Arial" w:hAnsi="Arial" w:eastAsia="宋体"/>
                <w:sz w:val="18"/>
                <w:lang w:eastAsia="zh-CN"/>
              </w:rPr>
            </w:pPr>
            <w:ins w:id="3756" w:author="Iana Siomina" w:date="2024-09-25T21:14:00Z">
              <w:r>
                <w:rPr>
                  <w:rFonts w:ascii="Arial" w:hAnsi="Arial" w:eastAsia="宋体"/>
                  <w:sz w:val="18"/>
                  <w:lang w:eastAsia="zh-CN"/>
                </w:rPr>
                <w:t>-50</w:t>
              </w:r>
            </w:ins>
          </w:p>
        </w:tc>
      </w:tr>
      <w:tr w14:paraId="7064A4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3757"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040B39AE">
            <w:pPr>
              <w:keepNext/>
              <w:keepLines/>
              <w:spacing w:after="0"/>
              <w:jc w:val="center"/>
              <w:rPr>
                <w:ins w:id="3758" w:author="Iana Siomina" w:date="2024-09-25T21:14:00Z"/>
                <w:rFonts w:ascii="Arial" w:hAnsi="Arial" w:eastAsia="宋体"/>
                <w:sz w:val="18"/>
                <w:highlight w:val="none"/>
                <w:lang w:eastAsia="zh-CN"/>
                <w:rPrChange w:id="3759" w:author="CATT" w:date="2024-11-19T17:58:55Z">
                  <w:rPr>
                    <w:ins w:id="3760" w:author="Iana Siomina" w:date="2024-09-25T21:14:00Z"/>
                    <w:rFonts w:ascii="Arial" w:hAnsi="Arial" w:eastAsia="宋体"/>
                    <w:sz w:val="18"/>
                    <w:highlight w:val="magenta"/>
                    <w:lang w:eastAsia="zh-CN"/>
                  </w:rPr>
                </w:rPrChange>
              </w:rPr>
            </w:pPr>
          </w:p>
        </w:tc>
        <w:tc>
          <w:tcPr>
            <w:tcW w:w="1079" w:type="dxa"/>
            <w:vMerge w:val="continue"/>
            <w:vAlign w:val="center"/>
          </w:tcPr>
          <w:p w14:paraId="3DB07EC2">
            <w:pPr>
              <w:keepNext/>
              <w:keepLines/>
              <w:spacing w:after="0"/>
              <w:jc w:val="center"/>
              <w:rPr>
                <w:ins w:id="3761" w:author="Iana Siomina" w:date="2024-09-25T21:14:00Z"/>
                <w:rFonts w:ascii="Arial" w:hAnsi="Arial" w:eastAsia="宋体"/>
                <w:sz w:val="18"/>
                <w:highlight w:val="none"/>
                <w:lang w:eastAsia="zh-CN"/>
                <w:rPrChange w:id="3762" w:author="CATT" w:date="2024-11-19T17:58:55Z">
                  <w:rPr>
                    <w:ins w:id="3763" w:author="Iana Siomina" w:date="2024-09-25T21:14:00Z"/>
                    <w:rFonts w:ascii="Arial" w:hAnsi="Arial" w:eastAsia="宋体"/>
                    <w:sz w:val="18"/>
                    <w:highlight w:val="magenta"/>
                    <w:lang w:eastAsia="zh-CN"/>
                  </w:rPr>
                </w:rPrChange>
              </w:rPr>
            </w:pPr>
          </w:p>
        </w:tc>
        <w:tc>
          <w:tcPr>
            <w:tcW w:w="992" w:type="dxa"/>
            <w:vMerge w:val="continue"/>
            <w:vAlign w:val="center"/>
          </w:tcPr>
          <w:p w14:paraId="36FBBB4F">
            <w:pPr>
              <w:keepNext/>
              <w:keepLines/>
              <w:spacing w:after="0"/>
              <w:jc w:val="center"/>
              <w:rPr>
                <w:ins w:id="3764" w:author="Iana Siomina" w:date="2024-09-25T21:14:00Z"/>
                <w:rFonts w:ascii="Arial" w:hAnsi="Arial" w:eastAsia="宋体"/>
                <w:sz w:val="18"/>
                <w:lang w:val="sv-SE" w:eastAsia="zh-CN"/>
              </w:rPr>
            </w:pPr>
          </w:p>
        </w:tc>
        <w:tc>
          <w:tcPr>
            <w:tcW w:w="1134" w:type="dxa"/>
            <w:tcBorders>
              <w:top w:val="nil"/>
            </w:tcBorders>
            <w:vAlign w:val="center"/>
          </w:tcPr>
          <w:p w14:paraId="724D8F93">
            <w:pPr>
              <w:keepNext/>
              <w:keepLines/>
              <w:spacing w:after="0"/>
              <w:jc w:val="center"/>
              <w:rPr>
                <w:ins w:id="3765" w:author="Iana Siomina" w:date="2024-09-25T21:14:00Z"/>
                <w:rFonts w:ascii="Arial" w:hAnsi="Arial" w:eastAsia="宋体"/>
                <w:sz w:val="18"/>
              </w:rPr>
            </w:pPr>
          </w:p>
        </w:tc>
        <w:tc>
          <w:tcPr>
            <w:tcW w:w="1367" w:type="dxa"/>
            <w:tcBorders>
              <w:top w:val="nil"/>
            </w:tcBorders>
            <w:vAlign w:val="center"/>
          </w:tcPr>
          <w:p w14:paraId="2489FE5A">
            <w:pPr>
              <w:keepNext/>
              <w:keepLines/>
              <w:spacing w:after="0"/>
              <w:jc w:val="center"/>
              <w:rPr>
                <w:ins w:id="376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5CEF9796">
            <w:pPr>
              <w:keepNext/>
              <w:keepLines/>
              <w:spacing w:after="0"/>
              <w:jc w:val="center"/>
              <w:rPr>
                <w:ins w:id="3767" w:author="Iana Siomina" w:date="2024-09-25T21:14:00Z"/>
                <w:rFonts w:ascii="Arial" w:hAnsi="Arial" w:eastAsia="宋体"/>
                <w:sz w:val="18"/>
                <w:lang w:eastAsia="zh-CN"/>
              </w:rPr>
            </w:pPr>
            <w:ins w:id="3768" w:author="Iana Siomina" w:date="2024-09-25T21:14:00Z">
              <w:r>
                <w:rPr>
                  <w:rFonts w:ascii="Arial" w:hAnsi="Arial" w:eastAsia="宋体"/>
                  <w:sz w:val="18"/>
                  <w:lang w:eastAsia="zh-CN"/>
                </w:rPr>
                <w:t>NR</w:t>
              </w:r>
            </w:ins>
            <w:ins w:id="3769" w:author="Iana Siomina" w:date="2024-09-25T21:14:00Z">
              <w:r>
                <w:rPr>
                  <w:rFonts w:ascii="Arial" w:hAnsi="Arial" w:eastAsia="宋体"/>
                  <w:sz w:val="18"/>
                </w:rPr>
                <w:t>_</w:t>
              </w:r>
            </w:ins>
            <w:ins w:id="3770" w:author="Iana Siomina" w:date="2024-09-25T21:14:00Z">
              <w:r>
                <w:rPr>
                  <w:rFonts w:ascii="Arial" w:hAnsi="Arial" w:eastAsia="宋体"/>
                  <w:sz w:val="18"/>
                  <w:lang w:eastAsia="zh-CN"/>
                </w:rPr>
                <w:t>FDD_FR1_</w:t>
              </w:r>
            </w:ins>
            <w:ins w:id="3771"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6E974DF9">
            <w:pPr>
              <w:keepNext/>
              <w:keepLines/>
              <w:spacing w:after="0"/>
              <w:jc w:val="center"/>
              <w:rPr>
                <w:ins w:id="3772" w:author="Iana Siomina" w:date="2024-09-25T21:14:00Z"/>
                <w:rFonts w:ascii="Arial" w:hAnsi="Arial" w:eastAsia="宋体"/>
                <w:sz w:val="18"/>
              </w:rPr>
            </w:pPr>
            <w:ins w:id="3773" w:author="Iana Siomina" w:date="2024-09-25T21:14:00Z">
              <w:r>
                <w:rPr>
                  <w:rFonts w:hint="eastAsia" w:ascii="Arial" w:hAnsi="Arial" w:eastAsia="宋体"/>
                  <w:sz w:val="18"/>
                  <w:lang w:val="en-US" w:eastAsia="zh-CN"/>
                </w:rPr>
                <w:t>-114.5</w:t>
              </w:r>
            </w:ins>
          </w:p>
        </w:tc>
        <w:tc>
          <w:tcPr>
            <w:tcW w:w="1275" w:type="dxa"/>
          </w:tcPr>
          <w:p w14:paraId="3D974CA8">
            <w:pPr>
              <w:keepNext/>
              <w:keepLines/>
              <w:spacing w:after="0"/>
              <w:jc w:val="center"/>
              <w:rPr>
                <w:ins w:id="3774" w:author="Iana Siomina" w:date="2024-09-25T21:14:00Z"/>
                <w:rFonts w:ascii="Arial" w:hAnsi="Arial" w:eastAsia="宋体"/>
                <w:sz w:val="18"/>
                <w:lang w:eastAsia="zh-CN"/>
              </w:rPr>
            </w:pPr>
            <w:ins w:id="3775" w:author="Iana Siomina" w:date="2024-09-25T21:14:00Z">
              <w:r>
                <w:rPr>
                  <w:rFonts w:hint="eastAsia" w:ascii="Arial" w:hAnsi="Arial" w:eastAsia="宋体"/>
                  <w:sz w:val="18"/>
                  <w:lang w:val="en-US" w:eastAsia="zh-CN"/>
                </w:rPr>
                <w:t>-50</w:t>
              </w:r>
            </w:ins>
          </w:p>
        </w:tc>
      </w:tr>
      <w:tr w14:paraId="1FF4FA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776"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60199310">
            <w:pPr>
              <w:keepNext/>
              <w:keepLines/>
              <w:spacing w:after="0"/>
              <w:jc w:val="center"/>
              <w:rPr>
                <w:ins w:id="3777" w:author="Iana Siomina" w:date="2024-09-25T21:14:00Z"/>
                <w:rFonts w:ascii="Arial" w:hAnsi="Arial" w:eastAsia="宋体"/>
                <w:sz w:val="18"/>
                <w:highlight w:val="none"/>
                <w:lang w:eastAsia="zh-CN"/>
                <w:rPrChange w:id="3778" w:author="CATT" w:date="2024-11-19T17:58:55Z">
                  <w:rPr>
                    <w:ins w:id="3779" w:author="Iana Siomina" w:date="2024-09-25T21:14:00Z"/>
                    <w:rFonts w:ascii="Arial" w:hAnsi="Arial" w:eastAsia="宋体"/>
                    <w:sz w:val="18"/>
                    <w:highlight w:val="magenta"/>
                    <w:lang w:eastAsia="zh-CN"/>
                  </w:rPr>
                </w:rPrChange>
              </w:rPr>
            </w:pPr>
            <w:ins w:id="3780" w:author="CATT" w:date="2024-11-19T18:05:55Z">
              <w:r>
                <w:rPr>
                  <w:rFonts w:hint="eastAsia" w:ascii="Arial" w:hAnsi="Arial"/>
                  <w:sz w:val="18"/>
                  <w:highlight w:val="none"/>
                  <w:lang w:val="en-US" w:eastAsia="zh-CN"/>
                </w:rPr>
                <w:t>10</w:t>
              </w:r>
            </w:ins>
            <w:ins w:id="3781" w:author="Iana Siomina" w:date="2024-09-25T21:14:00Z">
              <w:del w:id="3782" w:author="CATT" w:date="2024-11-19T18:05:55Z">
                <w:r>
                  <w:rPr>
                    <w:rFonts w:ascii="Arial" w:hAnsi="Arial" w:eastAsia="宋体"/>
                    <w:sz w:val="18"/>
                    <w:highlight w:val="none"/>
                    <w:lang w:eastAsia="zh-CN"/>
                    <w:rPrChange w:id="3783" w:author="CATT" w:date="2024-11-19T17:58:55Z">
                      <w:rPr>
                        <w:rFonts w:ascii="Arial" w:hAnsi="Arial" w:eastAsia="宋体"/>
                        <w:sz w:val="18"/>
                        <w:highlight w:val="magenta"/>
                        <w:lang w:eastAsia="zh-CN"/>
                      </w:rPr>
                    </w:rPrChange>
                  </w:rPr>
                  <w:delText>[</w:delText>
                </w:r>
              </w:del>
            </w:ins>
            <w:ins w:id="3784" w:author="Iana Siomina" w:date="2024-09-25T21:14:00Z">
              <w:del w:id="3785" w:author="CATT" w:date="2024-11-19T18:05:54Z">
                <w:r>
                  <w:rPr>
                    <w:rFonts w:ascii="Arial" w:hAnsi="Arial" w:eastAsia="宋体"/>
                    <w:sz w:val="18"/>
                    <w:highlight w:val="none"/>
                    <w:lang w:eastAsia="zh-CN"/>
                    <w:rPrChange w:id="3786" w:author="CATT" w:date="2024-11-19T17:58:55Z">
                      <w:rPr>
                        <w:rFonts w:ascii="Arial" w:hAnsi="Arial" w:eastAsia="宋体"/>
                        <w:sz w:val="18"/>
                        <w:highlight w:val="magenta"/>
                        <w:lang w:eastAsia="zh-CN"/>
                      </w:rPr>
                    </w:rPrChange>
                  </w:rPr>
                  <w:delText>T</w:delText>
                </w:r>
              </w:del>
            </w:ins>
            <w:ins w:id="3787" w:author="Iana Siomina" w:date="2024-09-25T21:14:00Z">
              <w:del w:id="3788" w:author="CATT" w:date="2024-11-19T18:05:54Z">
                <w:r>
                  <w:rPr>
                    <w:rFonts w:ascii="Arial" w:hAnsi="Arial" w:eastAsia="宋体"/>
                    <w:sz w:val="18"/>
                    <w:highlight w:val="none"/>
                    <w:lang w:eastAsia="zh-CN"/>
                    <w:rPrChange w:id="3789" w:author="CATT" w:date="2024-11-19T17:58:55Z">
                      <w:rPr>
                        <w:rFonts w:ascii="Arial" w:hAnsi="Arial" w:eastAsia="宋体"/>
                        <w:sz w:val="18"/>
                        <w:highlight w:val="magenta"/>
                        <w:lang w:eastAsia="zh-CN"/>
                      </w:rPr>
                    </w:rPrChange>
                  </w:rPr>
                  <w:delText>B</w:delText>
                </w:r>
              </w:del>
            </w:ins>
            <w:ins w:id="3790" w:author="Iana Siomina" w:date="2024-09-25T21:14:00Z">
              <w:del w:id="3791" w:author="CATT" w:date="2024-11-19T18:05:54Z">
                <w:r>
                  <w:rPr>
                    <w:rFonts w:ascii="Arial" w:hAnsi="Arial" w:eastAsia="宋体"/>
                    <w:sz w:val="18"/>
                    <w:highlight w:val="none"/>
                    <w:lang w:eastAsia="zh-CN"/>
                    <w:rPrChange w:id="3792" w:author="CATT" w:date="2024-11-19T17:58:55Z">
                      <w:rPr>
                        <w:rFonts w:ascii="Arial" w:hAnsi="Arial" w:eastAsia="宋体"/>
                        <w:sz w:val="18"/>
                        <w:highlight w:val="magenta"/>
                        <w:lang w:eastAsia="zh-CN"/>
                      </w:rPr>
                    </w:rPrChange>
                  </w:rPr>
                  <w:delText>D</w:delText>
                </w:r>
              </w:del>
            </w:ins>
            <w:ins w:id="3793" w:author="Iana Siomina" w:date="2024-09-25T21:14:00Z">
              <w:del w:id="3794" w:author="CATT" w:date="2024-11-19T18:05:54Z">
                <w:r>
                  <w:rPr>
                    <w:rFonts w:ascii="Arial" w:hAnsi="Arial" w:eastAsia="宋体"/>
                    <w:sz w:val="18"/>
                    <w:highlight w:val="none"/>
                    <w:lang w:eastAsia="zh-CN"/>
                    <w:rPrChange w:id="3795" w:author="CATT" w:date="2024-11-19T17:58:55Z">
                      <w:rPr>
                        <w:rFonts w:ascii="Arial" w:hAnsi="Arial" w:eastAsia="宋体"/>
                        <w:sz w:val="18"/>
                        <w:highlight w:val="magenta"/>
                        <w:lang w:eastAsia="zh-CN"/>
                      </w:rPr>
                    </w:rPrChange>
                  </w:rPr>
                  <w:delText>]</w:delText>
                </w:r>
              </w:del>
            </w:ins>
          </w:p>
        </w:tc>
        <w:tc>
          <w:tcPr>
            <w:tcW w:w="1079" w:type="dxa"/>
          </w:tcPr>
          <w:p w14:paraId="502BA60D">
            <w:pPr>
              <w:keepNext/>
              <w:keepLines/>
              <w:spacing w:after="0"/>
              <w:jc w:val="center"/>
              <w:rPr>
                <w:ins w:id="3796" w:author="Iana Siomina" w:date="2024-09-25T21:14:00Z"/>
                <w:rFonts w:ascii="Arial" w:hAnsi="Arial" w:eastAsia="宋体"/>
                <w:sz w:val="18"/>
                <w:highlight w:val="none"/>
                <w:lang w:val="sv-SE" w:eastAsia="zh-CN"/>
                <w:rPrChange w:id="3797" w:author="CATT" w:date="2024-11-19T17:58:55Z">
                  <w:rPr>
                    <w:ins w:id="3798" w:author="Iana Siomina" w:date="2024-09-25T21:14:00Z"/>
                    <w:rFonts w:ascii="Arial" w:hAnsi="Arial" w:eastAsia="宋体"/>
                    <w:sz w:val="18"/>
                    <w:highlight w:val="magenta"/>
                    <w:lang w:val="sv-SE" w:eastAsia="zh-CN"/>
                  </w:rPr>
                </w:rPrChange>
              </w:rPr>
            </w:pPr>
            <w:ins w:id="3799" w:author="CATT" w:date="2024-11-19T18:07:21Z">
              <w:r>
                <w:rPr>
                  <w:rFonts w:hint="eastAsia" w:ascii="Arial" w:hAnsi="Arial"/>
                  <w:sz w:val="18"/>
                  <w:highlight w:val="none"/>
                  <w:lang w:val="en-US" w:eastAsia="zh-CN"/>
                </w:rPr>
                <w:t>4</w:t>
              </w:r>
            </w:ins>
            <w:ins w:id="3800" w:author="Iana Siomina" w:date="2024-09-25T21:14:00Z">
              <w:del w:id="3801" w:author="CATT" w:date="2024-11-19T18:07:20Z">
                <w:r>
                  <w:rPr>
                    <w:rFonts w:ascii="Arial" w:hAnsi="Arial" w:eastAsia="宋体"/>
                    <w:sz w:val="18"/>
                    <w:highlight w:val="none"/>
                    <w:lang w:val="sv-SE" w:eastAsia="zh-CN"/>
                    <w:rPrChange w:id="3802" w:author="CATT" w:date="2024-11-19T17:58:55Z">
                      <w:rPr>
                        <w:rFonts w:ascii="Arial" w:hAnsi="Arial" w:eastAsia="宋体"/>
                        <w:sz w:val="18"/>
                        <w:highlight w:val="magenta"/>
                        <w:lang w:val="sv-SE" w:eastAsia="zh-CN"/>
                      </w:rPr>
                    </w:rPrChange>
                  </w:rPr>
                  <w:delText>[</w:delText>
                </w:r>
              </w:del>
            </w:ins>
            <w:ins w:id="3803" w:author="Iana Siomina" w:date="2024-09-25T21:14:00Z">
              <w:del w:id="3804" w:author="CATT" w:date="2024-11-19T18:07:20Z">
                <w:r>
                  <w:rPr>
                    <w:rFonts w:ascii="Arial" w:hAnsi="Arial" w:eastAsia="宋体"/>
                    <w:sz w:val="18"/>
                    <w:highlight w:val="none"/>
                    <w:lang w:val="sv-SE" w:eastAsia="zh-CN"/>
                    <w:rPrChange w:id="3805" w:author="CATT" w:date="2024-11-19T17:58:55Z">
                      <w:rPr>
                        <w:rFonts w:ascii="Arial" w:hAnsi="Arial" w:eastAsia="宋体"/>
                        <w:sz w:val="18"/>
                        <w:highlight w:val="magenta"/>
                        <w:lang w:val="sv-SE" w:eastAsia="zh-CN"/>
                      </w:rPr>
                    </w:rPrChange>
                  </w:rPr>
                  <w:delText>T</w:delText>
                </w:r>
              </w:del>
            </w:ins>
            <w:ins w:id="3806" w:author="Iana Siomina" w:date="2024-09-25T21:14:00Z">
              <w:del w:id="3807" w:author="CATT" w:date="2024-11-19T18:07:20Z">
                <w:r>
                  <w:rPr>
                    <w:rFonts w:ascii="Arial" w:hAnsi="Arial" w:eastAsia="宋体"/>
                    <w:sz w:val="18"/>
                    <w:highlight w:val="none"/>
                    <w:lang w:val="sv-SE" w:eastAsia="zh-CN"/>
                    <w:rPrChange w:id="3808" w:author="CATT" w:date="2024-11-19T17:58:55Z">
                      <w:rPr>
                        <w:rFonts w:ascii="Arial" w:hAnsi="Arial" w:eastAsia="宋体"/>
                        <w:sz w:val="18"/>
                        <w:highlight w:val="magenta"/>
                        <w:lang w:val="sv-SE" w:eastAsia="zh-CN"/>
                      </w:rPr>
                    </w:rPrChange>
                  </w:rPr>
                  <w:delText>B</w:delText>
                </w:r>
              </w:del>
            </w:ins>
            <w:ins w:id="3809" w:author="Iana Siomina" w:date="2024-09-25T21:14:00Z">
              <w:del w:id="3810" w:author="CATT" w:date="2024-11-19T18:07:20Z">
                <w:r>
                  <w:rPr>
                    <w:rFonts w:ascii="Arial" w:hAnsi="Arial" w:eastAsia="宋体"/>
                    <w:sz w:val="18"/>
                    <w:highlight w:val="none"/>
                    <w:lang w:val="sv-SE" w:eastAsia="zh-CN"/>
                    <w:rPrChange w:id="3811" w:author="CATT" w:date="2024-11-19T17:58:55Z">
                      <w:rPr>
                        <w:rFonts w:ascii="Arial" w:hAnsi="Arial" w:eastAsia="宋体"/>
                        <w:sz w:val="18"/>
                        <w:highlight w:val="magenta"/>
                        <w:lang w:val="sv-SE" w:eastAsia="zh-CN"/>
                      </w:rPr>
                    </w:rPrChange>
                  </w:rPr>
                  <w:delText>D</w:delText>
                </w:r>
              </w:del>
            </w:ins>
            <w:ins w:id="3812" w:author="Iana Siomina" w:date="2024-09-25T21:14:00Z">
              <w:del w:id="3813" w:author="CATT" w:date="2024-11-19T18:07:19Z">
                <w:r>
                  <w:rPr>
                    <w:rFonts w:ascii="Arial" w:hAnsi="Arial" w:eastAsia="宋体"/>
                    <w:sz w:val="18"/>
                    <w:highlight w:val="none"/>
                    <w:lang w:val="sv-SE" w:eastAsia="zh-CN"/>
                    <w:rPrChange w:id="3814"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358E2760">
            <w:pPr>
              <w:keepNext/>
              <w:keepLines/>
              <w:spacing w:after="0"/>
              <w:jc w:val="center"/>
              <w:rPr>
                <w:ins w:id="3815" w:author="Iana Siomina" w:date="2024-09-25T21:14:00Z"/>
                <w:rFonts w:ascii="Arial" w:hAnsi="Arial" w:eastAsia="宋体"/>
                <w:sz w:val="18"/>
                <w:lang w:val="sv-SE" w:eastAsia="zh-CN"/>
              </w:rPr>
            </w:pPr>
          </w:p>
        </w:tc>
        <w:tc>
          <w:tcPr>
            <w:tcW w:w="1134" w:type="dxa"/>
            <w:vAlign w:val="center"/>
          </w:tcPr>
          <w:p w14:paraId="298961DF">
            <w:pPr>
              <w:keepNext/>
              <w:keepLines/>
              <w:spacing w:after="0"/>
              <w:jc w:val="center"/>
              <w:rPr>
                <w:ins w:id="3816" w:author="Iana Siomina" w:date="2024-09-25T21:14:00Z"/>
                <w:rFonts w:ascii="Arial" w:hAnsi="Arial" w:eastAsia="宋体"/>
                <w:sz w:val="18"/>
              </w:rPr>
            </w:pPr>
            <w:ins w:id="3817" w:author="Iana Siomina" w:date="2024-09-25T21:14:00Z">
              <w:r>
                <w:rPr>
                  <w:rFonts w:ascii="Arial" w:hAnsi="Arial" w:eastAsia="宋体"/>
                  <w:sz w:val="18"/>
                </w:rPr>
                <w:t>≥ 64</w:t>
              </w:r>
            </w:ins>
          </w:p>
        </w:tc>
        <w:tc>
          <w:tcPr>
            <w:tcW w:w="1367" w:type="dxa"/>
            <w:vAlign w:val="center"/>
          </w:tcPr>
          <w:p w14:paraId="167C733E">
            <w:pPr>
              <w:keepNext/>
              <w:keepLines/>
              <w:spacing w:after="0"/>
              <w:jc w:val="center"/>
              <w:rPr>
                <w:ins w:id="3818" w:author="Iana Siomina" w:date="2024-09-25T21:14:00Z"/>
                <w:rFonts w:ascii="Arial" w:hAnsi="Arial" w:eastAsia="宋体"/>
                <w:sz w:val="18"/>
              </w:rPr>
            </w:pPr>
            <w:ins w:id="3819" w:author="Iana Siomina" w:date="2024-09-25T21:14:00Z">
              <w:r>
                <w:rPr>
                  <w:rFonts w:ascii="Arial" w:hAnsi="Arial" w:eastAsia="宋体"/>
                  <w:sz w:val="18"/>
                </w:rPr>
                <w:t>≥ 1</w:t>
              </w:r>
            </w:ins>
          </w:p>
        </w:tc>
        <w:tc>
          <w:tcPr>
            <w:tcW w:w="2040" w:type="dxa"/>
            <w:vAlign w:val="center"/>
          </w:tcPr>
          <w:p w14:paraId="3F5DD316">
            <w:pPr>
              <w:keepNext/>
              <w:keepLines/>
              <w:spacing w:after="0"/>
              <w:jc w:val="center"/>
              <w:rPr>
                <w:ins w:id="3820" w:author="Iana Siomina" w:date="2024-09-25T21:14:00Z"/>
                <w:rFonts w:ascii="Arial" w:hAnsi="Arial" w:eastAsia="宋体"/>
                <w:sz w:val="18"/>
              </w:rPr>
            </w:pPr>
            <w:ins w:id="3821" w:author="Iana Siomina" w:date="2024-09-25T21:14:00Z">
              <w:r>
                <w:rPr>
                  <w:rFonts w:ascii="Arial" w:hAnsi="Arial" w:eastAsia="宋体"/>
                  <w:sz w:val="18"/>
                </w:rPr>
                <w:t>Note 5</w:t>
              </w:r>
            </w:ins>
          </w:p>
        </w:tc>
        <w:tc>
          <w:tcPr>
            <w:tcW w:w="1134" w:type="dxa"/>
            <w:vAlign w:val="center"/>
          </w:tcPr>
          <w:p w14:paraId="0D77CA5D">
            <w:pPr>
              <w:keepNext/>
              <w:keepLines/>
              <w:spacing w:after="0"/>
              <w:jc w:val="center"/>
              <w:rPr>
                <w:ins w:id="3822" w:author="Iana Siomina" w:date="2024-09-25T21:14:00Z"/>
                <w:rFonts w:ascii="Arial" w:hAnsi="Arial" w:eastAsia="宋体"/>
                <w:sz w:val="18"/>
              </w:rPr>
            </w:pPr>
            <w:ins w:id="3823" w:author="Iana Siomina" w:date="2024-09-25T21:14:00Z">
              <w:r>
                <w:rPr>
                  <w:rFonts w:ascii="Arial" w:hAnsi="Arial" w:eastAsia="宋体"/>
                  <w:sz w:val="18"/>
                </w:rPr>
                <w:t>Note 5</w:t>
              </w:r>
            </w:ins>
          </w:p>
        </w:tc>
        <w:tc>
          <w:tcPr>
            <w:tcW w:w="1275" w:type="dxa"/>
            <w:vAlign w:val="center"/>
          </w:tcPr>
          <w:p w14:paraId="479AFD52">
            <w:pPr>
              <w:keepNext/>
              <w:keepLines/>
              <w:spacing w:after="0"/>
              <w:jc w:val="center"/>
              <w:rPr>
                <w:ins w:id="3824" w:author="Iana Siomina" w:date="2024-09-25T21:14:00Z"/>
                <w:rFonts w:ascii="Arial" w:hAnsi="Arial" w:eastAsia="宋体"/>
                <w:sz w:val="18"/>
              </w:rPr>
            </w:pPr>
            <w:ins w:id="3825" w:author="Iana Siomina" w:date="2024-09-25T21:14:00Z">
              <w:r>
                <w:rPr>
                  <w:rFonts w:ascii="Arial" w:hAnsi="Arial" w:eastAsia="宋体"/>
                  <w:sz w:val="18"/>
                </w:rPr>
                <w:t>Note 5</w:t>
              </w:r>
            </w:ins>
          </w:p>
        </w:tc>
      </w:tr>
      <w:tr w14:paraId="732274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26"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14434D12">
            <w:pPr>
              <w:keepNext/>
              <w:keepLines/>
              <w:spacing w:after="0"/>
              <w:jc w:val="center"/>
              <w:rPr>
                <w:ins w:id="3827" w:author="Iana Siomina" w:date="2024-09-25T21:14:00Z"/>
                <w:rFonts w:ascii="Arial" w:hAnsi="Arial" w:eastAsia="宋体"/>
                <w:sz w:val="18"/>
                <w:highlight w:val="none"/>
                <w:lang w:eastAsia="zh-CN"/>
                <w:rPrChange w:id="3828" w:author="CATT" w:date="2024-11-19T17:58:55Z">
                  <w:rPr>
                    <w:ins w:id="3829" w:author="Iana Siomina" w:date="2024-09-25T21:14:00Z"/>
                    <w:rFonts w:ascii="Arial" w:hAnsi="Arial" w:eastAsia="宋体"/>
                    <w:sz w:val="18"/>
                    <w:highlight w:val="magenta"/>
                    <w:lang w:eastAsia="zh-CN"/>
                  </w:rPr>
                </w:rPrChange>
              </w:rPr>
            </w:pPr>
            <w:ins w:id="3830" w:author="CATT" w:date="2024-11-19T18:05:58Z">
              <w:r>
                <w:rPr>
                  <w:rFonts w:hint="eastAsia" w:ascii="Arial" w:hAnsi="Arial"/>
                  <w:sz w:val="18"/>
                  <w:highlight w:val="none"/>
                  <w:lang w:val="en-US" w:eastAsia="zh-CN"/>
                </w:rPr>
                <w:t>7</w:t>
              </w:r>
            </w:ins>
            <w:ins w:id="3831" w:author="Iana Siomina" w:date="2024-09-25T21:14:00Z">
              <w:del w:id="3832" w:author="CATT" w:date="2024-11-19T18:05:58Z">
                <w:r>
                  <w:rPr>
                    <w:rFonts w:ascii="Arial" w:hAnsi="Arial" w:eastAsia="宋体"/>
                    <w:sz w:val="18"/>
                    <w:highlight w:val="none"/>
                    <w:lang w:eastAsia="zh-CN"/>
                    <w:rPrChange w:id="3833" w:author="CATT" w:date="2024-11-19T17:58:55Z">
                      <w:rPr>
                        <w:rFonts w:ascii="Arial" w:hAnsi="Arial" w:eastAsia="宋体"/>
                        <w:sz w:val="18"/>
                        <w:highlight w:val="magenta"/>
                        <w:lang w:eastAsia="zh-CN"/>
                      </w:rPr>
                    </w:rPrChange>
                  </w:rPr>
                  <w:delText>[</w:delText>
                </w:r>
              </w:del>
            </w:ins>
            <w:ins w:id="3834" w:author="Iana Siomina" w:date="2024-09-25T21:14:00Z">
              <w:del w:id="3835" w:author="CATT" w:date="2024-11-19T18:05:57Z">
                <w:r>
                  <w:rPr>
                    <w:rFonts w:ascii="Arial" w:hAnsi="Arial" w:eastAsia="宋体"/>
                    <w:sz w:val="18"/>
                    <w:highlight w:val="none"/>
                    <w:lang w:eastAsia="zh-CN"/>
                    <w:rPrChange w:id="3836" w:author="CATT" w:date="2024-11-19T17:58:55Z">
                      <w:rPr>
                        <w:rFonts w:ascii="Arial" w:hAnsi="Arial" w:eastAsia="宋体"/>
                        <w:sz w:val="18"/>
                        <w:highlight w:val="magenta"/>
                        <w:lang w:eastAsia="zh-CN"/>
                      </w:rPr>
                    </w:rPrChange>
                  </w:rPr>
                  <w:delText>T</w:delText>
                </w:r>
              </w:del>
            </w:ins>
            <w:ins w:id="3837" w:author="Iana Siomina" w:date="2024-09-25T21:14:00Z">
              <w:del w:id="3838" w:author="CATT" w:date="2024-11-19T18:05:57Z">
                <w:r>
                  <w:rPr>
                    <w:rFonts w:ascii="Arial" w:hAnsi="Arial" w:eastAsia="宋体"/>
                    <w:sz w:val="18"/>
                    <w:highlight w:val="none"/>
                    <w:lang w:eastAsia="zh-CN"/>
                    <w:rPrChange w:id="3839" w:author="CATT" w:date="2024-11-19T17:58:55Z">
                      <w:rPr>
                        <w:rFonts w:ascii="Arial" w:hAnsi="Arial" w:eastAsia="宋体"/>
                        <w:sz w:val="18"/>
                        <w:highlight w:val="magenta"/>
                        <w:lang w:eastAsia="zh-CN"/>
                      </w:rPr>
                    </w:rPrChange>
                  </w:rPr>
                  <w:delText>B</w:delText>
                </w:r>
              </w:del>
            </w:ins>
            <w:ins w:id="3840" w:author="Iana Siomina" w:date="2024-09-25T21:14:00Z">
              <w:del w:id="3841" w:author="CATT" w:date="2024-11-19T18:05:57Z">
                <w:r>
                  <w:rPr>
                    <w:rFonts w:ascii="Arial" w:hAnsi="Arial" w:eastAsia="宋体"/>
                    <w:sz w:val="18"/>
                    <w:highlight w:val="none"/>
                    <w:lang w:eastAsia="zh-CN"/>
                    <w:rPrChange w:id="3842" w:author="CATT" w:date="2024-11-19T17:58:55Z">
                      <w:rPr>
                        <w:rFonts w:ascii="Arial" w:hAnsi="Arial" w:eastAsia="宋体"/>
                        <w:sz w:val="18"/>
                        <w:highlight w:val="magenta"/>
                        <w:lang w:eastAsia="zh-CN"/>
                      </w:rPr>
                    </w:rPrChange>
                  </w:rPr>
                  <w:delText>D</w:delText>
                </w:r>
              </w:del>
            </w:ins>
            <w:ins w:id="3843" w:author="Iana Siomina" w:date="2024-09-25T21:14:00Z">
              <w:del w:id="3844" w:author="CATT" w:date="2024-11-19T18:05:57Z">
                <w:r>
                  <w:rPr>
                    <w:rFonts w:ascii="Arial" w:hAnsi="Arial" w:eastAsia="宋体"/>
                    <w:sz w:val="18"/>
                    <w:highlight w:val="none"/>
                    <w:lang w:eastAsia="zh-CN"/>
                    <w:rPrChange w:id="3845" w:author="CATT" w:date="2024-11-19T17:58:55Z">
                      <w:rPr>
                        <w:rFonts w:ascii="Arial" w:hAnsi="Arial" w:eastAsia="宋体"/>
                        <w:sz w:val="18"/>
                        <w:highlight w:val="magenta"/>
                        <w:lang w:eastAsia="zh-CN"/>
                      </w:rPr>
                    </w:rPrChange>
                  </w:rPr>
                  <w:delText>]</w:delText>
                </w:r>
              </w:del>
            </w:ins>
          </w:p>
        </w:tc>
        <w:tc>
          <w:tcPr>
            <w:tcW w:w="1079" w:type="dxa"/>
          </w:tcPr>
          <w:p w14:paraId="74F0786A">
            <w:pPr>
              <w:keepNext/>
              <w:keepLines/>
              <w:spacing w:after="0"/>
              <w:jc w:val="center"/>
              <w:rPr>
                <w:ins w:id="3846" w:author="Iana Siomina" w:date="2024-09-25T21:14:00Z"/>
                <w:rFonts w:ascii="Arial" w:hAnsi="Arial" w:eastAsia="宋体"/>
                <w:sz w:val="18"/>
                <w:highlight w:val="none"/>
                <w:lang w:val="sv-SE" w:eastAsia="zh-CN"/>
                <w:rPrChange w:id="3847" w:author="CATT" w:date="2024-11-19T17:58:55Z">
                  <w:rPr>
                    <w:ins w:id="3848" w:author="Iana Siomina" w:date="2024-09-25T21:14:00Z"/>
                    <w:rFonts w:ascii="Arial" w:hAnsi="Arial" w:eastAsia="宋体"/>
                    <w:sz w:val="18"/>
                    <w:highlight w:val="magenta"/>
                    <w:lang w:val="sv-SE" w:eastAsia="zh-CN"/>
                  </w:rPr>
                </w:rPrChange>
              </w:rPr>
            </w:pPr>
            <w:ins w:id="3849" w:author="CATT" w:date="2024-11-19T18:07:23Z">
              <w:r>
                <w:rPr>
                  <w:rFonts w:hint="eastAsia" w:ascii="Arial" w:hAnsi="Arial"/>
                  <w:sz w:val="18"/>
                  <w:highlight w:val="none"/>
                  <w:lang w:val="en-US" w:eastAsia="zh-CN"/>
                </w:rPr>
                <w:t>3</w:t>
              </w:r>
            </w:ins>
            <w:ins w:id="3850" w:author="Iana Siomina" w:date="2024-09-25T21:14:00Z">
              <w:del w:id="3851" w:author="CATT" w:date="2024-11-19T18:07:23Z">
                <w:r>
                  <w:rPr>
                    <w:rFonts w:ascii="Arial" w:hAnsi="Arial" w:eastAsia="宋体"/>
                    <w:sz w:val="18"/>
                    <w:highlight w:val="none"/>
                    <w:lang w:val="sv-SE" w:eastAsia="zh-CN"/>
                    <w:rPrChange w:id="3852" w:author="CATT" w:date="2024-11-19T17:58:55Z">
                      <w:rPr>
                        <w:rFonts w:ascii="Arial" w:hAnsi="Arial" w:eastAsia="宋体"/>
                        <w:sz w:val="18"/>
                        <w:highlight w:val="magenta"/>
                        <w:lang w:val="sv-SE" w:eastAsia="zh-CN"/>
                      </w:rPr>
                    </w:rPrChange>
                  </w:rPr>
                  <w:delText>[</w:delText>
                </w:r>
              </w:del>
            </w:ins>
            <w:ins w:id="3853" w:author="Iana Siomina" w:date="2024-09-25T21:14:00Z">
              <w:del w:id="3854" w:author="CATT" w:date="2024-11-19T18:07:22Z">
                <w:r>
                  <w:rPr>
                    <w:rFonts w:ascii="Arial" w:hAnsi="Arial" w:eastAsia="宋体"/>
                    <w:sz w:val="18"/>
                    <w:highlight w:val="none"/>
                    <w:lang w:val="sv-SE" w:eastAsia="zh-CN"/>
                    <w:rPrChange w:id="3855" w:author="CATT" w:date="2024-11-19T17:58:55Z">
                      <w:rPr>
                        <w:rFonts w:ascii="Arial" w:hAnsi="Arial" w:eastAsia="宋体"/>
                        <w:sz w:val="18"/>
                        <w:highlight w:val="magenta"/>
                        <w:lang w:val="sv-SE" w:eastAsia="zh-CN"/>
                      </w:rPr>
                    </w:rPrChange>
                  </w:rPr>
                  <w:delText>T</w:delText>
                </w:r>
              </w:del>
            </w:ins>
            <w:ins w:id="3856" w:author="Iana Siomina" w:date="2024-09-25T21:14:00Z">
              <w:del w:id="3857" w:author="CATT" w:date="2024-11-19T18:07:22Z">
                <w:r>
                  <w:rPr>
                    <w:rFonts w:ascii="Arial" w:hAnsi="Arial" w:eastAsia="宋体"/>
                    <w:sz w:val="18"/>
                    <w:highlight w:val="none"/>
                    <w:lang w:val="sv-SE" w:eastAsia="zh-CN"/>
                    <w:rPrChange w:id="3858" w:author="CATT" w:date="2024-11-19T17:58:55Z">
                      <w:rPr>
                        <w:rFonts w:ascii="Arial" w:hAnsi="Arial" w:eastAsia="宋体"/>
                        <w:sz w:val="18"/>
                        <w:highlight w:val="magenta"/>
                        <w:lang w:val="sv-SE" w:eastAsia="zh-CN"/>
                      </w:rPr>
                    </w:rPrChange>
                  </w:rPr>
                  <w:delText>B</w:delText>
                </w:r>
              </w:del>
            </w:ins>
            <w:ins w:id="3859" w:author="Iana Siomina" w:date="2024-09-25T21:14:00Z">
              <w:del w:id="3860" w:author="CATT" w:date="2024-11-19T18:07:22Z">
                <w:r>
                  <w:rPr>
                    <w:rFonts w:ascii="Arial" w:hAnsi="Arial" w:eastAsia="宋体"/>
                    <w:sz w:val="18"/>
                    <w:highlight w:val="none"/>
                    <w:lang w:val="sv-SE" w:eastAsia="zh-CN"/>
                    <w:rPrChange w:id="3861" w:author="CATT" w:date="2024-11-19T17:58:55Z">
                      <w:rPr>
                        <w:rFonts w:ascii="Arial" w:hAnsi="Arial" w:eastAsia="宋体"/>
                        <w:sz w:val="18"/>
                        <w:highlight w:val="magenta"/>
                        <w:lang w:val="sv-SE" w:eastAsia="zh-CN"/>
                      </w:rPr>
                    </w:rPrChange>
                  </w:rPr>
                  <w:delText>D</w:delText>
                </w:r>
              </w:del>
            </w:ins>
            <w:ins w:id="3862" w:author="Iana Siomina" w:date="2024-09-25T21:14:00Z">
              <w:del w:id="3863" w:author="CATT" w:date="2024-11-19T18:07:22Z">
                <w:r>
                  <w:rPr>
                    <w:rFonts w:ascii="Arial" w:hAnsi="Arial" w:eastAsia="宋体"/>
                    <w:sz w:val="18"/>
                    <w:highlight w:val="none"/>
                    <w:lang w:val="sv-SE" w:eastAsia="zh-CN"/>
                    <w:rPrChange w:id="3864" w:author="CATT" w:date="2024-11-19T17:58:55Z">
                      <w:rPr>
                        <w:rFonts w:ascii="Arial" w:hAnsi="Arial" w:eastAsia="宋体"/>
                        <w:sz w:val="18"/>
                        <w:highlight w:val="magenta"/>
                        <w:lang w:val="sv-SE" w:eastAsia="zh-CN"/>
                      </w:rPr>
                    </w:rPrChange>
                  </w:rPr>
                  <w:delText>]</w:delText>
                </w:r>
              </w:del>
            </w:ins>
          </w:p>
        </w:tc>
        <w:tc>
          <w:tcPr>
            <w:tcW w:w="992" w:type="dxa"/>
            <w:vMerge w:val="continue"/>
            <w:vAlign w:val="center"/>
          </w:tcPr>
          <w:p w14:paraId="48486249">
            <w:pPr>
              <w:keepNext/>
              <w:keepLines/>
              <w:spacing w:after="0"/>
              <w:jc w:val="center"/>
              <w:rPr>
                <w:ins w:id="3865" w:author="Iana Siomina" w:date="2024-09-25T21:14:00Z"/>
                <w:rFonts w:ascii="Arial" w:hAnsi="Arial" w:eastAsia="宋体"/>
                <w:sz w:val="18"/>
                <w:lang w:val="sv-SE" w:eastAsia="zh-CN"/>
              </w:rPr>
            </w:pPr>
          </w:p>
        </w:tc>
        <w:tc>
          <w:tcPr>
            <w:tcW w:w="1134" w:type="dxa"/>
            <w:vAlign w:val="center"/>
          </w:tcPr>
          <w:p w14:paraId="1BEF5407">
            <w:pPr>
              <w:keepNext/>
              <w:keepLines/>
              <w:spacing w:after="0"/>
              <w:jc w:val="center"/>
              <w:rPr>
                <w:ins w:id="3866" w:author="Iana Siomina" w:date="2024-09-25T21:14:00Z"/>
                <w:rFonts w:ascii="Arial" w:hAnsi="Arial" w:eastAsia="宋体"/>
                <w:sz w:val="18"/>
              </w:rPr>
            </w:pPr>
            <w:ins w:id="3867" w:author="Iana Siomina" w:date="2024-09-25T21:14:00Z">
              <w:r>
                <w:rPr>
                  <w:rFonts w:ascii="Arial" w:hAnsi="Arial" w:eastAsia="宋体"/>
                  <w:sz w:val="18"/>
                </w:rPr>
                <w:t>≥ 132</w:t>
              </w:r>
            </w:ins>
          </w:p>
        </w:tc>
        <w:tc>
          <w:tcPr>
            <w:tcW w:w="1367" w:type="dxa"/>
            <w:vAlign w:val="center"/>
          </w:tcPr>
          <w:p w14:paraId="47774B49">
            <w:pPr>
              <w:keepNext/>
              <w:keepLines/>
              <w:spacing w:after="0"/>
              <w:jc w:val="center"/>
              <w:rPr>
                <w:ins w:id="3868" w:author="Iana Siomina" w:date="2024-09-25T21:14:00Z"/>
                <w:rFonts w:ascii="Arial" w:hAnsi="Arial" w:eastAsia="宋体"/>
                <w:sz w:val="18"/>
              </w:rPr>
            </w:pPr>
            <w:ins w:id="3869" w:author="Iana Siomina" w:date="2024-09-25T21:14:00Z">
              <w:r>
                <w:rPr>
                  <w:rFonts w:ascii="Arial" w:hAnsi="Arial" w:eastAsia="宋体"/>
                  <w:sz w:val="18"/>
                </w:rPr>
                <w:t>≥ 1</w:t>
              </w:r>
            </w:ins>
          </w:p>
        </w:tc>
        <w:tc>
          <w:tcPr>
            <w:tcW w:w="2040" w:type="dxa"/>
            <w:vAlign w:val="center"/>
          </w:tcPr>
          <w:p w14:paraId="469018F2">
            <w:pPr>
              <w:keepNext/>
              <w:keepLines/>
              <w:spacing w:after="0"/>
              <w:jc w:val="center"/>
              <w:rPr>
                <w:ins w:id="3870" w:author="Iana Siomina" w:date="2024-09-25T21:14:00Z"/>
                <w:rFonts w:ascii="Arial" w:hAnsi="Arial" w:eastAsia="宋体"/>
                <w:sz w:val="18"/>
              </w:rPr>
            </w:pPr>
            <w:ins w:id="3871" w:author="Iana Siomina" w:date="2024-09-25T21:14:00Z">
              <w:r>
                <w:rPr>
                  <w:rFonts w:ascii="Arial" w:hAnsi="Arial" w:eastAsia="宋体"/>
                  <w:sz w:val="18"/>
                </w:rPr>
                <w:t>Note 5</w:t>
              </w:r>
            </w:ins>
          </w:p>
        </w:tc>
        <w:tc>
          <w:tcPr>
            <w:tcW w:w="1134" w:type="dxa"/>
            <w:vAlign w:val="center"/>
          </w:tcPr>
          <w:p w14:paraId="2119C532">
            <w:pPr>
              <w:keepNext/>
              <w:keepLines/>
              <w:spacing w:after="0"/>
              <w:jc w:val="center"/>
              <w:rPr>
                <w:ins w:id="3872" w:author="Iana Siomina" w:date="2024-09-25T21:14:00Z"/>
                <w:rFonts w:ascii="Arial" w:hAnsi="Arial" w:eastAsia="宋体"/>
                <w:sz w:val="18"/>
              </w:rPr>
            </w:pPr>
            <w:ins w:id="3873" w:author="Iana Siomina" w:date="2024-09-25T21:14:00Z">
              <w:r>
                <w:rPr>
                  <w:rFonts w:ascii="Arial" w:hAnsi="Arial" w:eastAsia="宋体"/>
                  <w:sz w:val="18"/>
                </w:rPr>
                <w:t>Note 5</w:t>
              </w:r>
            </w:ins>
          </w:p>
        </w:tc>
        <w:tc>
          <w:tcPr>
            <w:tcW w:w="1275" w:type="dxa"/>
            <w:vAlign w:val="center"/>
          </w:tcPr>
          <w:p w14:paraId="74AEDB5D">
            <w:pPr>
              <w:keepNext/>
              <w:keepLines/>
              <w:spacing w:after="0"/>
              <w:jc w:val="center"/>
              <w:rPr>
                <w:ins w:id="3874" w:author="Iana Siomina" w:date="2024-09-25T21:14:00Z"/>
                <w:rFonts w:ascii="Arial" w:hAnsi="Arial" w:eastAsia="宋体"/>
                <w:sz w:val="18"/>
              </w:rPr>
            </w:pPr>
            <w:ins w:id="3875" w:author="Iana Siomina" w:date="2024-09-25T21:14:00Z">
              <w:r>
                <w:rPr>
                  <w:rFonts w:ascii="Arial" w:hAnsi="Arial" w:eastAsia="宋体"/>
                  <w:sz w:val="18"/>
                </w:rPr>
                <w:t>Note 5</w:t>
              </w:r>
            </w:ins>
          </w:p>
        </w:tc>
      </w:tr>
      <w:tr w14:paraId="3C9EF9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876" w:author="Iana Siomina" w:date="2024-09-25T21:14:00Z"/>
        </w:trPr>
        <w:tc>
          <w:tcPr>
            <w:tcW w:w="10064" w:type="dxa"/>
            <w:gridSpan w:val="8"/>
            <w:vAlign w:val="center"/>
          </w:tcPr>
          <w:p w14:paraId="0BDEF390">
            <w:pPr>
              <w:keepNext/>
              <w:keepLines/>
              <w:spacing w:after="0"/>
              <w:ind w:left="851" w:hanging="851"/>
              <w:rPr>
                <w:ins w:id="3877" w:author="Iana Siomina" w:date="2024-09-25T21:14:00Z"/>
                <w:rFonts w:ascii="Arial" w:hAnsi="Arial" w:eastAsia="宋体"/>
                <w:sz w:val="18"/>
              </w:rPr>
            </w:pPr>
            <w:ins w:id="3878" w:author="Iana Siomina" w:date="2024-09-25T21:14:00Z">
              <w:r>
                <w:rPr>
                  <w:rFonts w:ascii="Arial" w:hAnsi="Arial" w:eastAsia="宋体"/>
                  <w:sz w:val="18"/>
                </w:rPr>
                <w:t>NOTE 1:</w:t>
              </w:r>
            </w:ins>
            <w:ins w:id="3879" w:author="Iana Siomina" w:date="2024-09-25T21:14:00Z">
              <w:r>
                <w:rPr>
                  <w:rFonts w:ascii="Arial" w:hAnsi="Arial" w:eastAsia="宋体"/>
                  <w:sz w:val="18"/>
                </w:rPr>
                <w:tab/>
              </w:r>
            </w:ins>
            <w:ins w:id="3880" w:author="Iana Siomina" w:date="2024-09-25T21:14:00Z">
              <w:r>
                <w:rPr>
                  <w:rFonts w:ascii="Arial" w:hAnsi="Arial" w:eastAsia="宋体"/>
                  <w:sz w:val="18"/>
                </w:rPr>
                <w:t>Minimum PRS bandwidth, which is minimum of the PRS bandwidths of the reference resource and the measured neighbour resource i.</w:t>
              </w:r>
            </w:ins>
          </w:p>
          <w:p w14:paraId="03328BCC">
            <w:pPr>
              <w:keepNext/>
              <w:keepLines/>
              <w:spacing w:after="0"/>
              <w:ind w:left="851" w:hanging="851"/>
              <w:rPr>
                <w:ins w:id="3881" w:author="Iana Siomina" w:date="2024-09-25T21:14:00Z"/>
                <w:rFonts w:ascii="Arial" w:hAnsi="Arial" w:eastAsia="宋体"/>
                <w:iCs/>
                <w:sz w:val="18"/>
                <w:szCs w:val="18"/>
                <w:lang w:val="en-US" w:eastAsia="zh-CN"/>
              </w:rPr>
            </w:pPr>
            <w:ins w:id="3882" w:author="Iana Siomina" w:date="2024-09-25T21:14:00Z">
              <w:r>
                <w:rPr>
                  <w:rFonts w:ascii="Arial" w:hAnsi="Arial" w:eastAsia="宋体"/>
                  <w:sz w:val="18"/>
                </w:rPr>
                <w:t xml:space="preserve">NOTE 2: </w:t>
              </w:r>
            </w:ins>
            <w:ins w:id="3883" w:author="Iana Siomina" w:date="2024-09-25T21:14:00Z">
              <w:r>
                <w:rPr>
                  <w:rFonts w:ascii="Arial" w:hAnsi="Arial" w:eastAsia="宋体"/>
                  <w:sz w:val="18"/>
                </w:rPr>
                <w:tab/>
              </w:r>
            </w:ins>
            <w:ins w:id="3884" w:author="Iana Siomina" w:date="2024-09-25T21:14:00Z">
              <w:r>
                <w:rPr>
                  <w:rFonts w:ascii="Arial" w:hAnsi="Arial" w:eastAsia="宋体"/>
                  <w:sz w:val="18"/>
                </w:rPr>
                <w:t xml:space="preserve">Minimum number of PRS resource repetitions among the reference resource and the measured neighbour resource i. </w:t>
              </w:r>
            </w:ins>
            <m:oMath>
              <m:sSubSup>
                <m:sSubSupPr>
                  <m:ctrlPr>
                    <w:ins w:id="3885" w:author="Iana Siomina" w:date="2024-09-25T21:14:00Z">
                      <w:rPr>
                        <w:rFonts w:ascii="Cambria Math" w:hAnsi="Cambria Math" w:eastAsia="宋体"/>
                        <w:i/>
                        <w:sz w:val="18"/>
                      </w:rPr>
                    </w:ins>
                  </m:ctrlPr>
                </m:sSubSupPr>
                <m:e>
                  <w:ins w:id="3886" w:author="Iana Siomina" w:date="2024-09-25T21:14:00Z">
                    <m:r>
                      <m:rPr/>
                      <w:rPr>
                        <w:rFonts w:ascii="Cambria Math" w:hAnsi="Cambria Math" w:eastAsia="宋体"/>
                        <w:sz w:val="18"/>
                      </w:rPr>
                      <m:t>T</m:t>
                    </m:r>
                  </w:ins>
                  <m:ctrlPr>
                    <w:ins w:id="3887" w:author="Iana Siomina" w:date="2024-09-25T21:14:00Z">
                      <w:rPr>
                        <w:rFonts w:ascii="Cambria Math" w:hAnsi="Cambria Math" w:eastAsia="宋体"/>
                        <w:i/>
                        <w:sz w:val="18"/>
                      </w:rPr>
                    </w:ins>
                  </m:ctrlPr>
                </m:e>
                <m:sub>
                  <w:ins w:id="3888" w:author="Iana Siomina" w:date="2024-09-25T21:14:00Z">
                    <m:r>
                      <m:rPr>
                        <m:nor/>
                        <m:sty m:val="p"/>
                      </m:rPr>
                      <w:rPr>
                        <w:rFonts w:ascii="Cambria Math" w:hAnsi="Cambria Math" w:eastAsia="宋体"/>
                        <w:b w:val="0"/>
                        <w:i w:val="0"/>
                        <w:sz w:val="18"/>
                      </w:rPr>
                      <m:t>rep</m:t>
                    </m:r>
                  </w:ins>
                  <m:ctrlPr>
                    <w:ins w:id="3889" w:author="Iana Siomina" w:date="2024-09-25T21:14:00Z">
                      <w:rPr>
                        <w:rFonts w:ascii="Cambria Math" w:hAnsi="Cambria Math" w:eastAsia="宋体"/>
                        <w:i/>
                        <w:sz w:val="18"/>
                      </w:rPr>
                    </w:ins>
                  </m:ctrlPr>
                </m:sub>
                <m:sup>
                  <w:ins w:id="3890" w:author="Iana Siomina" w:date="2024-09-25T21:14:00Z">
                    <m:r>
                      <m:rPr>
                        <m:nor/>
                        <m:sty m:val="p"/>
                      </m:rPr>
                      <w:rPr>
                        <w:rFonts w:ascii="Cambria Math" w:hAnsi="Cambria Math" w:eastAsia="宋体"/>
                        <w:b w:val="0"/>
                        <w:i w:val="0"/>
                        <w:sz w:val="18"/>
                      </w:rPr>
                      <m:t>PRS</m:t>
                    </m:r>
                  </w:ins>
                  <m:ctrlPr>
                    <w:ins w:id="3891" w:author="Iana Siomina" w:date="2024-09-25T21:14:00Z">
                      <w:rPr>
                        <w:rFonts w:ascii="Cambria Math" w:hAnsi="Cambria Math" w:eastAsia="宋体"/>
                        <w:i/>
                        <w:sz w:val="18"/>
                      </w:rPr>
                    </w:ins>
                  </m:ctrlPr>
                </m:sup>
              </m:sSubSup>
              <w:ins w:id="3892" w:author="Iana Siomina" w:date="2024-09-25T21:14:00Z">
                <m:r>
                  <m:rPr/>
                  <w:rPr>
                    <w:rFonts w:ascii="Cambria Math" w:hAnsi="Cambria Math" w:eastAsia="宋体"/>
                    <w:sz w:val="18"/>
                  </w:rPr>
                  <m:t xml:space="preserve">, </m:t>
                </m:r>
              </w:ins>
              <m:sSub>
                <m:sSubPr>
                  <m:ctrlPr>
                    <w:ins w:id="3893" w:author="Iana Siomina" w:date="2024-09-25T21:14:00Z">
                      <w:rPr>
                        <w:rFonts w:ascii="Cambria Math" w:hAnsi="Cambria Math" w:eastAsia="宋体"/>
                        <w:sz w:val="18"/>
                      </w:rPr>
                    </w:ins>
                  </m:ctrlPr>
                </m:sSubPr>
                <m:e>
                  <w:ins w:id="3894" w:author="Iana Siomina" w:date="2024-09-25T21:14:00Z">
                    <m:r>
                      <m:rPr/>
                      <w:rPr>
                        <w:rFonts w:ascii="Cambria Math" w:hAnsi="Cambria Math" w:eastAsia="宋体"/>
                        <w:sz w:val="18"/>
                      </w:rPr>
                      <m:t>L</m:t>
                    </m:r>
                  </w:ins>
                  <m:ctrlPr>
                    <w:ins w:id="3895" w:author="Iana Siomina" w:date="2024-09-25T21:14:00Z">
                      <w:rPr>
                        <w:rFonts w:ascii="Cambria Math" w:hAnsi="Cambria Math" w:eastAsia="宋体"/>
                        <w:sz w:val="18"/>
                      </w:rPr>
                    </w:ins>
                  </m:ctrlPr>
                </m:e>
                <m:sub>
                  <w:ins w:id="3896" w:author="Iana Siomina" w:date="2024-09-25T21:14:00Z">
                    <m:r>
                      <m:rPr>
                        <m:nor/>
                        <m:sty m:val="p"/>
                      </m:rPr>
                      <w:rPr>
                        <w:rFonts w:ascii="Arial" w:hAnsi="Arial" w:eastAsia="宋体"/>
                        <w:b w:val="0"/>
                        <w:i w:val="0"/>
                        <w:sz w:val="18"/>
                      </w:rPr>
                      <m:t>PRS</m:t>
                    </m:r>
                  </w:ins>
                  <m:ctrlPr>
                    <w:ins w:id="3897" w:author="Iana Siomina" w:date="2024-09-25T21:14:00Z">
                      <w:rPr>
                        <w:rFonts w:ascii="Cambria Math" w:hAnsi="Cambria Math" w:eastAsia="宋体"/>
                        <w:sz w:val="18"/>
                      </w:rPr>
                    </w:ins>
                  </m:ctrlPr>
                </m:sub>
              </m:sSub>
              <w:ins w:id="3898" w:author="Iana Siomina" w:date="2024-09-25T21:14:00Z">
                <m:r>
                  <m:rPr/>
                  <w:rPr>
                    <w:rFonts w:ascii="Cambria Math" w:hAnsi="Cambria Math" w:eastAsia="宋体"/>
                    <w:sz w:val="18"/>
                  </w:rPr>
                  <m:t xml:space="preserve"> ,</m:t>
                </m:r>
              </w:ins>
              <m:sSubSup>
                <m:sSubSupPr>
                  <m:ctrlPr>
                    <w:ins w:id="3899" w:author="Iana Siomina" w:date="2024-09-25T21:14:00Z">
                      <w:rPr>
                        <w:rFonts w:ascii="Cambria Math" w:hAnsi="Cambria Math" w:eastAsia="宋体"/>
                        <w:i/>
                        <w:sz w:val="18"/>
                      </w:rPr>
                    </w:ins>
                  </m:ctrlPr>
                </m:sSubSupPr>
                <m:e>
                  <w:ins w:id="3900" w:author="Iana Siomina" w:date="2024-09-25T21:14:00Z">
                    <m:r>
                      <m:rPr/>
                      <w:rPr>
                        <w:rFonts w:ascii="Cambria Math" w:hAnsi="Cambria Math" w:eastAsia="宋体"/>
                        <w:sz w:val="18"/>
                      </w:rPr>
                      <m:t>K</m:t>
                    </m:r>
                  </w:ins>
                  <m:ctrlPr>
                    <w:ins w:id="3901" w:author="Iana Siomina" w:date="2024-09-25T21:14:00Z">
                      <w:rPr>
                        <w:rFonts w:ascii="Cambria Math" w:hAnsi="Cambria Math" w:eastAsia="宋体"/>
                        <w:i/>
                        <w:sz w:val="18"/>
                      </w:rPr>
                    </w:ins>
                  </m:ctrlPr>
                </m:e>
                <m:sub>
                  <w:ins w:id="3902" w:author="Iana Siomina" w:date="2024-09-25T21:14:00Z">
                    <m:r>
                      <m:rPr>
                        <m:nor/>
                        <m:sty m:val="p"/>
                      </m:rPr>
                      <w:rPr>
                        <w:rFonts w:ascii="Cambria Math" w:hAnsi="Cambria Math" w:eastAsia="宋体"/>
                        <w:b w:val="0"/>
                        <w:i w:val="0"/>
                        <w:sz w:val="18"/>
                      </w:rPr>
                      <m:t>comb</m:t>
                    </m:r>
                  </w:ins>
                  <m:ctrlPr>
                    <w:ins w:id="3903" w:author="Iana Siomina" w:date="2024-09-25T21:14:00Z">
                      <w:rPr>
                        <w:rFonts w:ascii="Cambria Math" w:hAnsi="Cambria Math" w:eastAsia="宋体"/>
                        <w:i/>
                        <w:sz w:val="18"/>
                      </w:rPr>
                    </w:ins>
                  </m:ctrlPr>
                </m:sub>
                <m:sup>
                  <w:ins w:id="3904" w:author="Iana Siomina" w:date="2024-09-25T21:14:00Z">
                    <m:r>
                      <m:rPr>
                        <m:nor/>
                        <m:sty m:val="p"/>
                      </m:rPr>
                      <w:rPr>
                        <w:rFonts w:ascii="Cambria Math" w:hAnsi="Cambria Math" w:eastAsia="宋体"/>
                        <w:b w:val="0"/>
                        <w:i w:val="0"/>
                        <w:sz w:val="18"/>
                      </w:rPr>
                      <m:t>PRS</m:t>
                    </m:r>
                  </w:ins>
                  <m:ctrlPr>
                    <w:ins w:id="3905" w:author="Iana Siomina" w:date="2024-09-25T21:14:00Z">
                      <w:rPr>
                        <w:rFonts w:ascii="Cambria Math" w:hAnsi="Cambria Math" w:eastAsia="宋体"/>
                        <w:i/>
                        <w:sz w:val="18"/>
                      </w:rPr>
                    </w:ins>
                  </m:ctrlPr>
                </m:sup>
              </m:sSubSup>
            </m:oMath>
            <w:ins w:id="3906" w:author="Iana Siomina" w:date="2024-09-25T21:14:00Z">
              <w:r>
                <w:rPr>
                  <w:rFonts w:ascii="Arial" w:hAnsi="Arial" w:eastAsia="宋体"/>
                  <w:b/>
                  <w:bCs/>
                  <w:sz w:val="18"/>
                  <w:lang w:eastAsia="zh-CN"/>
                </w:rPr>
                <w:t xml:space="preserve"> </w:t>
              </w:r>
            </w:ins>
            <w:ins w:id="3907" w:author="Iana Siomina" w:date="2024-09-25T21:14:00Z">
              <w:r>
                <w:rPr>
                  <w:rFonts w:ascii="Arial" w:hAnsi="Arial" w:eastAsia="宋体"/>
                  <w:sz w:val="18"/>
                  <w:szCs w:val="18"/>
                </w:rPr>
                <w:t xml:space="preserve">are configured by higher layer parameter </w:t>
              </w:r>
            </w:ins>
            <w:ins w:id="3908" w:author="Iana Siomina" w:date="2024-09-25T21:14:00Z">
              <w:r>
                <w:rPr>
                  <w:rFonts w:ascii="Arial" w:hAnsi="Arial" w:eastAsia="宋体"/>
                  <w:i/>
                  <w:sz w:val="18"/>
                  <w:szCs w:val="18"/>
                </w:rPr>
                <w:t>dl-PRS-ResourceRepetitionFactor, dl-PRS-NumSymbols and dl-PRS-CombSizeN</w:t>
              </w:r>
            </w:ins>
            <w:ins w:id="3909" w:author="Iana Siomina" w:date="2024-09-25T21:14:00Z">
              <w:r>
                <w:rPr>
                  <w:rFonts w:ascii="Arial" w:hAnsi="Arial" w:eastAsia="宋体"/>
                  <w:iCs/>
                  <w:sz w:val="18"/>
                  <w:szCs w:val="18"/>
                </w:rPr>
                <w:t>defined in TS 37.355 [34], respectively</w:t>
              </w:r>
            </w:ins>
            <w:ins w:id="3910" w:author="Iana Siomina" w:date="2024-09-25T21:14:00Z">
              <w:r>
                <w:rPr>
                  <w:rFonts w:ascii="Arial" w:hAnsi="Arial" w:eastAsia="宋体"/>
                  <w:iCs/>
                  <w:sz w:val="18"/>
                  <w:szCs w:val="18"/>
                  <w:lang w:val="en-US" w:eastAsia="zh-CN"/>
                </w:rPr>
                <w:t>.</w:t>
              </w:r>
            </w:ins>
          </w:p>
          <w:p w14:paraId="4529B23A">
            <w:pPr>
              <w:keepNext/>
              <w:keepLines/>
              <w:spacing w:after="0"/>
              <w:ind w:left="851" w:hanging="851"/>
              <w:rPr>
                <w:ins w:id="3911" w:author="Iana Siomina" w:date="2024-09-25T21:14:00Z"/>
                <w:rFonts w:ascii="Arial" w:hAnsi="Arial" w:eastAsia="宋体"/>
                <w:sz w:val="18"/>
              </w:rPr>
            </w:pPr>
            <w:ins w:id="3912" w:author="Iana Siomina" w:date="2024-09-25T21:14:00Z">
              <w:r>
                <w:rPr>
                  <w:rFonts w:ascii="Arial" w:hAnsi="Arial" w:eastAsia="宋体"/>
                  <w:sz w:val="18"/>
                </w:rPr>
                <w:t>N</w:t>
              </w:r>
            </w:ins>
            <w:ins w:id="3913" w:author="Iana Siomina" w:date="2024-09-25T21:14:00Z">
              <w:r>
                <w:rPr>
                  <w:rFonts w:ascii="Arial" w:hAnsi="Arial" w:eastAsia="宋体"/>
                  <w:sz w:val="18"/>
                  <w:lang w:eastAsia="zh-CN"/>
                </w:rPr>
                <w:t>OTE</w:t>
              </w:r>
            </w:ins>
            <w:ins w:id="3914" w:author="Iana Siomina" w:date="2024-09-25T21:14:00Z">
              <w:r>
                <w:rPr>
                  <w:rFonts w:ascii="Arial" w:hAnsi="Arial" w:eastAsia="宋体"/>
                  <w:sz w:val="18"/>
                </w:rPr>
                <w:t xml:space="preserve"> 3:</w:t>
              </w:r>
            </w:ins>
            <w:ins w:id="3915" w:author="Iana Siomina" w:date="2024-09-25T21:14:00Z">
              <w:r>
                <w:rPr>
                  <w:rFonts w:ascii="Arial" w:hAnsi="Arial" w:eastAsia="宋体"/>
                  <w:sz w:val="18"/>
                </w:rPr>
                <w:tab/>
              </w:r>
            </w:ins>
            <w:ins w:id="3916" w:author="Iana Siomina" w:date="2024-09-25T21:14:00Z">
              <w:r>
                <w:rPr>
                  <w:rFonts w:ascii="Arial" w:hAnsi="Arial" w:eastAsia="宋体"/>
                  <w:sz w:val="18"/>
                </w:rPr>
                <w:t>Io is assumed to have constant EPRE across the bandwidth.</w:t>
              </w:r>
            </w:ins>
          </w:p>
          <w:p w14:paraId="6BA73FD9">
            <w:pPr>
              <w:keepNext/>
              <w:keepLines/>
              <w:spacing w:after="0"/>
              <w:ind w:left="851" w:hanging="851"/>
              <w:rPr>
                <w:ins w:id="3917" w:author="Iana Siomina" w:date="2024-10-23T14:22:00Z"/>
                <w:rFonts w:ascii="Arial" w:hAnsi="Arial" w:eastAsia="宋体"/>
                <w:sz w:val="18"/>
              </w:rPr>
            </w:pPr>
            <w:ins w:id="3918" w:author="Iana Siomina" w:date="2024-09-25T21:14:00Z">
              <w:r>
                <w:rPr>
                  <w:rFonts w:ascii="Arial" w:hAnsi="Arial" w:eastAsia="宋体"/>
                  <w:sz w:val="18"/>
                </w:rPr>
                <w:t>N</w:t>
              </w:r>
            </w:ins>
            <w:ins w:id="3919" w:author="Iana Siomina" w:date="2024-09-25T21:14:00Z">
              <w:r>
                <w:rPr>
                  <w:rFonts w:ascii="Arial" w:hAnsi="Arial" w:eastAsia="宋体"/>
                  <w:sz w:val="18"/>
                  <w:lang w:eastAsia="zh-CN"/>
                </w:rPr>
                <w:t>OTE</w:t>
              </w:r>
            </w:ins>
            <w:ins w:id="3920" w:author="Iana Siomina" w:date="2024-09-25T21:14:00Z">
              <w:r>
                <w:rPr>
                  <w:rFonts w:ascii="Arial" w:hAnsi="Arial" w:eastAsia="宋体"/>
                  <w:sz w:val="18"/>
                </w:rPr>
                <w:t xml:space="preserve"> 4:</w:t>
              </w:r>
            </w:ins>
            <w:ins w:id="3921" w:author="Iana Siomina" w:date="2024-09-25T21:14:00Z">
              <w:r>
                <w:rPr>
                  <w:rFonts w:ascii="Arial" w:hAnsi="Arial" w:eastAsia="宋体"/>
                  <w:sz w:val="18"/>
                </w:rPr>
                <w:tab/>
              </w:r>
            </w:ins>
            <w:ins w:id="3922" w:author="Iana Siomina" w:date="2024-09-25T21:14:00Z">
              <w:r>
                <w:rPr>
                  <w:rFonts w:ascii="Arial" w:hAnsi="Arial" w:eastAsia="宋体"/>
                  <w:sz w:val="18"/>
                </w:rPr>
                <w:t>NR operating band groups in FR1 are as defined in clause 3.5.2.</w:t>
              </w:r>
            </w:ins>
          </w:p>
          <w:p w14:paraId="0A496471">
            <w:pPr>
              <w:keepNext/>
              <w:keepLines/>
              <w:spacing w:after="0"/>
              <w:ind w:left="851" w:hanging="851"/>
              <w:rPr>
                <w:ins w:id="3923" w:author="Iana Siomina" w:date="2024-09-25T21:14:00Z"/>
                <w:rFonts w:ascii="Arial" w:hAnsi="Arial" w:eastAsia="宋体"/>
                <w:sz w:val="18"/>
              </w:rPr>
            </w:pPr>
            <w:ins w:id="3924" w:author="Iana Siomina" w:date="2024-10-23T14:22:00Z">
              <w:r>
                <w:rPr>
                  <w:rFonts w:ascii="Arial" w:hAnsi="Arial" w:eastAsia="宋体"/>
                  <w:sz w:val="18"/>
                  <w:lang w:val="en-US"/>
                </w:rPr>
                <w:t xml:space="preserve">NOTE 5:   </w:t>
              </w:r>
            </w:ins>
            <w:ins w:id="3925" w:author="Iana Siomina" w:date="2024-10-23T14:22:00Z">
              <w:r>
                <w:rPr>
                  <w:rFonts w:ascii="Arial" w:hAnsi="Arial" w:eastAsia="宋体"/>
                  <w:sz w:val="18"/>
                </w:rPr>
                <w:t xml:space="preserve">The same bands and the same Io conditions for each band apply for this requirement as for the corresponding </w:t>
              </w:r>
            </w:ins>
            <w:ins w:id="3926" w:author="Iana Siomina" w:date="2024-10-23T14:22:00Z">
              <w:r>
                <w:rPr>
                  <w:rFonts w:ascii="Arial" w:hAnsi="Arial" w:eastAsia="宋体"/>
                  <w:sz w:val="18"/>
                  <w:lang w:val="en-US"/>
                </w:rPr>
                <w:t xml:space="preserve">                </w:t>
              </w:r>
            </w:ins>
            <w:ins w:id="3927" w:author="Iana Siomina" w:date="2024-10-23T14:22:00Z">
              <w:r>
                <w:rPr>
                  <w:rFonts w:ascii="Arial" w:hAnsi="Arial" w:eastAsia="宋体"/>
                  <w:sz w:val="18"/>
                </w:rPr>
                <w:t>requirement with the PRS bandwidth of the smallest RB number for the corresponding SCS.</w:t>
              </w:r>
            </w:ins>
          </w:p>
        </w:tc>
      </w:tr>
    </w:tbl>
    <w:p w14:paraId="39CBE60F">
      <w:pPr>
        <w:rPr>
          <w:ins w:id="3928" w:author="Iana Siomina" w:date="2024-11-02T19:44:00Z"/>
          <w:rFonts w:eastAsia="宋体"/>
        </w:rPr>
      </w:pPr>
    </w:p>
    <w:p w14:paraId="5E45ABEF">
      <w:pPr>
        <w:keepNext/>
        <w:keepLines/>
        <w:spacing w:before="60"/>
        <w:jc w:val="center"/>
        <w:rPr>
          <w:ins w:id="3929" w:author="Iana Siomina" w:date="2024-09-25T21:14:00Z"/>
          <w:rFonts w:ascii="Arial" w:hAnsi="Arial" w:eastAsia="宋体"/>
          <w:b/>
        </w:rPr>
      </w:pPr>
      <w:ins w:id="3930" w:author="Iana Siomina" w:date="2024-09-25T21:14:00Z">
        <w:r>
          <w:rPr>
            <w:rFonts w:ascii="Arial" w:hAnsi="Arial" w:eastAsia="宋体"/>
            <w:b/>
          </w:rPr>
          <w:t>Table 10.1.44.2-</w:t>
        </w:r>
      </w:ins>
      <w:ins w:id="3931" w:author="Iana Siomina" w:date="2024-09-25T21:14:00Z">
        <w:r>
          <w:rPr>
            <w:rFonts w:ascii="Arial" w:hAnsi="Arial" w:eastAsia="宋体"/>
            <w:b/>
            <w:lang w:val="en-US"/>
          </w:rPr>
          <w:t>2</w:t>
        </w:r>
      </w:ins>
      <w:ins w:id="3932" w:author="Iana Siomina" w:date="2024-09-25T21:14:00Z">
        <w:r>
          <w:rPr>
            <w:rFonts w:ascii="Arial" w:hAnsi="Arial" w:eastAsia="宋体"/>
            <w:b/>
          </w:rPr>
          <w:t xml:space="preserve">: DL RSCP </w:t>
        </w:r>
      </w:ins>
      <w:ins w:id="3933" w:author="Iana Siomina" w:date="2024-09-25T21:14:00Z">
        <w:r>
          <w:rPr>
            <w:rFonts w:ascii="Arial" w:hAnsi="Arial" w:eastAsia="宋体"/>
            <w:b/>
            <w:lang w:val="en-US"/>
          </w:rPr>
          <w:t xml:space="preserve">relative </w:t>
        </w:r>
      </w:ins>
      <w:ins w:id="3934" w:author="Iana Siomina" w:date="2024-09-25T21:14:00Z">
        <w:r>
          <w:rPr>
            <w:rFonts w:ascii="Arial" w:hAnsi="Arial" w:eastAsia="宋体"/>
            <w:b/>
          </w:rPr>
          <w:t xml:space="preserve">accuracy in FR1 for </w:t>
        </w:r>
      </w:ins>
      <w:ins w:id="3935" w:author="Iana Siomina" w:date="2024-09-25T21:14:00Z">
        <w:r>
          <w:rPr>
            <w:rFonts w:ascii="Arial" w:hAnsi="Arial" w:eastAsia="宋体"/>
            <w:b/>
            <w:lang w:val="en-US"/>
          </w:rPr>
          <w:t>two-tap</w:t>
        </w:r>
      </w:ins>
      <w:ins w:id="3936" w:author="Iana Siomina" w:date="2024-09-25T21:14:00Z">
        <w:r>
          <w:rPr>
            <w:rFonts w:ascii="Arial" w:hAnsi="Arial" w:eastAsia="宋体"/>
            <w:b/>
          </w:rPr>
          <w:t xml:space="preserve"> channel </w:t>
        </w:r>
      </w:ins>
    </w:p>
    <w:tbl>
      <w:tblPr>
        <w:tblStyle w:val="59"/>
        <w:tblW w:w="89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43"/>
        <w:gridCol w:w="992"/>
        <w:gridCol w:w="1134"/>
        <w:gridCol w:w="1367"/>
        <w:gridCol w:w="2040"/>
        <w:gridCol w:w="1134"/>
        <w:gridCol w:w="1275"/>
      </w:tblGrid>
      <w:tr w14:paraId="41129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37" w:author="Iana Siomina" w:date="2024-09-25T21:14:00Z"/>
        </w:trPr>
        <w:tc>
          <w:tcPr>
            <w:tcW w:w="1043" w:type="dxa"/>
            <w:vMerge w:val="restart"/>
            <w:vAlign w:val="center"/>
          </w:tcPr>
          <w:p w14:paraId="31E1CB8A">
            <w:pPr>
              <w:keepNext/>
              <w:keepLines/>
              <w:spacing w:after="0"/>
              <w:jc w:val="center"/>
              <w:rPr>
                <w:ins w:id="3938" w:author="Iana Siomina" w:date="2024-09-25T21:14:00Z"/>
                <w:rFonts w:ascii="Arial" w:hAnsi="Arial" w:eastAsia="宋体"/>
                <w:b/>
                <w:sz w:val="18"/>
              </w:rPr>
            </w:pPr>
            <w:ins w:id="3939" w:author="Iana Siomina" w:date="2024-09-25T21:14:00Z">
              <w:r>
                <w:rPr>
                  <w:rFonts w:ascii="Arial" w:hAnsi="Arial" w:eastAsia="宋体"/>
                  <w:b/>
                  <w:sz w:val="18"/>
                </w:rPr>
                <w:t>Accuracy</w:t>
              </w:r>
            </w:ins>
          </w:p>
          <w:p w14:paraId="3E4A2D32">
            <w:pPr>
              <w:keepNext/>
              <w:keepLines/>
              <w:spacing w:after="0"/>
              <w:jc w:val="center"/>
              <w:rPr>
                <w:ins w:id="3940" w:author="Iana Siomina" w:date="2024-09-25T21:14:00Z"/>
                <w:rFonts w:ascii="Arial" w:hAnsi="Arial" w:eastAsia="宋体"/>
                <w:b/>
                <w:sz w:val="15"/>
                <w:szCs w:val="16"/>
              </w:rPr>
            </w:pPr>
            <w:ins w:id="3941" w:author="Iana Siomina" w:date="2024-09-25T21:14:00Z">
              <w:r>
                <w:rPr>
                  <w:rFonts w:ascii="Arial" w:hAnsi="Arial" w:eastAsia="宋体"/>
                  <w:b/>
                  <w:sz w:val="11"/>
                  <w:szCs w:val="13"/>
                </w:rPr>
                <w:t>(</w:t>
              </w:r>
            </w:ins>
            <w:ins w:id="3942" w:author="Iana Siomina" w:date="2024-09-25T21:14:00Z">
              <w:r>
                <w:rPr>
                  <w:rFonts w:ascii="Arial" w:hAnsi="Arial" w:eastAsia="宋体"/>
                  <w:b/>
                  <w:sz w:val="15"/>
                  <w:szCs w:val="16"/>
                </w:rPr>
                <w:t>PRS Ês/Iot)</w:t>
              </w:r>
            </w:ins>
            <w:ins w:id="3943" w:author="Iana Siomina" w:date="2024-09-25T21:14:00Z">
              <w:r>
                <w:rPr>
                  <w:rFonts w:ascii="Arial" w:hAnsi="Arial" w:eastAsia="宋体"/>
                  <w:b/>
                  <w:sz w:val="15"/>
                  <w:szCs w:val="16"/>
                  <w:vertAlign w:val="subscript"/>
                </w:rPr>
                <w:t xml:space="preserve">ref </w:t>
              </w:r>
            </w:ins>
            <w:ins w:id="3944" w:author="Iana Siomina" w:date="2024-09-25T21:14:00Z">
              <w:r>
                <w:rPr>
                  <w:rFonts w:ascii="Arial" w:hAnsi="Arial" w:eastAsia="宋体"/>
                  <w:b/>
                  <w:sz w:val="15"/>
                  <w:szCs w:val="16"/>
                </w:rPr>
                <w:t xml:space="preserve">≥ </w:t>
              </w:r>
            </w:ins>
            <w:ins w:id="3945" w:author="Iana Siomina" w:date="2024-09-25T21:14:00Z">
              <w:r>
                <w:rPr>
                  <w:rFonts w:ascii="Arial" w:hAnsi="Arial" w:eastAsia="宋体"/>
                  <w:b/>
                  <w:sz w:val="15"/>
                  <w:szCs w:val="16"/>
                  <w:lang w:val="en-US"/>
                </w:rPr>
                <w:t xml:space="preserve">  </w:t>
              </w:r>
            </w:ins>
            <w:ins w:id="3946" w:author="Iana Siomina" w:date="2024-09-25T21:14:00Z">
              <w:r>
                <w:rPr>
                  <w:rFonts w:ascii="Arial" w:hAnsi="Arial" w:eastAsia="宋体"/>
                  <w:b/>
                  <w:sz w:val="15"/>
                  <w:szCs w:val="16"/>
                </w:rPr>
                <w:t>0dB</w:t>
              </w:r>
            </w:ins>
          </w:p>
          <w:p w14:paraId="3EB4BC9E">
            <w:pPr>
              <w:keepNext/>
              <w:keepLines/>
              <w:spacing w:after="0"/>
              <w:jc w:val="center"/>
              <w:rPr>
                <w:ins w:id="3947" w:author="Iana Siomina" w:date="2024-09-25T21:14:00Z"/>
                <w:rFonts w:ascii="Arial" w:hAnsi="Arial" w:eastAsia="宋体"/>
                <w:b/>
                <w:sz w:val="15"/>
                <w:szCs w:val="16"/>
              </w:rPr>
            </w:pPr>
          </w:p>
          <w:p w14:paraId="36B4D0FE">
            <w:pPr>
              <w:keepNext/>
              <w:keepLines/>
              <w:spacing w:after="0"/>
              <w:jc w:val="center"/>
              <w:rPr>
                <w:ins w:id="3948" w:author="Iana Siomina" w:date="2024-09-25T21:14:00Z"/>
                <w:rFonts w:ascii="Arial" w:hAnsi="Arial" w:eastAsia="宋体"/>
                <w:b/>
                <w:sz w:val="15"/>
                <w:szCs w:val="16"/>
                <w:lang w:val="sv-SE"/>
              </w:rPr>
            </w:pPr>
            <w:ins w:id="3949" w:author="Iana Siomina" w:date="2024-09-25T21:14:00Z">
              <w:r>
                <w:rPr>
                  <w:rFonts w:ascii="Arial" w:hAnsi="Arial" w:eastAsia="宋体"/>
                  <w:b/>
                  <w:sz w:val="15"/>
                  <w:szCs w:val="16"/>
                </w:rPr>
                <w:t xml:space="preserve"> </w:t>
              </w:r>
            </w:ins>
            <w:ins w:id="3950" w:author="Iana Siomina" w:date="2024-09-25T21:14:00Z">
              <w:r>
                <w:rPr>
                  <w:rFonts w:ascii="Arial" w:hAnsi="Arial" w:eastAsia="宋体"/>
                  <w:b/>
                  <w:sz w:val="15"/>
                  <w:szCs w:val="16"/>
                  <w:lang w:val="sv-SE"/>
                </w:rPr>
                <w:t>(PRS Ês/Iot)</w:t>
              </w:r>
            </w:ins>
            <w:ins w:id="3951" w:author="Iana Siomina" w:date="2024-09-25T21:14:00Z">
              <w:r>
                <w:rPr>
                  <w:rFonts w:ascii="Arial" w:hAnsi="Arial" w:eastAsia="宋体"/>
                  <w:b/>
                  <w:i/>
                  <w:sz w:val="15"/>
                  <w:szCs w:val="16"/>
                  <w:vertAlign w:val="subscript"/>
                  <w:lang w:val="sv-SE"/>
                </w:rPr>
                <w:t>i</w:t>
              </w:r>
            </w:ins>
            <w:ins w:id="3952" w:author="Iana Siomina" w:date="2024-09-25T21:14:00Z">
              <w:r>
                <w:rPr>
                  <w:rFonts w:ascii="Arial" w:hAnsi="Arial" w:eastAsia="宋体"/>
                  <w:b/>
                  <w:sz w:val="15"/>
                  <w:szCs w:val="16"/>
                  <w:lang w:val="sv-SE"/>
                </w:rPr>
                <w:t xml:space="preserve"> ≥ </w:t>
              </w:r>
            </w:ins>
          </w:p>
          <w:p w14:paraId="51C260B6">
            <w:pPr>
              <w:keepNext/>
              <w:keepLines/>
              <w:spacing w:after="0"/>
              <w:jc w:val="center"/>
              <w:rPr>
                <w:ins w:id="3953" w:author="Iana Siomina" w:date="2024-09-25T21:14:00Z"/>
                <w:rFonts w:ascii="Arial" w:hAnsi="Arial" w:eastAsia="宋体"/>
                <w:b/>
                <w:sz w:val="18"/>
                <w:lang w:val="sv-SE"/>
              </w:rPr>
            </w:pPr>
            <w:ins w:id="3954" w:author="Iana Siomina" w:date="2024-09-25T21:14:00Z">
              <w:r>
                <w:rPr>
                  <w:rFonts w:ascii="Arial" w:hAnsi="Arial" w:eastAsia="宋体"/>
                  <w:b/>
                  <w:sz w:val="15"/>
                  <w:szCs w:val="16"/>
                  <w:lang w:val="sv-SE"/>
                </w:rPr>
                <w:t>-6dB</w:t>
              </w:r>
            </w:ins>
          </w:p>
        </w:tc>
        <w:tc>
          <w:tcPr>
            <w:tcW w:w="7942" w:type="dxa"/>
            <w:gridSpan w:val="6"/>
            <w:vAlign w:val="center"/>
          </w:tcPr>
          <w:p w14:paraId="2905080D">
            <w:pPr>
              <w:keepNext/>
              <w:keepLines/>
              <w:spacing w:after="0"/>
              <w:jc w:val="center"/>
              <w:rPr>
                <w:ins w:id="3955" w:author="Iana Siomina" w:date="2024-09-25T21:14:00Z"/>
                <w:rFonts w:ascii="Arial" w:hAnsi="Arial" w:eastAsia="宋体"/>
                <w:b/>
                <w:sz w:val="18"/>
              </w:rPr>
            </w:pPr>
            <w:ins w:id="3956" w:author="Iana Siomina" w:date="2024-09-25T21:14:00Z">
              <w:r>
                <w:rPr>
                  <w:rFonts w:ascii="Arial" w:hAnsi="Arial" w:eastAsia="宋体"/>
                  <w:b/>
                  <w:sz w:val="18"/>
                </w:rPr>
                <w:t>Conditions</w:t>
              </w:r>
            </w:ins>
          </w:p>
        </w:tc>
      </w:tr>
      <w:tr w14:paraId="456C50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57" w:author="Iana Siomina" w:date="2024-09-25T21:14:00Z"/>
        </w:trPr>
        <w:tc>
          <w:tcPr>
            <w:tcW w:w="1043" w:type="dxa"/>
            <w:vMerge w:val="continue"/>
            <w:vAlign w:val="center"/>
          </w:tcPr>
          <w:p w14:paraId="0239116F">
            <w:pPr>
              <w:keepNext/>
              <w:keepLines/>
              <w:spacing w:after="0"/>
              <w:jc w:val="center"/>
              <w:rPr>
                <w:ins w:id="3958" w:author="Iana Siomina" w:date="2024-09-25T21:14:00Z"/>
                <w:rFonts w:ascii="Arial" w:hAnsi="Arial" w:eastAsia="宋体"/>
                <w:b/>
                <w:sz w:val="18"/>
              </w:rPr>
            </w:pPr>
          </w:p>
        </w:tc>
        <w:tc>
          <w:tcPr>
            <w:tcW w:w="992" w:type="dxa"/>
            <w:vMerge w:val="restart"/>
            <w:vAlign w:val="center"/>
          </w:tcPr>
          <w:p w14:paraId="625E7948">
            <w:pPr>
              <w:keepNext/>
              <w:keepLines/>
              <w:spacing w:after="0"/>
              <w:jc w:val="center"/>
              <w:rPr>
                <w:ins w:id="3959" w:author="Iana Siomina" w:date="2024-09-25T21:14:00Z"/>
                <w:rFonts w:ascii="Arial" w:hAnsi="Arial" w:eastAsia="宋体"/>
                <w:b/>
                <w:sz w:val="18"/>
                <w:lang w:eastAsia="zh-CN"/>
              </w:rPr>
            </w:pPr>
            <w:ins w:id="3960" w:author="Iana Siomina" w:date="2024-09-25T21:14:00Z">
              <w:r>
                <w:rPr>
                  <w:rFonts w:ascii="Arial" w:hAnsi="Arial" w:eastAsia="宋体"/>
                  <w:b/>
                  <w:sz w:val="18"/>
                </w:rPr>
                <w:t>PRS SCS</w:t>
              </w:r>
            </w:ins>
          </w:p>
        </w:tc>
        <w:tc>
          <w:tcPr>
            <w:tcW w:w="1134" w:type="dxa"/>
            <w:vMerge w:val="restart"/>
            <w:vAlign w:val="center"/>
          </w:tcPr>
          <w:p w14:paraId="5D5FB492">
            <w:pPr>
              <w:keepNext/>
              <w:keepLines/>
              <w:spacing w:after="0"/>
              <w:jc w:val="center"/>
              <w:rPr>
                <w:ins w:id="3961" w:author="Iana Siomina" w:date="2024-09-25T21:14:00Z"/>
                <w:rFonts w:ascii="Arial" w:hAnsi="Arial" w:eastAsia="宋体"/>
                <w:b/>
                <w:sz w:val="18"/>
                <w:lang w:eastAsia="zh-CN"/>
              </w:rPr>
            </w:pPr>
            <w:ins w:id="3962" w:author="Iana Siomina" w:date="2024-09-25T21:14:00Z">
              <w:r>
                <w:rPr>
                  <w:rFonts w:ascii="Arial" w:hAnsi="Arial" w:eastAsia="宋体"/>
                  <w:b/>
                  <w:sz w:val="18"/>
                  <w:lang w:eastAsia="zh-CN"/>
                </w:rPr>
                <w:t>PRS bandwidth</w:t>
              </w:r>
            </w:ins>
          </w:p>
          <w:p w14:paraId="3B9F27B8">
            <w:pPr>
              <w:keepNext/>
              <w:keepLines/>
              <w:spacing w:after="0"/>
              <w:jc w:val="center"/>
              <w:rPr>
                <w:ins w:id="3963" w:author="Iana Siomina" w:date="2024-09-25T21:14:00Z"/>
                <w:rFonts w:ascii="Arial" w:hAnsi="Arial" w:eastAsia="宋体"/>
                <w:b/>
                <w:sz w:val="18"/>
              </w:rPr>
            </w:pPr>
            <w:ins w:id="3964" w:author="Iana Siomina" w:date="2024-09-25T21:14:00Z">
              <w:r>
                <w:rPr>
                  <w:rFonts w:ascii="Arial" w:hAnsi="Arial" w:eastAsia="宋体"/>
                  <w:b/>
                  <w:sz w:val="18"/>
                  <w:vertAlign w:val="superscript"/>
                </w:rPr>
                <w:t>Note 1</w:t>
              </w:r>
            </w:ins>
          </w:p>
        </w:tc>
        <w:tc>
          <w:tcPr>
            <w:tcW w:w="1367" w:type="dxa"/>
            <w:vMerge w:val="restart"/>
            <w:vAlign w:val="center"/>
          </w:tcPr>
          <w:p w14:paraId="63C3A026">
            <w:pPr>
              <w:keepNext/>
              <w:keepLines/>
              <w:spacing w:after="0"/>
              <w:jc w:val="center"/>
              <w:rPr>
                <w:ins w:id="3965" w:author="Iana Siomina" w:date="2024-09-25T21:14:00Z"/>
                <w:rFonts w:ascii="Arial" w:hAnsi="Arial" w:eastAsia="宋体"/>
                <w:b/>
                <w:sz w:val="18"/>
                <w:lang w:eastAsia="zh-CN"/>
              </w:rPr>
            </w:pPr>
            <w:ins w:id="3966" w:author="Iana Siomina" w:date="2024-09-25T21:14:00Z">
              <w:r>
                <w:rPr>
                  <w:rFonts w:ascii="Arial" w:hAnsi="Arial" w:eastAsia="宋体"/>
                  <w:b/>
                  <w:sz w:val="18"/>
                  <w:lang w:eastAsia="zh-CN"/>
                </w:rPr>
                <w:t>PRS resource repetition (</w:t>
              </w:r>
            </w:ins>
            <m:oMath>
              <m:sSubSup>
                <m:sSubSupPr>
                  <m:ctrlPr>
                    <w:ins w:id="3967" w:author="Iana Siomina" w:date="2024-09-25T21:14:00Z">
                      <w:rPr>
                        <w:rFonts w:ascii="Cambria Math" w:hAnsi="Cambria Math" w:eastAsia="宋体"/>
                        <w:b/>
                        <w:bCs/>
                        <w:i/>
                        <w:iCs/>
                        <w:sz w:val="18"/>
                        <w:lang w:val="en-US" w:eastAsia="zh-CN"/>
                      </w:rPr>
                    </w:ins>
                  </m:ctrlPr>
                </m:sSubSupPr>
                <m:e>
                  <w:ins w:id="3968" w:author="Iana Siomina" w:date="2024-09-25T21:14:00Z">
                    <m:r>
                      <m:rPr>
                        <m:sty m:val="b"/>
                      </m:rPr>
                      <w:rPr>
                        <w:rFonts w:ascii="Cambria Math" w:hAnsi="Cambria Math" w:eastAsia="宋体"/>
                        <w:sz w:val="18"/>
                        <w:lang w:eastAsia="zh-CN"/>
                      </w:rPr>
                      <m:t>T</m:t>
                    </m:r>
                  </w:ins>
                  <m:ctrlPr>
                    <w:ins w:id="3969" w:author="Iana Siomina" w:date="2024-09-25T21:14:00Z">
                      <w:rPr>
                        <w:rFonts w:ascii="Cambria Math" w:hAnsi="Cambria Math" w:eastAsia="宋体"/>
                        <w:b/>
                        <w:bCs/>
                        <w:i/>
                        <w:iCs/>
                        <w:sz w:val="18"/>
                        <w:lang w:val="en-US" w:eastAsia="zh-CN"/>
                      </w:rPr>
                    </w:ins>
                  </m:ctrlPr>
                </m:e>
                <m:sub>
                  <w:ins w:id="3970" w:author="Iana Siomina" w:date="2024-09-25T21:14:00Z">
                    <m:r>
                      <m:rPr>
                        <m:nor/>
                        <m:sty m:val="b"/>
                      </m:rPr>
                      <w:rPr>
                        <w:rFonts w:ascii="Arial" w:hAnsi="Arial" w:eastAsia="宋体"/>
                        <w:b/>
                        <w:bCs/>
                        <w:sz w:val="18"/>
                        <w:lang w:eastAsia="zh-CN"/>
                      </w:rPr>
                      <m:t>rep</m:t>
                    </m:r>
                  </w:ins>
                  <m:ctrlPr>
                    <w:ins w:id="3971" w:author="Iana Siomina" w:date="2024-09-25T21:14:00Z">
                      <w:rPr>
                        <w:rFonts w:ascii="Cambria Math" w:hAnsi="Cambria Math" w:eastAsia="宋体"/>
                        <w:b/>
                        <w:bCs/>
                        <w:i/>
                        <w:iCs/>
                        <w:sz w:val="18"/>
                        <w:lang w:val="en-US" w:eastAsia="zh-CN"/>
                      </w:rPr>
                    </w:ins>
                  </m:ctrlPr>
                </m:sub>
                <m:sup>
                  <w:ins w:id="3972" w:author="Iana Siomina" w:date="2024-09-25T21:14:00Z">
                    <m:r>
                      <m:rPr>
                        <m:nor/>
                        <m:sty m:val="b"/>
                      </m:rPr>
                      <w:rPr>
                        <w:rFonts w:ascii="Arial" w:hAnsi="Arial" w:eastAsia="宋体"/>
                        <w:b/>
                        <w:bCs/>
                        <w:sz w:val="18"/>
                        <w:lang w:eastAsia="zh-CN"/>
                      </w:rPr>
                      <m:t>PRS</m:t>
                    </m:r>
                  </w:ins>
                  <m:ctrlPr>
                    <w:ins w:id="3973" w:author="Iana Siomina" w:date="2024-09-25T21:14:00Z">
                      <w:rPr>
                        <w:rFonts w:ascii="Cambria Math" w:hAnsi="Cambria Math" w:eastAsia="宋体"/>
                        <w:b/>
                        <w:bCs/>
                        <w:i/>
                        <w:iCs/>
                        <w:sz w:val="18"/>
                        <w:lang w:val="en-US" w:eastAsia="zh-CN"/>
                      </w:rPr>
                    </w:ins>
                  </m:ctrlPr>
                </m:sup>
              </m:sSubSup>
              <w:ins w:id="3974" w:author="Iana Siomina" w:date="2024-09-25T21:14:00Z">
                <m:r>
                  <m:rPr>
                    <m:sty m:val="b"/>
                  </m:rPr>
                  <w:rPr>
                    <w:rFonts w:ascii="Cambria Math" w:hAnsi="Cambria Math" w:eastAsia="宋体"/>
                    <w:sz w:val="18"/>
                    <w:lang w:eastAsia="zh-CN"/>
                  </w:rPr>
                  <m:t>∗</m:t>
                </m:r>
              </w:ins>
              <m:sSub>
                <m:sSubPr>
                  <m:ctrlPr>
                    <w:ins w:id="3975" w:author="Iana Siomina" w:date="2024-09-25T21:14:00Z">
                      <w:rPr>
                        <w:rFonts w:ascii="Cambria Math" w:hAnsi="Cambria Math" w:eastAsia="宋体"/>
                        <w:b/>
                        <w:bCs/>
                        <w:i/>
                        <w:iCs/>
                        <w:sz w:val="18"/>
                        <w:lang w:val="en-US" w:eastAsia="zh-CN"/>
                      </w:rPr>
                    </w:ins>
                  </m:ctrlPr>
                </m:sSubPr>
                <m:e>
                  <w:ins w:id="3976" w:author="Iana Siomina" w:date="2024-09-25T21:14:00Z">
                    <m:r>
                      <m:rPr>
                        <m:sty m:val="b"/>
                      </m:rPr>
                      <w:rPr>
                        <w:rFonts w:ascii="Cambria Math" w:hAnsi="Cambria Math" w:eastAsia="宋体"/>
                        <w:sz w:val="18"/>
                        <w:lang w:eastAsia="zh-CN"/>
                      </w:rPr>
                      <m:t>L</m:t>
                    </m:r>
                  </w:ins>
                  <m:ctrlPr>
                    <w:ins w:id="3977" w:author="Iana Siomina" w:date="2024-09-25T21:14:00Z">
                      <w:rPr>
                        <w:rFonts w:ascii="Cambria Math" w:hAnsi="Cambria Math" w:eastAsia="宋体"/>
                        <w:b/>
                        <w:bCs/>
                        <w:i/>
                        <w:iCs/>
                        <w:sz w:val="18"/>
                        <w:lang w:val="en-US" w:eastAsia="zh-CN"/>
                      </w:rPr>
                    </w:ins>
                  </m:ctrlPr>
                </m:e>
                <m:sub>
                  <w:ins w:id="3978" w:author="Iana Siomina" w:date="2024-09-25T21:14:00Z">
                    <m:r>
                      <m:rPr>
                        <m:nor/>
                        <m:sty m:val="b"/>
                      </m:rPr>
                      <w:rPr>
                        <w:rFonts w:ascii="Arial" w:hAnsi="Arial" w:eastAsia="宋体"/>
                        <w:b/>
                        <w:bCs/>
                        <w:sz w:val="18"/>
                        <w:lang w:eastAsia="zh-CN"/>
                      </w:rPr>
                      <m:t>PRS</m:t>
                    </m:r>
                  </w:ins>
                  <m:ctrlPr>
                    <w:ins w:id="3979" w:author="Iana Siomina" w:date="2024-09-25T21:14:00Z">
                      <w:rPr>
                        <w:rFonts w:ascii="Cambria Math" w:hAnsi="Cambria Math" w:eastAsia="宋体"/>
                        <w:b/>
                        <w:bCs/>
                        <w:i/>
                        <w:iCs/>
                        <w:sz w:val="18"/>
                        <w:lang w:val="en-US" w:eastAsia="zh-CN"/>
                      </w:rPr>
                    </w:ins>
                  </m:ctrlPr>
                </m:sub>
              </m:sSub>
              <w:ins w:id="3980" w:author="Iana Siomina" w:date="2024-09-25T21:14:00Z">
                <m:r>
                  <m:rPr>
                    <m:sty m:val="b"/>
                  </m:rPr>
                  <w:rPr>
                    <w:rFonts w:ascii="Cambria Math" w:hAnsi="Cambria Math" w:eastAsia="宋体"/>
                    <w:sz w:val="18"/>
                    <w:lang w:eastAsia="zh-CN"/>
                  </w:rPr>
                  <m:t>/</m:t>
                </m:r>
              </w:ins>
              <m:sSubSup>
                <m:sSubSupPr>
                  <m:ctrlPr>
                    <w:ins w:id="3981" w:author="Iana Siomina" w:date="2024-09-25T21:14:00Z">
                      <w:rPr>
                        <w:rFonts w:ascii="Cambria Math" w:hAnsi="Cambria Math" w:eastAsia="宋体"/>
                        <w:b/>
                        <w:bCs/>
                        <w:i/>
                        <w:iCs/>
                        <w:sz w:val="18"/>
                        <w:lang w:val="en-US" w:eastAsia="zh-CN"/>
                      </w:rPr>
                    </w:ins>
                  </m:ctrlPr>
                </m:sSubSupPr>
                <m:e>
                  <w:ins w:id="3982" w:author="Iana Siomina" w:date="2024-09-25T21:14:00Z">
                    <m:r>
                      <m:rPr>
                        <m:sty m:val="b"/>
                      </m:rPr>
                      <w:rPr>
                        <w:rFonts w:ascii="Cambria Math" w:hAnsi="Cambria Math" w:eastAsia="宋体"/>
                        <w:sz w:val="18"/>
                        <w:lang w:eastAsia="zh-CN"/>
                      </w:rPr>
                      <m:t>K</m:t>
                    </m:r>
                  </w:ins>
                  <m:ctrlPr>
                    <w:ins w:id="3983" w:author="Iana Siomina" w:date="2024-09-25T21:14:00Z">
                      <w:rPr>
                        <w:rFonts w:ascii="Cambria Math" w:hAnsi="Cambria Math" w:eastAsia="宋体"/>
                        <w:b/>
                        <w:bCs/>
                        <w:i/>
                        <w:iCs/>
                        <w:sz w:val="18"/>
                        <w:lang w:val="en-US" w:eastAsia="zh-CN"/>
                      </w:rPr>
                    </w:ins>
                  </m:ctrlPr>
                </m:e>
                <m:sub>
                  <w:ins w:id="3984" w:author="Iana Siomina" w:date="2024-09-25T21:14:00Z">
                    <m:r>
                      <m:rPr>
                        <m:nor/>
                        <m:sty m:val="b"/>
                      </m:rPr>
                      <w:rPr>
                        <w:rFonts w:ascii="Arial" w:hAnsi="Arial" w:eastAsia="宋体"/>
                        <w:b/>
                        <w:bCs/>
                        <w:sz w:val="18"/>
                        <w:lang w:eastAsia="zh-CN"/>
                      </w:rPr>
                      <m:t>comb</m:t>
                    </m:r>
                  </w:ins>
                  <m:ctrlPr>
                    <w:ins w:id="3985" w:author="Iana Siomina" w:date="2024-09-25T21:14:00Z">
                      <w:rPr>
                        <w:rFonts w:ascii="Cambria Math" w:hAnsi="Cambria Math" w:eastAsia="宋体"/>
                        <w:b/>
                        <w:bCs/>
                        <w:i/>
                        <w:iCs/>
                        <w:sz w:val="18"/>
                        <w:lang w:val="en-US" w:eastAsia="zh-CN"/>
                      </w:rPr>
                    </w:ins>
                  </m:ctrlPr>
                </m:sub>
                <m:sup>
                  <w:ins w:id="3986" w:author="Iana Siomina" w:date="2024-09-25T21:14:00Z">
                    <m:r>
                      <m:rPr>
                        <m:nor/>
                        <m:sty m:val="b"/>
                      </m:rPr>
                      <w:rPr>
                        <w:rFonts w:ascii="Arial" w:hAnsi="Arial" w:eastAsia="宋体"/>
                        <w:b/>
                        <w:bCs/>
                        <w:sz w:val="18"/>
                        <w:lang w:eastAsia="zh-CN"/>
                      </w:rPr>
                      <m:t>PRS</m:t>
                    </m:r>
                  </w:ins>
                  <m:ctrlPr>
                    <w:ins w:id="3987" w:author="Iana Siomina" w:date="2024-09-25T21:14:00Z">
                      <w:rPr>
                        <w:rFonts w:ascii="Cambria Math" w:hAnsi="Cambria Math" w:eastAsia="宋体"/>
                        <w:b/>
                        <w:bCs/>
                        <w:i/>
                        <w:iCs/>
                        <w:sz w:val="18"/>
                        <w:lang w:val="en-US" w:eastAsia="zh-CN"/>
                      </w:rPr>
                    </w:ins>
                  </m:ctrlPr>
                </m:sup>
              </m:sSubSup>
            </m:oMath>
            <w:ins w:id="3988" w:author="Iana Siomina" w:date="2024-09-25T21:14:00Z">
              <w:r>
                <w:rPr>
                  <w:rFonts w:ascii="Arial" w:hAnsi="Arial" w:eastAsia="宋体"/>
                  <w:b/>
                  <w:sz w:val="18"/>
                  <w:lang w:eastAsia="zh-CN"/>
                </w:rPr>
                <w:t>)</w:t>
              </w:r>
            </w:ins>
          </w:p>
          <w:p w14:paraId="62E3B7A1">
            <w:pPr>
              <w:keepNext/>
              <w:keepLines/>
              <w:spacing w:after="0"/>
              <w:jc w:val="center"/>
              <w:rPr>
                <w:ins w:id="3989" w:author="Iana Siomina" w:date="2024-09-25T21:14:00Z"/>
                <w:rFonts w:ascii="Arial" w:hAnsi="Arial" w:eastAsia="宋体"/>
                <w:b/>
                <w:sz w:val="18"/>
                <w:lang w:eastAsia="zh-CN"/>
              </w:rPr>
            </w:pPr>
            <w:ins w:id="3990" w:author="Iana Siomina" w:date="2024-09-25T21:14:00Z">
              <w:r>
                <w:rPr>
                  <w:rFonts w:ascii="Arial" w:hAnsi="Arial" w:eastAsia="宋体"/>
                  <w:b/>
                  <w:sz w:val="18"/>
                  <w:vertAlign w:val="superscript"/>
                </w:rPr>
                <w:t>Note 2</w:t>
              </w:r>
            </w:ins>
          </w:p>
        </w:tc>
        <w:tc>
          <w:tcPr>
            <w:tcW w:w="4449" w:type="dxa"/>
            <w:gridSpan w:val="3"/>
            <w:vAlign w:val="center"/>
          </w:tcPr>
          <w:p w14:paraId="550895EC">
            <w:pPr>
              <w:keepNext/>
              <w:keepLines/>
              <w:spacing w:after="0"/>
              <w:jc w:val="center"/>
              <w:rPr>
                <w:ins w:id="3991" w:author="Iana Siomina" w:date="2024-09-25T21:14:00Z"/>
                <w:rFonts w:ascii="Arial" w:hAnsi="Arial" w:eastAsia="宋体"/>
                <w:b/>
                <w:sz w:val="18"/>
              </w:rPr>
            </w:pPr>
            <w:ins w:id="3992" w:author="Iana Siomina" w:date="2024-09-25T21:14:00Z">
              <w:r>
                <w:rPr>
                  <w:rFonts w:ascii="Arial" w:hAnsi="Arial" w:eastAsia="宋体"/>
                  <w:b/>
                  <w:sz w:val="18"/>
                </w:rPr>
                <w:t>Io</w:t>
              </w:r>
            </w:ins>
            <w:ins w:id="3993" w:author="Iana Siomina" w:date="2024-09-25T21:14:00Z">
              <w:r>
                <w:rPr>
                  <w:rFonts w:ascii="Arial" w:hAnsi="Arial" w:eastAsia="宋体"/>
                  <w:b/>
                  <w:sz w:val="18"/>
                  <w:vertAlign w:val="superscript"/>
                  <w:lang w:eastAsia="zh-CN"/>
                </w:rPr>
                <w:t xml:space="preserve"> Note 3</w:t>
              </w:r>
            </w:ins>
            <w:ins w:id="3994" w:author="Iana Siomina" w:date="2024-09-25T21:14:00Z">
              <w:r>
                <w:rPr>
                  <w:rFonts w:ascii="Arial" w:hAnsi="Arial" w:eastAsia="宋体"/>
                  <w:b/>
                  <w:sz w:val="18"/>
                </w:rPr>
                <w:t xml:space="preserve"> range</w:t>
              </w:r>
            </w:ins>
          </w:p>
        </w:tc>
      </w:tr>
      <w:tr w14:paraId="684E4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995" w:author="Iana Siomina" w:date="2024-09-25T21:14:00Z"/>
        </w:trPr>
        <w:tc>
          <w:tcPr>
            <w:tcW w:w="1043" w:type="dxa"/>
            <w:vMerge w:val="continue"/>
            <w:vAlign w:val="center"/>
          </w:tcPr>
          <w:p w14:paraId="67699E43">
            <w:pPr>
              <w:keepNext/>
              <w:keepLines/>
              <w:spacing w:after="0"/>
              <w:jc w:val="center"/>
              <w:rPr>
                <w:ins w:id="3996" w:author="Iana Siomina" w:date="2024-09-25T21:14:00Z"/>
                <w:rFonts w:ascii="Arial" w:hAnsi="Arial" w:eastAsia="宋体"/>
                <w:b/>
                <w:sz w:val="18"/>
              </w:rPr>
            </w:pPr>
          </w:p>
        </w:tc>
        <w:tc>
          <w:tcPr>
            <w:tcW w:w="992" w:type="dxa"/>
            <w:vMerge w:val="continue"/>
            <w:vAlign w:val="center"/>
          </w:tcPr>
          <w:p w14:paraId="59E96E71">
            <w:pPr>
              <w:keepNext/>
              <w:keepLines/>
              <w:spacing w:after="0"/>
              <w:jc w:val="center"/>
              <w:rPr>
                <w:ins w:id="3997" w:author="Iana Siomina" w:date="2024-09-25T21:14:00Z"/>
                <w:rFonts w:ascii="Arial" w:hAnsi="Arial" w:eastAsia="宋体"/>
                <w:b/>
                <w:sz w:val="18"/>
                <w:lang w:eastAsia="zh-CN"/>
              </w:rPr>
            </w:pPr>
          </w:p>
        </w:tc>
        <w:tc>
          <w:tcPr>
            <w:tcW w:w="1134" w:type="dxa"/>
            <w:vMerge w:val="continue"/>
            <w:vAlign w:val="center"/>
          </w:tcPr>
          <w:p w14:paraId="6B3ED9C9">
            <w:pPr>
              <w:keepNext/>
              <w:keepLines/>
              <w:spacing w:after="0"/>
              <w:jc w:val="center"/>
              <w:rPr>
                <w:ins w:id="3998" w:author="Iana Siomina" w:date="2024-09-25T21:14:00Z"/>
                <w:rFonts w:ascii="Arial" w:hAnsi="Arial" w:eastAsia="宋体"/>
                <w:b/>
                <w:sz w:val="18"/>
              </w:rPr>
            </w:pPr>
          </w:p>
        </w:tc>
        <w:tc>
          <w:tcPr>
            <w:tcW w:w="1367" w:type="dxa"/>
            <w:vMerge w:val="continue"/>
            <w:vAlign w:val="center"/>
          </w:tcPr>
          <w:p w14:paraId="6535F412">
            <w:pPr>
              <w:keepNext/>
              <w:keepLines/>
              <w:spacing w:after="0"/>
              <w:jc w:val="center"/>
              <w:rPr>
                <w:ins w:id="3999" w:author="Iana Siomina" w:date="2024-09-25T21:14:00Z"/>
                <w:rFonts w:ascii="Arial" w:hAnsi="Arial" w:eastAsia="宋体"/>
                <w:b/>
                <w:sz w:val="18"/>
                <w:lang w:eastAsia="zh-CN"/>
              </w:rPr>
            </w:pPr>
          </w:p>
        </w:tc>
        <w:tc>
          <w:tcPr>
            <w:tcW w:w="2040" w:type="dxa"/>
            <w:vAlign w:val="center"/>
          </w:tcPr>
          <w:p w14:paraId="61E140B6">
            <w:pPr>
              <w:keepNext/>
              <w:keepLines/>
              <w:spacing w:after="0"/>
              <w:jc w:val="center"/>
              <w:rPr>
                <w:ins w:id="4000" w:author="Iana Siomina" w:date="2024-09-25T21:14:00Z"/>
                <w:rFonts w:ascii="Arial" w:hAnsi="Arial" w:eastAsia="宋体"/>
                <w:b/>
                <w:sz w:val="18"/>
              </w:rPr>
            </w:pPr>
            <w:ins w:id="4001" w:author="Iana Siomina" w:date="2024-09-25T21:14:00Z">
              <w:r>
                <w:rPr>
                  <w:rFonts w:ascii="Arial" w:hAnsi="Arial" w:eastAsia="宋体"/>
                  <w:b/>
                  <w:sz w:val="18"/>
                </w:rPr>
                <w:t>NR operating band groups</w:t>
              </w:r>
            </w:ins>
            <w:ins w:id="4002" w:author="Iana Siomina" w:date="2024-09-25T21:14:00Z">
              <w:r>
                <w:rPr>
                  <w:rFonts w:ascii="Arial" w:hAnsi="Arial" w:eastAsia="宋体"/>
                  <w:b/>
                  <w:sz w:val="18"/>
                  <w:vertAlign w:val="superscript"/>
                </w:rPr>
                <w:t xml:space="preserve"> Note 4</w:t>
              </w:r>
            </w:ins>
          </w:p>
        </w:tc>
        <w:tc>
          <w:tcPr>
            <w:tcW w:w="1134" w:type="dxa"/>
            <w:vAlign w:val="center"/>
          </w:tcPr>
          <w:p w14:paraId="197C6EB8">
            <w:pPr>
              <w:keepNext/>
              <w:keepLines/>
              <w:spacing w:after="0"/>
              <w:jc w:val="center"/>
              <w:rPr>
                <w:ins w:id="4003" w:author="Iana Siomina" w:date="2024-09-25T21:14:00Z"/>
                <w:rFonts w:ascii="Arial" w:hAnsi="Arial" w:eastAsia="宋体"/>
                <w:b/>
                <w:sz w:val="18"/>
              </w:rPr>
            </w:pPr>
            <w:ins w:id="4004" w:author="Iana Siomina" w:date="2024-09-25T21:14:00Z">
              <w:r>
                <w:rPr>
                  <w:rFonts w:ascii="Arial" w:hAnsi="Arial" w:eastAsia="宋体"/>
                  <w:b/>
                  <w:sz w:val="18"/>
                </w:rPr>
                <w:t xml:space="preserve">Minimum Io </w:t>
              </w:r>
            </w:ins>
          </w:p>
        </w:tc>
        <w:tc>
          <w:tcPr>
            <w:tcW w:w="1275" w:type="dxa"/>
            <w:vAlign w:val="center"/>
          </w:tcPr>
          <w:p w14:paraId="55B05233">
            <w:pPr>
              <w:keepNext/>
              <w:keepLines/>
              <w:spacing w:after="0"/>
              <w:jc w:val="center"/>
              <w:rPr>
                <w:ins w:id="4005" w:author="Iana Siomina" w:date="2024-09-25T21:14:00Z"/>
                <w:rFonts w:ascii="Arial" w:hAnsi="Arial" w:eastAsia="宋体"/>
                <w:b/>
                <w:sz w:val="18"/>
              </w:rPr>
            </w:pPr>
            <w:ins w:id="4006" w:author="Iana Siomina" w:date="2024-09-25T21:14:00Z">
              <w:r>
                <w:rPr>
                  <w:rFonts w:ascii="Arial" w:hAnsi="Arial" w:eastAsia="宋体"/>
                  <w:b/>
                  <w:sz w:val="18"/>
                </w:rPr>
                <w:t>Maximum Io</w:t>
              </w:r>
            </w:ins>
          </w:p>
        </w:tc>
      </w:tr>
      <w:tr w14:paraId="2D5053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07" w:author="Iana Siomina" w:date="2024-09-25T21:14:00Z"/>
        </w:trPr>
        <w:tc>
          <w:tcPr>
            <w:tcW w:w="1043" w:type="dxa"/>
            <w:vAlign w:val="center"/>
          </w:tcPr>
          <w:p w14:paraId="1D3B3B55">
            <w:pPr>
              <w:keepNext/>
              <w:keepLines/>
              <w:spacing w:after="0"/>
              <w:jc w:val="center"/>
              <w:rPr>
                <w:ins w:id="4008" w:author="Iana Siomina" w:date="2024-09-25T21:14:00Z"/>
                <w:rFonts w:ascii="Arial" w:hAnsi="Arial" w:eastAsia="宋体"/>
                <w:b/>
                <w:sz w:val="18"/>
              </w:rPr>
            </w:pPr>
            <w:ins w:id="4009" w:author="Iana Siomina" w:date="2024-09-25T21:14:00Z">
              <w:r>
                <w:rPr>
                  <w:rFonts w:ascii="Arial" w:hAnsi="Arial" w:eastAsia="宋体"/>
                  <w:b/>
                  <w:sz w:val="18"/>
                </w:rPr>
                <w:t>degree</w:t>
              </w:r>
            </w:ins>
            <w:ins w:id="4010" w:author="Iana Siomina" w:date="2024-09-25T21:14:00Z">
              <w:r>
                <w:rPr>
                  <w:rFonts w:ascii="Arial" w:hAnsi="Arial" w:eastAsia="宋体"/>
                  <w:b/>
                  <w:sz w:val="18"/>
                  <w:vertAlign w:val="superscript"/>
                  <w:lang w:eastAsia="zh-CN"/>
                </w:rPr>
                <w:t xml:space="preserve"> </w:t>
              </w:r>
            </w:ins>
          </w:p>
        </w:tc>
        <w:tc>
          <w:tcPr>
            <w:tcW w:w="992" w:type="dxa"/>
            <w:vAlign w:val="center"/>
          </w:tcPr>
          <w:p w14:paraId="045FF46A">
            <w:pPr>
              <w:keepNext/>
              <w:keepLines/>
              <w:spacing w:after="0"/>
              <w:jc w:val="center"/>
              <w:rPr>
                <w:ins w:id="4011" w:author="Iana Siomina" w:date="2024-09-25T21:14:00Z"/>
                <w:rFonts w:ascii="Arial" w:hAnsi="Arial" w:eastAsia="宋体"/>
                <w:b/>
                <w:sz w:val="18"/>
                <w:lang w:eastAsia="zh-CN"/>
              </w:rPr>
            </w:pPr>
            <w:ins w:id="4012" w:author="Iana Siomina" w:date="2024-09-25T21:14:00Z">
              <w:r>
                <w:rPr>
                  <w:rFonts w:ascii="Arial" w:hAnsi="Arial" w:eastAsia="宋体"/>
                  <w:b/>
                  <w:sz w:val="18"/>
                  <w:lang w:eastAsia="zh-CN"/>
                </w:rPr>
                <w:t>kHz</w:t>
              </w:r>
            </w:ins>
          </w:p>
        </w:tc>
        <w:tc>
          <w:tcPr>
            <w:tcW w:w="1134" w:type="dxa"/>
            <w:vAlign w:val="center"/>
          </w:tcPr>
          <w:p w14:paraId="70303363">
            <w:pPr>
              <w:keepNext/>
              <w:keepLines/>
              <w:spacing w:after="0"/>
              <w:jc w:val="center"/>
              <w:rPr>
                <w:ins w:id="4013" w:author="Iana Siomina" w:date="2024-09-25T21:14:00Z"/>
                <w:rFonts w:ascii="Arial" w:hAnsi="Arial" w:eastAsia="宋体"/>
                <w:b/>
                <w:sz w:val="18"/>
              </w:rPr>
            </w:pPr>
            <w:ins w:id="4014" w:author="Iana Siomina" w:date="2024-11-03T01:21:00Z">
              <w:r>
                <w:rPr>
                  <w:rFonts w:ascii="Arial" w:hAnsi="Arial" w:eastAsia="宋体"/>
                  <w:b/>
                  <w:sz w:val="18"/>
                </w:rPr>
                <w:t>P</w:t>
              </w:r>
            </w:ins>
            <w:ins w:id="4015" w:author="Iana Siomina" w:date="2024-09-25T21:14:00Z">
              <w:r>
                <w:rPr>
                  <w:rFonts w:ascii="Arial" w:hAnsi="Arial" w:eastAsia="宋体"/>
                  <w:b/>
                  <w:sz w:val="18"/>
                </w:rPr>
                <w:t>RB</w:t>
              </w:r>
            </w:ins>
          </w:p>
        </w:tc>
        <w:tc>
          <w:tcPr>
            <w:tcW w:w="1367" w:type="dxa"/>
            <w:vAlign w:val="center"/>
          </w:tcPr>
          <w:p w14:paraId="0430559A">
            <w:pPr>
              <w:keepNext/>
              <w:keepLines/>
              <w:spacing w:after="0"/>
              <w:jc w:val="center"/>
              <w:rPr>
                <w:ins w:id="4016" w:author="Iana Siomina" w:date="2024-09-25T21:14:00Z"/>
                <w:rFonts w:ascii="Arial" w:hAnsi="Arial" w:eastAsia="宋体"/>
                <w:b/>
                <w:sz w:val="18"/>
              </w:rPr>
            </w:pPr>
          </w:p>
        </w:tc>
        <w:tc>
          <w:tcPr>
            <w:tcW w:w="2040" w:type="dxa"/>
            <w:vAlign w:val="center"/>
          </w:tcPr>
          <w:p w14:paraId="4D50B981">
            <w:pPr>
              <w:keepNext/>
              <w:keepLines/>
              <w:spacing w:after="0"/>
              <w:jc w:val="center"/>
              <w:rPr>
                <w:ins w:id="4017" w:author="Iana Siomina" w:date="2024-09-25T21:14:00Z"/>
                <w:rFonts w:ascii="Arial" w:hAnsi="Arial" w:eastAsia="宋体"/>
                <w:b/>
                <w:sz w:val="18"/>
              </w:rPr>
            </w:pPr>
          </w:p>
        </w:tc>
        <w:tc>
          <w:tcPr>
            <w:tcW w:w="1134" w:type="dxa"/>
            <w:vAlign w:val="center"/>
          </w:tcPr>
          <w:p w14:paraId="2CE96B6C">
            <w:pPr>
              <w:keepNext/>
              <w:keepLines/>
              <w:spacing w:after="0"/>
              <w:jc w:val="center"/>
              <w:rPr>
                <w:ins w:id="4018" w:author="Iana Siomina" w:date="2024-09-25T21:14:00Z"/>
                <w:rFonts w:ascii="Arial" w:hAnsi="Arial" w:eastAsia="宋体"/>
                <w:b/>
                <w:sz w:val="18"/>
              </w:rPr>
            </w:pPr>
            <w:ins w:id="4019" w:author="Iana Siomina" w:date="2024-09-25T21:14:00Z">
              <w:r>
                <w:rPr>
                  <w:rFonts w:ascii="Arial" w:hAnsi="Arial" w:eastAsia="宋体"/>
                  <w:b/>
                  <w:sz w:val="18"/>
                </w:rPr>
                <w:t>dBm/SCS</w:t>
              </w:r>
            </w:ins>
            <w:ins w:id="4020" w:author="Iana Siomina" w:date="2024-09-25T21:14:00Z">
              <w:r>
                <w:rPr>
                  <w:rFonts w:ascii="Arial" w:hAnsi="Arial" w:eastAsia="宋体"/>
                  <w:b/>
                  <w:sz w:val="18"/>
                  <w:vertAlign w:val="superscript"/>
                  <w:lang w:eastAsia="zh-CN"/>
                </w:rPr>
                <w:t xml:space="preserve"> </w:t>
              </w:r>
            </w:ins>
          </w:p>
        </w:tc>
        <w:tc>
          <w:tcPr>
            <w:tcW w:w="1275" w:type="dxa"/>
            <w:vAlign w:val="center"/>
          </w:tcPr>
          <w:p w14:paraId="11CAD4BF">
            <w:pPr>
              <w:keepNext/>
              <w:keepLines/>
              <w:spacing w:after="0"/>
              <w:jc w:val="center"/>
              <w:rPr>
                <w:ins w:id="4021" w:author="Iana Siomina" w:date="2024-09-25T21:14:00Z"/>
                <w:rFonts w:ascii="Arial" w:hAnsi="Arial" w:eastAsia="宋体"/>
                <w:b/>
                <w:sz w:val="18"/>
              </w:rPr>
            </w:pPr>
            <w:ins w:id="4022" w:author="Iana Siomina" w:date="2024-09-25T21:14:00Z">
              <w:r>
                <w:rPr>
                  <w:rFonts w:ascii="Arial" w:hAnsi="Arial" w:eastAsia="宋体"/>
                  <w:b/>
                  <w:sz w:val="18"/>
                </w:rPr>
                <w:t>dBm/BW</w:t>
              </w:r>
            </w:ins>
            <w:ins w:id="4023" w:author="Iana Siomina" w:date="2024-09-25T21:14:00Z">
              <w:r>
                <w:rPr>
                  <w:rFonts w:ascii="Arial" w:hAnsi="Arial" w:eastAsia="宋体"/>
                  <w:b/>
                  <w:sz w:val="18"/>
                  <w:vertAlign w:val="subscript"/>
                </w:rPr>
                <w:t>Channel</w:t>
              </w:r>
            </w:ins>
          </w:p>
        </w:tc>
      </w:tr>
      <w:tr w14:paraId="28664F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24"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7DB112FF">
            <w:pPr>
              <w:keepNext/>
              <w:keepLines/>
              <w:spacing w:after="0"/>
              <w:jc w:val="center"/>
              <w:rPr>
                <w:ins w:id="4025" w:author="Iana Siomina" w:date="2024-09-25T21:14:00Z"/>
                <w:rFonts w:ascii="Arial" w:hAnsi="Arial" w:eastAsia="宋体"/>
                <w:sz w:val="18"/>
                <w:highlight w:val="none"/>
                <w:lang w:eastAsia="zh-CN"/>
                <w:rPrChange w:id="4026" w:author="CATT" w:date="2024-11-19T17:59:01Z">
                  <w:rPr>
                    <w:ins w:id="4027" w:author="Iana Siomina" w:date="2024-09-25T21:14:00Z"/>
                    <w:rFonts w:ascii="Arial" w:hAnsi="Arial" w:eastAsia="宋体"/>
                    <w:sz w:val="18"/>
                    <w:highlight w:val="magenta"/>
                    <w:lang w:eastAsia="zh-CN"/>
                  </w:rPr>
                </w:rPrChange>
              </w:rPr>
            </w:pPr>
            <w:ins w:id="4028" w:author="Iana Siomina" w:date="2024-09-25T21:14:00Z">
              <w:del w:id="4029" w:author="CATT" w:date="2024-11-19T18:08:08Z">
                <w:r>
                  <w:rPr>
                    <w:rFonts w:ascii="Arial" w:hAnsi="Arial" w:eastAsia="宋体"/>
                    <w:sz w:val="18"/>
                    <w:highlight w:val="none"/>
                    <w:lang w:eastAsia="zh-CN"/>
                    <w:rPrChange w:id="4030" w:author="CATT" w:date="2024-11-19T17:59:01Z">
                      <w:rPr>
                        <w:rFonts w:ascii="Arial" w:hAnsi="Arial" w:eastAsia="宋体"/>
                        <w:sz w:val="18"/>
                        <w:highlight w:val="magenta"/>
                        <w:lang w:eastAsia="zh-CN"/>
                      </w:rPr>
                    </w:rPrChange>
                  </w:rPr>
                  <w:delText>[</w:delText>
                </w:r>
              </w:del>
            </w:ins>
            <w:ins w:id="4031" w:author="Iana Siomina" w:date="2024-09-25T21:14:00Z">
              <w:r>
                <w:rPr>
                  <w:rFonts w:ascii="Arial" w:hAnsi="Arial" w:eastAsia="宋体"/>
                  <w:sz w:val="18"/>
                  <w:highlight w:val="none"/>
                  <w:lang w:val="sv-SE" w:eastAsia="zh-CN"/>
                  <w:rPrChange w:id="4032" w:author="CATT" w:date="2024-11-19T17:59:01Z">
                    <w:rPr>
                      <w:rFonts w:ascii="Arial" w:hAnsi="Arial" w:eastAsia="宋体"/>
                      <w:sz w:val="18"/>
                      <w:highlight w:val="magenta"/>
                      <w:lang w:val="sv-SE" w:eastAsia="zh-CN"/>
                    </w:rPr>
                  </w:rPrChange>
                </w:rPr>
                <w:t>9</w:t>
              </w:r>
            </w:ins>
            <w:ins w:id="4033" w:author="Iana Siomina" w:date="2024-09-25T21:14:00Z">
              <w:del w:id="4034" w:author="CATT" w:date="2024-11-19T18:08:07Z">
                <w:r>
                  <w:rPr>
                    <w:rFonts w:ascii="Arial" w:hAnsi="Arial" w:eastAsia="宋体"/>
                    <w:sz w:val="18"/>
                    <w:highlight w:val="none"/>
                    <w:lang w:eastAsia="zh-CN"/>
                    <w:rPrChange w:id="4035" w:author="CATT" w:date="2024-11-19T17:59:01Z">
                      <w:rPr>
                        <w:rFonts w:ascii="Arial" w:hAnsi="Arial" w:eastAsia="宋体"/>
                        <w:sz w:val="18"/>
                        <w:highlight w:val="magenta"/>
                        <w:lang w:eastAsia="zh-CN"/>
                      </w:rPr>
                    </w:rPrChange>
                  </w:rPr>
                  <w:delText>]</w:delText>
                </w:r>
              </w:del>
            </w:ins>
          </w:p>
        </w:tc>
        <w:tc>
          <w:tcPr>
            <w:tcW w:w="992" w:type="dxa"/>
            <w:vMerge w:val="restart"/>
            <w:vAlign w:val="center"/>
          </w:tcPr>
          <w:p w14:paraId="0D32C7A9">
            <w:pPr>
              <w:keepNext/>
              <w:keepLines/>
              <w:spacing w:after="0"/>
              <w:jc w:val="center"/>
              <w:rPr>
                <w:ins w:id="4036" w:author="Iana Siomina" w:date="2024-09-25T21:14:00Z"/>
                <w:rFonts w:ascii="Arial" w:hAnsi="Arial" w:eastAsia="宋体"/>
                <w:sz w:val="18"/>
                <w:lang w:val="sv-SE" w:eastAsia="zh-CN"/>
              </w:rPr>
            </w:pPr>
            <w:ins w:id="4037" w:author="Iana Siomina" w:date="2024-09-25T21:14:00Z">
              <w:r>
                <w:rPr>
                  <w:rFonts w:ascii="Arial" w:hAnsi="Arial" w:eastAsia="宋体"/>
                  <w:sz w:val="18"/>
                  <w:lang w:val="sv-SE" w:eastAsia="zh-CN"/>
                </w:rPr>
                <w:t>15</w:t>
              </w:r>
            </w:ins>
          </w:p>
        </w:tc>
        <w:tc>
          <w:tcPr>
            <w:tcW w:w="1134" w:type="dxa"/>
            <w:vMerge w:val="restart"/>
            <w:vAlign w:val="center"/>
          </w:tcPr>
          <w:p w14:paraId="70225E28">
            <w:pPr>
              <w:keepNext/>
              <w:keepLines/>
              <w:spacing w:after="0"/>
              <w:jc w:val="center"/>
              <w:rPr>
                <w:ins w:id="4038" w:author="Iana Siomina" w:date="2024-09-25T21:14:00Z"/>
                <w:rFonts w:ascii="Arial" w:hAnsi="Arial" w:eastAsia="宋体"/>
                <w:sz w:val="18"/>
              </w:rPr>
            </w:pPr>
            <w:ins w:id="4039" w:author="Iana Siomina" w:date="2024-09-25T21:14:00Z">
              <w:r>
                <w:rPr>
                  <w:rFonts w:ascii="Arial" w:hAnsi="Arial" w:eastAsia="宋体"/>
                  <w:sz w:val="18"/>
                </w:rPr>
                <w:t>≥ 24</w:t>
              </w:r>
            </w:ins>
          </w:p>
        </w:tc>
        <w:tc>
          <w:tcPr>
            <w:tcW w:w="1367" w:type="dxa"/>
            <w:vMerge w:val="restart"/>
            <w:vAlign w:val="center"/>
          </w:tcPr>
          <w:p w14:paraId="71831479">
            <w:pPr>
              <w:keepNext/>
              <w:keepLines/>
              <w:spacing w:after="0"/>
              <w:jc w:val="center"/>
              <w:rPr>
                <w:ins w:id="4040" w:author="Iana Siomina" w:date="2024-09-25T21:14:00Z"/>
                <w:rFonts w:ascii="Arial" w:hAnsi="Arial" w:eastAsia="宋体"/>
                <w:sz w:val="18"/>
              </w:rPr>
            </w:pPr>
            <w:ins w:id="4041"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4CB54E2F">
            <w:pPr>
              <w:keepNext/>
              <w:keepLines/>
              <w:spacing w:after="0"/>
              <w:jc w:val="center"/>
              <w:rPr>
                <w:ins w:id="4042" w:author="Iana Siomina" w:date="2024-09-25T21:14:00Z"/>
                <w:rFonts w:ascii="Arial" w:hAnsi="Arial" w:eastAsia="宋体"/>
                <w:sz w:val="18"/>
                <w:szCs w:val="18"/>
              </w:rPr>
            </w:pPr>
            <w:ins w:id="4043" w:author="Iana Siomina" w:date="2024-09-25T21:14:00Z">
              <w:r>
                <w:rPr>
                  <w:rFonts w:ascii="Arial" w:hAnsi="Arial" w:eastAsia="宋体"/>
                  <w:sz w:val="18"/>
                  <w:szCs w:val="18"/>
                </w:rPr>
                <w:t>NR_FDD_FR1_A, NR_TDD_FR1_A,</w:t>
              </w:r>
            </w:ins>
          </w:p>
          <w:p w14:paraId="62852E06">
            <w:pPr>
              <w:keepNext/>
              <w:keepLines/>
              <w:spacing w:after="0"/>
              <w:jc w:val="center"/>
              <w:rPr>
                <w:ins w:id="4044" w:author="Iana Siomina" w:date="2024-09-25T21:14:00Z"/>
                <w:rFonts w:ascii="Arial" w:hAnsi="Arial" w:eastAsia="宋体"/>
                <w:sz w:val="18"/>
              </w:rPr>
            </w:pPr>
            <w:ins w:id="4045"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2A438AED">
            <w:pPr>
              <w:keepNext/>
              <w:keepLines/>
              <w:spacing w:after="0"/>
              <w:jc w:val="center"/>
              <w:rPr>
                <w:ins w:id="4046" w:author="Iana Siomina" w:date="2024-09-25T21:14:00Z"/>
                <w:rFonts w:ascii="Arial" w:hAnsi="Arial" w:eastAsia="宋体"/>
                <w:sz w:val="18"/>
              </w:rPr>
            </w:pPr>
            <w:ins w:id="4047" w:author="Iana Siomina" w:date="2024-09-25T21:14:00Z">
              <w:r>
                <w:rPr>
                  <w:rFonts w:ascii="Arial" w:hAnsi="Arial" w:eastAsia="宋体"/>
                  <w:sz w:val="18"/>
                </w:rPr>
                <w:t>-127</w:t>
              </w:r>
            </w:ins>
          </w:p>
        </w:tc>
        <w:tc>
          <w:tcPr>
            <w:tcW w:w="1275" w:type="dxa"/>
            <w:vAlign w:val="center"/>
          </w:tcPr>
          <w:p w14:paraId="7C356B67">
            <w:pPr>
              <w:keepNext/>
              <w:keepLines/>
              <w:spacing w:after="0"/>
              <w:jc w:val="center"/>
              <w:rPr>
                <w:ins w:id="4048" w:author="Iana Siomina" w:date="2024-09-25T21:14:00Z"/>
                <w:rFonts w:ascii="Arial" w:hAnsi="Arial" w:eastAsia="宋体"/>
                <w:sz w:val="18"/>
                <w:lang w:eastAsia="zh-CN"/>
              </w:rPr>
            </w:pPr>
            <w:ins w:id="4049" w:author="Iana Siomina" w:date="2024-09-25T21:14:00Z">
              <w:r>
                <w:rPr>
                  <w:rFonts w:ascii="Arial" w:hAnsi="Arial" w:eastAsia="宋体"/>
                  <w:sz w:val="18"/>
                  <w:lang w:eastAsia="zh-CN"/>
                </w:rPr>
                <w:t>-50</w:t>
              </w:r>
            </w:ins>
          </w:p>
        </w:tc>
      </w:tr>
      <w:tr w14:paraId="31A898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50" w:author="Iana Siomina" w:date="2024-09-25T21:14:00Z"/>
        </w:trPr>
        <w:tc>
          <w:tcPr>
            <w:tcW w:w="1043" w:type="dxa"/>
            <w:vMerge w:val="continue"/>
            <w:tcBorders>
              <w:left w:val="single" w:color="auto" w:sz="4" w:space="0"/>
              <w:right w:val="single" w:color="auto" w:sz="4" w:space="0"/>
            </w:tcBorders>
            <w:vAlign w:val="center"/>
          </w:tcPr>
          <w:p w14:paraId="77FCDA44">
            <w:pPr>
              <w:keepNext/>
              <w:keepLines/>
              <w:spacing w:after="0"/>
              <w:jc w:val="center"/>
              <w:rPr>
                <w:ins w:id="4051" w:author="Iana Siomina" w:date="2024-09-25T21:14:00Z"/>
                <w:rFonts w:ascii="Arial" w:hAnsi="Arial" w:eastAsia="宋体"/>
                <w:sz w:val="18"/>
                <w:highlight w:val="none"/>
                <w:lang w:eastAsia="zh-CN"/>
                <w:rPrChange w:id="4052" w:author="CATT" w:date="2024-11-19T17:59:01Z">
                  <w:rPr>
                    <w:ins w:id="4053" w:author="Iana Siomina" w:date="2024-09-25T21:14:00Z"/>
                    <w:rFonts w:ascii="Arial" w:hAnsi="Arial" w:eastAsia="宋体"/>
                    <w:sz w:val="18"/>
                    <w:highlight w:val="magenta"/>
                    <w:lang w:eastAsia="zh-CN"/>
                  </w:rPr>
                </w:rPrChange>
              </w:rPr>
            </w:pPr>
          </w:p>
        </w:tc>
        <w:tc>
          <w:tcPr>
            <w:tcW w:w="992" w:type="dxa"/>
            <w:vMerge w:val="continue"/>
            <w:vAlign w:val="center"/>
          </w:tcPr>
          <w:p w14:paraId="3A4E63BB">
            <w:pPr>
              <w:keepNext/>
              <w:keepLines/>
              <w:spacing w:after="0"/>
              <w:jc w:val="center"/>
              <w:rPr>
                <w:ins w:id="4054" w:author="Iana Siomina" w:date="2024-09-25T21:14:00Z"/>
                <w:rFonts w:ascii="Arial" w:hAnsi="Arial" w:eastAsia="宋体"/>
                <w:sz w:val="18"/>
                <w:lang w:val="sv-SE" w:eastAsia="zh-CN"/>
              </w:rPr>
            </w:pPr>
          </w:p>
        </w:tc>
        <w:tc>
          <w:tcPr>
            <w:tcW w:w="1134" w:type="dxa"/>
            <w:vMerge w:val="continue"/>
            <w:vAlign w:val="center"/>
          </w:tcPr>
          <w:p w14:paraId="6C54CEAE">
            <w:pPr>
              <w:keepNext/>
              <w:keepLines/>
              <w:spacing w:after="0"/>
              <w:jc w:val="center"/>
              <w:rPr>
                <w:ins w:id="4055" w:author="Iana Siomina" w:date="2024-09-25T21:14:00Z"/>
                <w:rFonts w:ascii="Arial" w:hAnsi="Arial" w:eastAsia="宋体"/>
                <w:sz w:val="18"/>
              </w:rPr>
            </w:pPr>
          </w:p>
        </w:tc>
        <w:tc>
          <w:tcPr>
            <w:tcW w:w="1367" w:type="dxa"/>
            <w:vMerge w:val="continue"/>
            <w:vAlign w:val="center"/>
          </w:tcPr>
          <w:p w14:paraId="0C89C992">
            <w:pPr>
              <w:keepNext/>
              <w:keepLines/>
              <w:spacing w:after="0"/>
              <w:jc w:val="center"/>
              <w:rPr>
                <w:ins w:id="405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D06B04C">
            <w:pPr>
              <w:keepNext/>
              <w:keepLines/>
              <w:spacing w:after="0"/>
              <w:jc w:val="center"/>
              <w:rPr>
                <w:ins w:id="4057" w:author="Iana Siomina" w:date="2024-09-25T21:14:00Z"/>
                <w:rFonts w:ascii="Arial" w:hAnsi="Arial" w:eastAsia="宋体"/>
                <w:sz w:val="18"/>
              </w:rPr>
            </w:pPr>
            <w:ins w:id="4058"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24A60750">
            <w:pPr>
              <w:keepNext/>
              <w:keepLines/>
              <w:spacing w:after="0"/>
              <w:jc w:val="center"/>
              <w:rPr>
                <w:ins w:id="4059" w:author="Iana Siomina" w:date="2024-09-25T21:14:00Z"/>
                <w:rFonts w:ascii="Arial" w:hAnsi="Arial" w:eastAsia="宋体"/>
                <w:sz w:val="18"/>
              </w:rPr>
            </w:pPr>
            <w:ins w:id="4060" w:author="Iana Siomina" w:date="2024-09-25T21:14:00Z">
              <w:r>
                <w:rPr>
                  <w:rFonts w:ascii="Arial" w:hAnsi="Arial" w:eastAsia="宋体"/>
                  <w:sz w:val="18"/>
                </w:rPr>
                <w:t>-126.5</w:t>
              </w:r>
            </w:ins>
          </w:p>
        </w:tc>
        <w:tc>
          <w:tcPr>
            <w:tcW w:w="1275" w:type="dxa"/>
          </w:tcPr>
          <w:p w14:paraId="10734847">
            <w:pPr>
              <w:keepNext/>
              <w:keepLines/>
              <w:spacing w:after="0"/>
              <w:jc w:val="center"/>
              <w:rPr>
                <w:ins w:id="4061" w:author="Iana Siomina" w:date="2024-09-25T21:14:00Z"/>
                <w:rFonts w:ascii="Arial" w:hAnsi="Arial" w:eastAsia="宋体"/>
                <w:sz w:val="18"/>
              </w:rPr>
            </w:pPr>
            <w:ins w:id="4062" w:author="Iana Siomina" w:date="2024-09-25T21:14:00Z">
              <w:r>
                <w:rPr>
                  <w:rFonts w:ascii="Arial" w:hAnsi="Arial" w:eastAsia="宋体"/>
                  <w:sz w:val="18"/>
                  <w:lang w:eastAsia="zh-CN"/>
                </w:rPr>
                <w:t>-50</w:t>
              </w:r>
            </w:ins>
          </w:p>
        </w:tc>
      </w:tr>
      <w:tr w14:paraId="62201F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63" w:author="Iana Siomina" w:date="2024-09-25T21:14:00Z"/>
        </w:trPr>
        <w:tc>
          <w:tcPr>
            <w:tcW w:w="1043" w:type="dxa"/>
            <w:vMerge w:val="continue"/>
            <w:tcBorders>
              <w:left w:val="single" w:color="auto" w:sz="4" w:space="0"/>
              <w:right w:val="single" w:color="auto" w:sz="4" w:space="0"/>
            </w:tcBorders>
            <w:vAlign w:val="center"/>
          </w:tcPr>
          <w:p w14:paraId="2BFB7FA4">
            <w:pPr>
              <w:keepNext/>
              <w:keepLines/>
              <w:spacing w:after="0"/>
              <w:jc w:val="center"/>
              <w:rPr>
                <w:ins w:id="4064" w:author="Iana Siomina" w:date="2024-09-25T21:14:00Z"/>
                <w:rFonts w:ascii="Arial" w:hAnsi="Arial" w:eastAsia="宋体"/>
                <w:sz w:val="18"/>
                <w:highlight w:val="none"/>
                <w:lang w:eastAsia="zh-CN"/>
                <w:rPrChange w:id="4065" w:author="CATT" w:date="2024-11-19T17:59:01Z">
                  <w:rPr>
                    <w:ins w:id="4066" w:author="Iana Siomina" w:date="2024-09-25T21:14:00Z"/>
                    <w:rFonts w:ascii="Arial" w:hAnsi="Arial" w:eastAsia="宋体"/>
                    <w:sz w:val="18"/>
                    <w:highlight w:val="magenta"/>
                    <w:lang w:eastAsia="zh-CN"/>
                  </w:rPr>
                </w:rPrChange>
              </w:rPr>
            </w:pPr>
          </w:p>
        </w:tc>
        <w:tc>
          <w:tcPr>
            <w:tcW w:w="992" w:type="dxa"/>
            <w:vMerge w:val="continue"/>
            <w:vAlign w:val="center"/>
          </w:tcPr>
          <w:p w14:paraId="6A5C77C3">
            <w:pPr>
              <w:keepNext/>
              <w:keepLines/>
              <w:spacing w:after="0"/>
              <w:jc w:val="center"/>
              <w:rPr>
                <w:ins w:id="4067" w:author="Iana Siomina" w:date="2024-09-25T21:14:00Z"/>
                <w:rFonts w:ascii="Arial" w:hAnsi="Arial" w:eastAsia="宋体"/>
                <w:sz w:val="18"/>
                <w:lang w:val="sv-SE" w:eastAsia="zh-CN"/>
              </w:rPr>
            </w:pPr>
          </w:p>
        </w:tc>
        <w:tc>
          <w:tcPr>
            <w:tcW w:w="1134" w:type="dxa"/>
            <w:vMerge w:val="continue"/>
            <w:vAlign w:val="center"/>
          </w:tcPr>
          <w:p w14:paraId="786B7517">
            <w:pPr>
              <w:keepNext/>
              <w:keepLines/>
              <w:spacing w:after="0"/>
              <w:jc w:val="center"/>
              <w:rPr>
                <w:ins w:id="4068" w:author="Iana Siomina" w:date="2024-09-25T21:14:00Z"/>
                <w:rFonts w:ascii="Arial" w:hAnsi="Arial" w:eastAsia="宋体"/>
                <w:sz w:val="18"/>
              </w:rPr>
            </w:pPr>
          </w:p>
        </w:tc>
        <w:tc>
          <w:tcPr>
            <w:tcW w:w="1367" w:type="dxa"/>
            <w:vMerge w:val="continue"/>
            <w:vAlign w:val="center"/>
          </w:tcPr>
          <w:p w14:paraId="4D77D9DB">
            <w:pPr>
              <w:keepNext/>
              <w:keepLines/>
              <w:spacing w:after="0"/>
              <w:jc w:val="center"/>
              <w:rPr>
                <w:ins w:id="4069"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9ED92FC">
            <w:pPr>
              <w:keepNext/>
              <w:keepLines/>
              <w:spacing w:after="0"/>
              <w:jc w:val="center"/>
              <w:rPr>
                <w:ins w:id="4070" w:author="Iana Siomina" w:date="2024-09-25T21:14:00Z"/>
                <w:rFonts w:ascii="Arial" w:hAnsi="Arial" w:eastAsia="宋体"/>
                <w:sz w:val="18"/>
              </w:rPr>
            </w:pPr>
            <w:ins w:id="4071"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7A2C7AA7">
            <w:pPr>
              <w:keepNext/>
              <w:keepLines/>
              <w:spacing w:after="0"/>
              <w:jc w:val="center"/>
              <w:rPr>
                <w:ins w:id="4072" w:author="Iana Siomina" w:date="2024-09-25T21:14:00Z"/>
                <w:rFonts w:ascii="Arial" w:hAnsi="Arial" w:eastAsia="宋体"/>
                <w:sz w:val="18"/>
              </w:rPr>
            </w:pPr>
            <w:ins w:id="4073" w:author="Iana Siomina" w:date="2024-09-25T21:14:00Z">
              <w:r>
                <w:rPr>
                  <w:rFonts w:ascii="Arial" w:hAnsi="Arial" w:eastAsia="宋体"/>
                  <w:sz w:val="18"/>
                </w:rPr>
                <w:t>-126</w:t>
              </w:r>
            </w:ins>
          </w:p>
        </w:tc>
        <w:tc>
          <w:tcPr>
            <w:tcW w:w="1275" w:type="dxa"/>
          </w:tcPr>
          <w:p w14:paraId="176A3FD9">
            <w:pPr>
              <w:keepNext/>
              <w:keepLines/>
              <w:spacing w:after="0"/>
              <w:jc w:val="center"/>
              <w:rPr>
                <w:ins w:id="4074" w:author="Iana Siomina" w:date="2024-09-25T21:14:00Z"/>
                <w:rFonts w:ascii="Arial" w:hAnsi="Arial" w:eastAsia="宋体"/>
                <w:sz w:val="18"/>
              </w:rPr>
            </w:pPr>
            <w:ins w:id="4075" w:author="Iana Siomina" w:date="2024-09-25T21:14:00Z">
              <w:r>
                <w:rPr>
                  <w:rFonts w:ascii="Arial" w:hAnsi="Arial" w:eastAsia="宋体"/>
                  <w:sz w:val="18"/>
                  <w:lang w:eastAsia="zh-CN"/>
                </w:rPr>
                <w:t>-50</w:t>
              </w:r>
            </w:ins>
          </w:p>
        </w:tc>
      </w:tr>
      <w:tr w14:paraId="314020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76" w:author="Iana Siomina" w:date="2024-09-25T21:14:00Z"/>
        </w:trPr>
        <w:tc>
          <w:tcPr>
            <w:tcW w:w="1043" w:type="dxa"/>
            <w:vMerge w:val="continue"/>
            <w:tcBorders>
              <w:left w:val="single" w:color="auto" w:sz="4" w:space="0"/>
              <w:right w:val="single" w:color="auto" w:sz="4" w:space="0"/>
            </w:tcBorders>
            <w:vAlign w:val="center"/>
          </w:tcPr>
          <w:p w14:paraId="0576AF5B">
            <w:pPr>
              <w:keepNext/>
              <w:keepLines/>
              <w:spacing w:after="0"/>
              <w:jc w:val="center"/>
              <w:rPr>
                <w:ins w:id="4077" w:author="Iana Siomina" w:date="2024-09-25T21:14:00Z"/>
                <w:rFonts w:ascii="Arial" w:hAnsi="Arial" w:eastAsia="宋体"/>
                <w:sz w:val="18"/>
                <w:highlight w:val="none"/>
                <w:lang w:eastAsia="zh-CN"/>
                <w:rPrChange w:id="4078" w:author="CATT" w:date="2024-11-19T17:59:01Z">
                  <w:rPr>
                    <w:ins w:id="4079" w:author="Iana Siomina" w:date="2024-09-25T21:14:00Z"/>
                    <w:rFonts w:ascii="Arial" w:hAnsi="Arial" w:eastAsia="宋体"/>
                    <w:sz w:val="18"/>
                    <w:highlight w:val="magenta"/>
                    <w:lang w:eastAsia="zh-CN"/>
                  </w:rPr>
                </w:rPrChange>
              </w:rPr>
            </w:pPr>
          </w:p>
        </w:tc>
        <w:tc>
          <w:tcPr>
            <w:tcW w:w="992" w:type="dxa"/>
            <w:vMerge w:val="continue"/>
            <w:vAlign w:val="center"/>
          </w:tcPr>
          <w:p w14:paraId="3531F620">
            <w:pPr>
              <w:keepNext/>
              <w:keepLines/>
              <w:spacing w:after="0"/>
              <w:jc w:val="center"/>
              <w:rPr>
                <w:ins w:id="4080" w:author="Iana Siomina" w:date="2024-09-25T21:14:00Z"/>
                <w:rFonts w:ascii="Arial" w:hAnsi="Arial" w:eastAsia="宋体"/>
                <w:sz w:val="18"/>
                <w:lang w:val="sv-SE" w:eastAsia="zh-CN"/>
              </w:rPr>
            </w:pPr>
          </w:p>
        </w:tc>
        <w:tc>
          <w:tcPr>
            <w:tcW w:w="1134" w:type="dxa"/>
            <w:vMerge w:val="continue"/>
            <w:vAlign w:val="center"/>
          </w:tcPr>
          <w:p w14:paraId="58BBE8B7">
            <w:pPr>
              <w:keepNext/>
              <w:keepLines/>
              <w:spacing w:after="0"/>
              <w:jc w:val="center"/>
              <w:rPr>
                <w:ins w:id="4081" w:author="Iana Siomina" w:date="2024-09-25T21:14:00Z"/>
                <w:rFonts w:ascii="Arial" w:hAnsi="Arial" w:eastAsia="宋体"/>
                <w:sz w:val="18"/>
              </w:rPr>
            </w:pPr>
          </w:p>
        </w:tc>
        <w:tc>
          <w:tcPr>
            <w:tcW w:w="1367" w:type="dxa"/>
            <w:vMerge w:val="continue"/>
            <w:vAlign w:val="center"/>
          </w:tcPr>
          <w:p w14:paraId="3BDB8C12">
            <w:pPr>
              <w:keepNext/>
              <w:keepLines/>
              <w:spacing w:after="0"/>
              <w:jc w:val="center"/>
              <w:rPr>
                <w:ins w:id="4082"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0997557">
            <w:pPr>
              <w:keepNext/>
              <w:keepLines/>
              <w:spacing w:after="0"/>
              <w:jc w:val="center"/>
              <w:rPr>
                <w:ins w:id="4083" w:author="Iana Siomina" w:date="2024-09-25T21:14:00Z"/>
                <w:rFonts w:ascii="Arial" w:hAnsi="Arial" w:eastAsia="宋体"/>
                <w:sz w:val="18"/>
                <w:lang w:val="sv-SE"/>
              </w:rPr>
            </w:pPr>
            <w:ins w:id="4084"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4A376C89">
            <w:pPr>
              <w:keepNext/>
              <w:keepLines/>
              <w:spacing w:after="0"/>
              <w:jc w:val="center"/>
              <w:rPr>
                <w:ins w:id="4085" w:author="Iana Siomina" w:date="2024-09-25T21:14:00Z"/>
                <w:rFonts w:ascii="Arial" w:hAnsi="Arial" w:eastAsia="宋体"/>
                <w:sz w:val="18"/>
              </w:rPr>
            </w:pPr>
            <w:ins w:id="4086" w:author="Iana Siomina" w:date="2024-09-25T21:14:00Z">
              <w:r>
                <w:rPr>
                  <w:rFonts w:ascii="Arial" w:hAnsi="Arial" w:eastAsia="宋体"/>
                  <w:sz w:val="18"/>
                </w:rPr>
                <w:t>-125.5</w:t>
              </w:r>
            </w:ins>
          </w:p>
        </w:tc>
        <w:tc>
          <w:tcPr>
            <w:tcW w:w="1275" w:type="dxa"/>
          </w:tcPr>
          <w:p w14:paraId="4B4BAD31">
            <w:pPr>
              <w:keepNext/>
              <w:keepLines/>
              <w:spacing w:after="0"/>
              <w:jc w:val="center"/>
              <w:rPr>
                <w:ins w:id="4087" w:author="Iana Siomina" w:date="2024-09-25T21:14:00Z"/>
                <w:rFonts w:ascii="Arial" w:hAnsi="Arial" w:eastAsia="宋体"/>
                <w:sz w:val="18"/>
              </w:rPr>
            </w:pPr>
            <w:ins w:id="4088" w:author="Iana Siomina" w:date="2024-09-25T21:14:00Z">
              <w:r>
                <w:rPr>
                  <w:rFonts w:ascii="Arial" w:hAnsi="Arial" w:eastAsia="宋体"/>
                  <w:sz w:val="18"/>
                  <w:lang w:eastAsia="zh-CN"/>
                </w:rPr>
                <w:t>-50</w:t>
              </w:r>
            </w:ins>
          </w:p>
        </w:tc>
      </w:tr>
      <w:tr w14:paraId="30E90C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089" w:author="Iana Siomina" w:date="2024-09-25T21:14:00Z"/>
        </w:trPr>
        <w:tc>
          <w:tcPr>
            <w:tcW w:w="1043" w:type="dxa"/>
            <w:vMerge w:val="continue"/>
            <w:tcBorders>
              <w:left w:val="single" w:color="auto" w:sz="4" w:space="0"/>
              <w:right w:val="single" w:color="auto" w:sz="4" w:space="0"/>
            </w:tcBorders>
            <w:vAlign w:val="center"/>
          </w:tcPr>
          <w:p w14:paraId="0429819F">
            <w:pPr>
              <w:keepNext/>
              <w:keepLines/>
              <w:spacing w:after="0"/>
              <w:jc w:val="center"/>
              <w:rPr>
                <w:ins w:id="4090" w:author="Iana Siomina" w:date="2024-09-25T21:14:00Z"/>
                <w:rFonts w:ascii="Arial" w:hAnsi="Arial" w:eastAsia="宋体"/>
                <w:sz w:val="18"/>
                <w:highlight w:val="none"/>
                <w:lang w:eastAsia="zh-CN"/>
                <w:rPrChange w:id="4091" w:author="CATT" w:date="2024-11-19T17:59:01Z">
                  <w:rPr>
                    <w:ins w:id="4092" w:author="Iana Siomina" w:date="2024-09-25T21:14:00Z"/>
                    <w:rFonts w:ascii="Arial" w:hAnsi="Arial" w:eastAsia="宋体"/>
                    <w:sz w:val="18"/>
                    <w:highlight w:val="magenta"/>
                    <w:lang w:eastAsia="zh-CN"/>
                  </w:rPr>
                </w:rPrChange>
              </w:rPr>
            </w:pPr>
          </w:p>
        </w:tc>
        <w:tc>
          <w:tcPr>
            <w:tcW w:w="992" w:type="dxa"/>
            <w:vMerge w:val="continue"/>
            <w:vAlign w:val="center"/>
          </w:tcPr>
          <w:p w14:paraId="475E59D3">
            <w:pPr>
              <w:keepNext/>
              <w:keepLines/>
              <w:spacing w:after="0"/>
              <w:jc w:val="center"/>
              <w:rPr>
                <w:ins w:id="4093" w:author="Iana Siomina" w:date="2024-09-25T21:14:00Z"/>
                <w:rFonts w:ascii="Arial" w:hAnsi="Arial" w:eastAsia="宋体"/>
                <w:sz w:val="18"/>
                <w:lang w:val="sv-SE" w:eastAsia="zh-CN"/>
              </w:rPr>
            </w:pPr>
          </w:p>
        </w:tc>
        <w:tc>
          <w:tcPr>
            <w:tcW w:w="1134" w:type="dxa"/>
            <w:vMerge w:val="continue"/>
            <w:vAlign w:val="center"/>
          </w:tcPr>
          <w:p w14:paraId="09A8BBD0">
            <w:pPr>
              <w:keepNext/>
              <w:keepLines/>
              <w:spacing w:after="0"/>
              <w:jc w:val="center"/>
              <w:rPr>
                <w:ins w:id="4094" w:author="Iana Siomina" w:date="2024-09-25T21:14:00Z"/>
                <w:rFonts w:ascii="Arial" w:hAnsi="Arial" w:eastAsia="宋体"/>
                <w:sz w:val="18"/>
              </w:rPr>
            </w:pPr>
          </w:p>
        </w:tc>
        <w:tc>
          <w:tcPr>
            <w:tcW w:w="1367" w:type="dxa"/>
            <w:vMerge w:val="continue"/>
            <w:vAlign w:val="center"/>
          </w:tcPr>
          <w:p w14:paraId="2939CAF8">
            <w:pPr>
              <w:keepNext/>
              <w:keepLines/>
              <w:spacing w:after="0"/>
              <w:jc w:val="center"/>
              <w:rPr>
                <w:ins w:id="4095"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92C4C9C">
            <w:pPr>
              <w:keepNext/>
              <w:keepLines/>
              <w:spacing w:after="0"/>
              <w:jc w:val="center"/>
              <w:rPr>
                <w:ins w:id="4096" w:author="Iana Siomina" w:date="2024-09-25T21:14:00Z"/>
                <w:rFonts w:ascii="Arial" w:hAnsi="Arial" w:eastAsia="宋体"/>
                <w:sz w:val="18"/>
                <w:lang w:val="sv-SE"/>
              </w:rPr>
            </w:pPr>
            <w:ins w:id="4097"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2383BF36">
            <w:pPr>
              <w:keepNext/>
              <w:keepLines/>
              <w:spacing w:after="0"/>
              <w:jc w:val="center"/>
              <w:rPr>
                <w:ins w:id="4098" w:author="Iana Siomina" w:date="2024-09-25T21:14:00Z"/>
                <w:rFonts w:ascii="Arial" w:hAnsi="Arial" w:eastAsia="宋体"/>
                <w:sz w:val="18"/>
              </w:rPr>
            </w:pPr>
            <w:ins w:id="4099" w:author="Iana Siomina" w:date="2024-09-25T21:14:00Z">
              <w:r>
                <w:rPr>
                  <w:rFonts w:ascii="Arial" w:hAnsi="Arial" w:eastAsia="宋体"/>
                  <w:sz w:val="18"/>
                </w:rPr>
                <w:t>-125</w:t>
              </w:r>
            </w:ins>
          </w:p>
        </w:tc>
        <w:tc>
          <w:tcPr>
            <w:tcW w:w="1275" w:type="dxa"/>
          </w:tcPr>
          <w:p w14:paraId="104B397C">
            <w:pPr>
              <w:keepNext/>
              <w:keepLines/>
              <w:spacing w:after="0"/>
              <w:jc w:val="center"/>
              <w:rPr>
                <w:ins w:id="4100" w:author="Iana Siomina" w:date="2024-09-25T21:14:00Z"/>
                <w:rFonts w:ascii="Arial" w:hAnsi="Arial" w:eastAsia="宋体"/>
                <w:sz w:val="18"/>
              </w:rPr>
            </w:pPr>
            <w:ins w:id="4101" w:author="Iana Siomina" w:date="2024-09-25T21:14:00Z">
              <w:r>
                <w:rPr>
                  <w:rFonts w:ascii="Arial" w:hAnsi="Arial" w:eastAsia="宋体"/>
                  <w:sz w:val="18"/>
                  <w:lang w:eastAsia="zh-CN"/>
                </w:rPr>
                <w:t>-50</w:t>
              </w:r>
            </w:ins>
          </w:p>
        </w:tc>
      </w:tr>
      <w:tr w14:paraId="7C5F35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02" w:author="Iana Siomina" w:date="2024-09-25T21:14:00Z"/>
        </w:trPr>
        <w:tc>
          <w:tcPr>
            <w:tcW w:w="1043" w:type="dxa"/>
            <w:vMerge w:val="continue"/>
            <w:tcBorders>
              <w:left w:val="single" w:color="auto" w:sz="4" w:space="0"/>
              <w:right w:val="single" w:color="auto" w:sz="4" w:space="0"/>
            </w:tcBorders>
            <w:vAlign w:val="center"/>
          </w:tcPr>
          <w:p w14:paraId="779A5518">
            <w:pPr>
              <w:keepNext/>
              <w:keepLines/>
              <w:spacing w:after="0"/>
              <w:jc w:val="center"/>
              <w:rPr>
                <w:ins w:id="4103" w:author="Iana Siomina" w:date="2024-09-25T21:14:00Z"/>
                <w:rFonts w:ascii="Arial" w:hAnsi="Arial" w:eastAsia="宋体"/>
                <w:sz w:val="18"/>
                <w:highlight w:val="none"/>
                <w:lang w:eastAsia="zh-CN"/>
                <w:rPrChange w:id="4104" w:author="CATT" w:date="2024-11-19T17:59:01Z">
                  <w:rPr>
                    <w:ins w:id="4105" w:author="Iana Siomina" w:date="2024-09-25T21:14:00Z"/>
                    <w:rFonts w:ascii="Arial" w:hAnsi="Arial" w:eastAsia="宋体"/>
                    <w:sz w:val="18"/>
                    <w:highlight w:val="magenta"/>
                    <w:lang w:eastAsia="zh-CN"/>
                  </w:rPr>
                </w:rPrChange>
              </w:rPr>
            </w:pPr>
          </w:p>
        </w:tc>
        <w:tc>
          <w:tcPr>
            <w:tcW w:w="992" w:type="dxa"/>
            <w:vMerge w:val="continue"/>
            <w:vAlign w:val="center"/>
          </w:tcPr>
          <w:p w14:paraId="76BF80E3">
            <w:pPr>
              <w:keepNext/>
              <w:keepLines/>
              <w:spacing w:after="0"/>
              <w:jc w:val="center"/>
              <w:rPr>
                <w:ins w:id="4106" w:author="Iana Siomina" w:date="2024-09-25T21:14:00Z"/>
                <w:rFonts w:ascii="Arial" w:hAnsi="Arial" w:eastAsia="宋体"/>
                <w:sz w:val="18"/>
                <w:lang w:val="sv-SE" w:eastAsia="zh-CN"/>
              </w:rPr>
            </w:pPr>
          </w:p>
        </w:tc>
        <w:tc>
          <w:tcPr>
            <w:tcW w:w="1134" w:type="dxa"/>
            <w:vMerge w:val="continue"/>
            <w:vAlign w:val="center"/>
          </w:tcPr>
          <w:p w14:paraId="2BC07861">
            <w:pPr>
              <w:keepNext/>
              <w:keepLines/>
              <w:spacing w:after="0"/>
              <w:jc w:val="center"/>
              <w:rPr>
                <w:ins w:id="4107" w:author="Iana Siomina" w:date="2024-09-25T21:14:00Z"/>
                <w:rFonts w:ascii="Arial" w:hAnsi="Arial" w:eastAsia="宋体"/>
                <w:sz w:val="18"/>
              </w:rPr>
            </w:pPr>
          </w:p>
        </w:tc>
        <w:tc>
          <w:tcPr>
            <w:tcW w:w="1367" w:type="dxa"/>
            <w:vMerge w:val="continue"/>
            <w:vAlign w:val="center"/>
          </w:tcPr>
          <w:p w14:paraId="11D6FB15">
            <w:pPr>
              <w:keepNext/>
              <w:keepLines/>
              <w:spacing w:after="0"/>
              <w:jc w:val="center"/>
              <w:rPr>
                <w:ins w:id="4108"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F6AFFEF">
            <w:pPr>
              <w:keepNext/>
              <w:keepLines/>
              <w:spacing w:after="0"/>
              <w:jc w:val="center"/>
              <w:rPr>
                <w:ins w:id="4109" w:author="Iana Siomina" w:date="2024-09-25T21:14:00Z"/>
                <w:rFonts w:ascii="Arial" w:hAnsi="Arial" w:eastAsia="宋体"/>
                <w:sz w:val="18"/>
              </w:rPr>
            </w:pPr>
            <w:ins w:id="4110"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46E97394">
            <w:pPr>
              <w:keepNext/>
              <w:keepLines/>
              <w:spacing w:after="0"/>
              <w:jc w:val="center"/>
              <w:rPr>
                <w:ins w:id="4111" w:author="Iana Siomina" w:date="2024-09-25T21:14:00Z"/>
                <w:rFonts w:ascii="Arial" w:hAnsi="Arial" w:eastAsia="宋体"/>
                <w:sz w:val="18"/>
              </w:rPr>
            </w:pPr>
            <w:ins w:id="4112" w:author="Iana Siomina" w:date="2024-09-25T21:14:00Z">
              <w:r>
                <w:rPr>
                  <w:rFonts w:ascii="Arial" w:hAnsi="Arial" w:eastAsia="宋体"/>
                  <w:sz w:val="18"/>
                </w:rPr>
                <w:t>-124.5</w:t>
              </w:r>
            </w:ins>
          </w:p>
        </w:tc>
        <w:tc>
          <w:tcPr>
            <w:tcW w:w="1275" w:type="dxa"/>
          </w:tcPr>
          <w:p w14:paraId="0503C312">
            <w:pPr>
              <w:keepNext/>
              <w:keepLines/>
              <w:spacing w:after="0"/>
              <w:jc w:val="center"/>
              <w:rPr>
                <w:ins w:id="4113" w:author="Iana Siomina" w:date="2024-09-25T21:14:00Z"/>
                <w:rFonts w:ascii="Arial" w:hAnsi="Arial" w:eastAsia="宋体"/>
                <w:sz w:val="18"/>
              </w:rPr>
            </w:pPr>
            <w:ins w:id="4114" w:author="Iana Siomina" w:date="2024-09-25T21:14:00Z">
              <w:r>
                <w:rPr>
                  <w:rFonts w:ascii="Arial" w:hAnsi="Arial" w:eastAsia="宋体"/>
                  <w:sz w:val="18"/>
                  <w:lang w:eastAsia="zh-CN"/>
                </w:rPr>
                <w:t>-50</w:t>
              </w:r>
            </w:ins>
          </w:p>
        </w:tc>
      </w:tr>
      <w:tr w14:paraId="6504E8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15" w:author="Iana Siomina" w:date="2024-09-25T21:14:00Z"/>
        </w:trPr>
        <w:tc>
          <w:tcPr>
            <w:tcW w:w="1043" w:type="dxa"/>
            <w:vMerge w:val="continue"/>
            <w:tcBorders>
              <w:left w:val="single" w:color="auto" w:sz="4" w:space="0"/>
              <w:right w:val="single" w:color="auto" w:sz="4" w:space="0"/>
            </w:tcBorders>
            <w:vAlign w:val="center"/>
          </w:tcPr>
          <w:p w14:paraId="6BA38069">
            <w:pPr>
              <w:keepNext/>
              <w:keepLines/>
              <w:spacing w:after="0"/>
              <w:jc w:val="center"/>
              <w:rPr>
                <w:ins w:id="4116" w:author="Iana Siomina" w:date="2024-09-25T21:14:00Z"/>
                <w:rFonts w:ascii="Arial" w:hAnsi="Arial" w:eastAsia="宋体"/>
                <w:sz w:val="18"/>
                <w:highlight w:val="none"/>
                <w:lang w:eastAsia="zh-CN"/>
                <w:rPrChange w:id="4117" w:author="CATT" w:date="2024-11-19T17:59:01Z">
                  <w:rPr>
                    <w:ins w:id="4118" w:author="Iana Siomina" w:date="2024-09-25T21:14:00Z"/>
                    <w:rFonts w:ascii="Arial" w:hAnsi="Arial" w:eastAsia="宋体"/>
                    <w:sz w:val="18"/>
                    <w:highlight w:val="magenta"/>
                    <w:lang w:eastAsia="zh-CN"/>
                  </w:rPr>
                </w:rPrChange>
              </w:rPr>
            </w:pPr>
          </w:p>
        </w:tc>
        <w:tc>
          <w:tcPr>
            <w:tcW w:w="992" w:type="dxa"/>
            <w:vMerge w:val="continue"/>
            <w:vAlign w:val="center"/>
          </w:tcPr>
          <w:p w14:paraId="7A821D79">
            <w:pPr>
              <w:keepNext/>
              <w:keepLines/>
              <w:spacing w:after="0"/>
              <w:jc w:val="center"/>
              <w:rPr>
                <w:ins w:id="4119" w:author="Iana Siomina" w:date="2024-09-25T21:14:00Z"/>
                <w:rFonts w:ascii="Arial" w:hAnsi="Arial" w:eastAsia="宋体"/>
                <w:sz w:val="18"/>
                <w:lang w:val="sv-SE" w:eastAsia="zh-CN"/>
              </w:rPr>
            </w:pPr>
          </w:p>
        </w:tc>
        <w:tc>
          <w:tcPr>
            <w:tcW w:w="1134" w:type="dxa"/>
            <w:vMerge w:val="continue"/>
            <w:vAlign w:val="center"/>
          </w:tcPr>
          <w:p w14:paraId="6CB1A95C">
            <w:pPr>
              <w:keepNext/>
              <w:keepLines/>
              <w:spacing w:after="0"/>
              <w:jc w:val="center"/>
              <w:rPr>
                <w:ins w:id="4120" w:author="Iana Siomina" w:date="2024-09-25T21:14:00Z"/>
                <w:rFonts w:ascii="Arial" w:hAnsi="Arial" w:eastAsia="宋体"/>
                <w:sz w:val="18"/>
              </w:rPr>
            </w:pPr>
          </w:p>
        </w:tc>
        <w:tc>
          <w:tcPr>
            <w:tcW w:w="1367" w:type="dxa"/>
            <w:vMerge w:val="continue"/>
            <w:vAlign w:val="center"/>
          </w:tcPr>
          <w:p w14:paraId="76BB18BE">
            <w:pPr>
              <w:keepNext/>
              <w:keepLines/>
              <w:spacing w:after="0"/>
              <w:jc w:val="center"/>
              <w:rPr>
                <w:ins w:id="4121"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02B127A4">
            <w:pPr>
              <w:keepNext/>
              <w:keepLines/>
              <w:spacing w:after="0"/>
              <w:jc w:val="center"/>
              <w:rPr>
                <w:ins w:id="4122" w:author="Iana Siomina" w:date="2024-09-25T21:14:00Z"/>
                <w:rFonts w:ascii="Arial" w:hAnsi="Arial" w:eastAsia="宋体"/>
                <w:sz w:val="18"/>
                <w:lang w:val="sv-SE"/>
              </w:rPr>
            </w:pPr>
            <w:ins w:id="4123" w:author="Iana Siomina" w:date="2024-09-25T21:14:00Z">
              <w:r>
                <w:rPr>
                  <w:rFonts w:ascii="Arial" w:hAnsi="Arial" w:eastAsia="宋体"/>
                  <w:sz w:val="18"/>
                  <w:lang w:val="sv-SE" w:eastAsia="zh-CN"/>
                </w:rPr>
                <w:t>NR</w:t>
              </w:r>
            </w:ins>
            <w:ins w:id="4124" w:author="Iana Siomina" w:date="2024-09-25T21:14:00Z">
              <w:r>
                <w:rPr>
                  <w:rFonts w:ascii="Arial" w:hAnsi="Arial" w:eastAsia="宋体"/>
                  <w:sz w:val="18"/>
                  <w:lang w:val="sv-SE"/>
                </w:rPr>
                <w:t>_</w:t>
              </w:r>
            </w:ins>
            <w:ins w:id="4125" w:author="Iana Siomina" w:date="2024-09-25T21:14:00Z">
              <w:r>
                <w:rPr>
                  <w:rFonts w:ascii="Arial" w:hAnsi="Arial" w:eastAsia="宋体"/>
                  <w:sz w:val="18"/>
                  <w:lang w:val="sv-SE" w:eastAsia="zh-CN"/>
                </w:rPr>
                <w:t>FDD_FR1_G</w:t>
              </w:r>
            </w:ins>
            <w:ins w:id="4126" w:author="Iana Siomina" w:date="2024-09-25T21:14:00Z">
              <w:r>
                <w:rPr>
                  <w:rFonts w:hint="eastAsia" w:ascii="Arial" w:hAnsi="Arial" w:eastAsia="宋体"/>
                  <w:sz w:val="18"/>
                  <w:lang w:val="sv-SE" w:eastAsia="zh-CN"/>
                </w:rPr>
                <w:t xml:space="preserve">, </w:t>
              </w:r>
            </w:ins>
            <w:ins w:id="4127" w:author="Iana Siomina" w:date="2024-09-25T21:14:00Z">
              <w:r>
                <w:rPr>
                  <w:rFonts w:ascii="Arial" w:hAnsi="Arial" w:eastAsia="宋体"/>
                  <w:sz w:val="18"/>
                  <w:lang w:val="sv-SE" w:eastAsia="zh-CN"/>
                </w:rPr>
                <w:t>NR</w:t>
              </w:r>
            </w:ins>
            <w:ins w:id="4128" w:author="Iana Siomina" w:date="2024-09-25T21:14:00Z">
              <w:r>
                <w:rPr>
                  <w:rFonts w:ascii="Arial" w:hAnsi="Arial" w:eastAsia="宋体"/>
                  <w:sz w:val="18"/>
                  <w:lang w:val="sv-SE"/>
                </w:rPr>
                <w:t>_</w:t>
              </w:r>
            </w:ins>
            <w:ins w:id="4129" w:author="Iana Siomina" w:date="2024-09-25T21:14:00Z">
              <w:r>
                <w:rPr>
                  <w:rFonts w:hint="eastAsia" w:ascii="Arial" w:hAnsi="Arial" w:eastAsia="宋体"/>
                  <w:sz w:val="18"/>
                  <w:lang w:val="sv-SE" w:eastAsia="zh-CN"/>
                </w:rPr>
                <w:t>T</w:t>
              </w:r>
            </w:ins>
            <w:ins w:id="4130"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614A605E">
            <w:pPr>
              <w:keepNext/>
              <w:keepLines/>
              <w:spacing w:after="0"/>
              <w:jc w:val="center"/>
              <w:rPr>
                <w:ins w:id="4131" w:author="Iana Siomina" w:date="2024-09-25T21:14:00Z"/>
                <w:rFonts w:ascii="Arial" w:hAnsi="Arial" w:eastAsia="宋体"/>
                <w:sz w:val="18"/>
              </w:rPr>
            </w:pPr>
            <w:ins w:id="4132" w:author="Iana Siomina" w:date="2024-09-25T21:14:00Z">
              <w:r>
                <w:rPr>
                  <w:rFonts w:ascii="Arial" w:hAnsi="Arial" w:eastAsia="宋体"/>
                  <w:sz w:val="18"/>
                </w:rPr>
                <w:t>-124</w:t>
              </w:r>
            </w:ins>
          </w:p>
        </w:tc>
        <w:tc>
          <w:tcPr>
            <w:tcW w:w="1275" w:type="dxa"/>
          </w:tcPr>
          <w:p w14:paraId="7D5FF347">
            <w:pPr>
              <w:keepNext/>
              <w:keepLines/>
              <w:spacing w:after="0"/>
              <w:jc w:val="center"/>
              <w:rPr>
                <w:ins w:id="4133" w:author="Iana Siomina" w:date="2024-09-25T21:14:00Z"/>
                <w:rFonts w:ascii="Arial" w:hAnsi="Arial" w:eastAsia="宋体"/>
                <w:sz w:val="18"/>
              </w:rPr>
            </w:pPr>
            <w:ins w:id="4134" w:author="Iana Siomina" w:date="2024-09-25T21:14:00Z">
              <w:r>
                <w:rPr>
                  <w:rFonts w:ascii="Arial" w:hAnsi="Arial" w:eastAsia="宋体"/>
                  <w:sz w:val="18"/>
                  <w:lang w:eastAsia="zh-CN"/>
                </w:rPr>
                <w:t>-50</w:t>
              </w:r>
            </w:ins>
          </w:p>
        </w:tc>
      </w:tr>
      <w:tr w14:paraId="3CD0E3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35" w:author="Iana Siomina" w:date="2024-09-25T21:14:00Z"/>
        </w:trPr>
        <w:tc>
          <w:tcPr>
            <w:tcW w:w="1043" w:type="dxa"/>
            <w:vMerge w:val="continue"/>
            <w:tcBorders>
              <w:left w:val="single" w:color="auto" w:sz="4" w:space="0"/>
              <w:right w:val="single" w:color="auto" w:sz="4" w:space="0"/>
            </w:tcBorders>
            <w:vAlign w:val="center"/>
          </w:tcPr>
          <w:p w14:paraId="085EEE52">
            <w:pPr>
              <w:keepNext/>
              <w:keepLines/>
              <w:spacing w:after="0"/>
              <w:jc w:val="center"/>
              <w:rPr>
                <w:ins w:id="4136" w:author="Iana Siomina" w:date="2024-09-25T21:14:00Z"/>
                <w:rFonts w:ascii="Arial" w:hAnsi="Arial" w:eastAsia="宋体"/>
                <w:sz w:val="18"/>
                <w:highlight w:val="none"/>
                <w:lang w:eastAsia="zh-CN"/>
                <w:rPrChange w:id="4137" w:author="CATT" w:date="2024-11-19T17:59:01Z">
                  <w:rPr>
                    <w:ins w:id="4138" w:author="Iana Siomina" w:date="2024-09-25T21:14:00Z"/>
                    <w:rFonts w:ascii="Arial" w:hAnsi="Arial" w:eastAsia="宋体"/>
                    <w:sz w:val="18"/>
                    <w:highlight w:val="magenta"/>
                    <w:lang w:eastAsia="zh-CN"/>
                  </w:rPr>
                </w:rPrChange>
              </w:rPr>
            </w:pPr>
          </w:p>
        </w:tc>
        <w:tc>
          <w:tcPr>
            <w:tcW w:w="992" w:type="dxa"/>
            <w:vMerge w:val="continue"/>
            <w:vAlign w:val="center"/>
          </w:tcPr>
          <w:p w14:paraId="3CE97F7B">
            <w:pPr>
              <w:keepNext/>
              <w:keepLines/>
              <w:spacing w:after="0"/>
              <w:jc w:val="center"/>
              <w:rPr>
                <w:ins w:id="4139" w:author="Iana Siomina" w:date="2024-09-25T21:14:00Z"/>
                <w:rFonts w:ascii="Arial" w:hAnsi="Arial" w:eastAsia="宋体"/>
                <w:sz w:val="18"/>
                <w:lang w:val="sv-SE" w:eastAsia="zh-CN"/>
              </w:rPr>
            </w:pPr>
          </w:p>
        </w:tc>
        <w:tc>
          <w:tcPr>
            <w:tcW w:w="1134" w:type="dxa"/>
            <w:vMerge w:val="continue"/>
            <w:tcBorders>
              <w:bottom w:val="nil"/>
            </w:tcBorders>
            <w:vAlign w:val="center"/>
          </w:tcPr>
          <w:p w14:paraId="64CC544B">
            <w:pPr>
              <w:keepNext/>
              <w:keepLines/>
              <w:spacing w:after="0"/>
              <w:jc w:val="center"/>
              <w:rPr>
                <w:ins w:id="4140" w:author="Iana Siomina" w:date="2024-09-25T21:14:00Z"/>
                <w:rFonts w:ascii="Arial" w:hAnsi="Arial" w:eastAsia="宋体"/>
                <w:sz w:val="18"/>
              </w:rPr>
            </w:pPr>
          </w:p>
        </w:tc>
        <w:tc>
          <w:tcPr>
            <w:tcW w:w="1367" w:type="dxa"/>
            <w:vMerge w:val="continue"/>
            <w:tcBorders>
              <w:bottom w:val="nil"/>
            </w:tcBorders>
            <w:vAlign w:val="center"/>
          </w:tcPr>
          <w:p w14:paraId="0DCAAD72">
            <w:pPr>
              <w:keepNext/>
              <w:keepLines/>
              <w:spacing w:after="0"/>
              <w:jc w:val="center"/>
              <w:rPr>
                <w:ins w:id="4141"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36CACFB">
            <w:pPr>
              <w:keepNext/>
              <w:keepLines/>
              <w:spacing w:after="0"/>
              <w:jc w:val="center"/>
              <w:rPr>
                <w:ins w:id="4142" w:author="Iana Siomina" w:date="2024-09-25T21:14:00Z"/>
                <w:rFonts w:ascii="Arial" w:hAnsi="Arial" w:eastAsia="宋体"/>
                <w:sz w:val="18"/>
              </w:rPr>
            </w:pPr>
            <w:ins w:id="4143" w:author="Iana Siomina" w:date="2024-09-25T21:14:00Z">
              <w:r>
                <w:rPr>
                  <w:rFonts w:ascii="Arial" w:hAnsi="Arial" w:eastAsia="宋体"/>
                  <w:sz w:val="18"/>
                  <w:lang w:eastAsia="zh-CN"/>
                </w:rPr>
                <w:t>NR</w:t>
              </w:r>
            </w:ins>
            <w:ins w:id="4144" w:author="Iana Siomina" w:date="2024-09-25T21:14:00Z">
              <w:r>
                <w:rPr>
                  <w:rFonts w:ascii="Arial" w:hAnsi="Arial" w:eastAsia="宋体"/>
                  <w:sz w:val="18"/>
                </w:rPr>
                <w:t>_</w:t>
              </w:r>
            </w:ins>
            <w:ins w:id="4145"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6B34E65C">
            <w:pPr>
              <w:keepNext/>
              <w:keepLines/>
              <w:spacing w:after="0"/>
              <w:jc w:val="center"/>
              <w:rPr>
                <w:ins w:id="4146" w:author="Iana Siomina" w:date="2024-09-25T21:14:00Z"/>
                <w:rFonts w:ascii="Arial" w:hAnsi="Arial" w:eastAsia="宋体"/>
                <w:sz w:val="18"/>
              </w:rPr>
            </w:pPr>
            <w:ins w:id="4147" w:author="Iana Siomina" w:date="2024-09-25T21:14:00Z">
              <w:r>
                <w:rPr>
                  <w:rFonts w:ascii="Arial" w:hAnsi="Arial" w:eastAsia="宋体"/>
                  <w:sz w:val="18"/>
                </w:rPr>
                <w:t>-123.5</w:t>
              </w:r>
            </w:ins>
          </w:p>
        </w:tc>
        <w:tc>
          <w:tcPr>
            <w:tcW w:w="1275" w:type="dxa"/>
          </w:tcPr>
          <w:p w14:paraId="677634B5">
            <w:pPr>
              <w:keepNext/>
              <w:keepLines/>
              <w:spacing w:after="0"/>
              <w:jc w:val="center"/>
              <w:rPr>
                <w:ins w:id="4148" w:author="Iana Siomina" w:date="2024-09-25T21:14:00Z"/>
                <w:rFonts w:ascii="Arial" w:hAnsi="Arial" w:eastAsia="宋体"/>
                <w:sz w:val="18"/>
              </w:rPr>
            </w:pPr>
            <w:ins w:id="4149" w:author="Iana Siomina" w:date="2024-09-25T21:14:00Z">
              <w:r>
                <w:rPr>
                  <w:rFonts w:ascii="Arial" w:hAnsi="Arial" w:eastAsia="宋体"/>
                  <w:sz w:val="18"/>
                  <w:lang w:eastAsia="zh-CN"/>
                </w:rPr>
                <w:t>-50</w:t>
              </w:r>
            </w:ins>
          </w:p>
        </w:tc>
      </w:tr>
      <w:tr w14:paraId="63E536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50"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34A69852">
            <w:pPr>
              <w:keepNext/>
              <w:keepLines/>
              <w:spacing w:after="0"/>
              <w:jc w:val="center"/>
              <w:rPr>
                <w:ins w:id="4151" w:author="Iana Siomina" w:date="2024-09-25T21:14:00Z"/>
                <w:rFonts w:ascii="Arial" w:hAnsi="Arial" w:eastAsia="宋体"/>
                <w:sz w:val="18"/>
                <w:highlight w:val="none"/>
                <w:lang w:eastAsia="zh-CN"/>
                <w:rPrChange w:id="4152" w:author="CATT" w:date="2024-11-19T17:59:01Z">
                  <w:rPr>
                    <w:ins w:id="4153" w:author="Iana Siomina" w:date="2024-09-25T21:14:00Z"/>
                    <w:rFonts w:ascii="Arial" w:hAnsi="Arial" w:eastAsia="宋体"/>
                    <w:sz w:val="18"/>
                    <w:highlight w:val="magenta"/>
                    <w:lang w:eastAsia="zh-CN"/>
                  </w:rPr>
                </w:rPrChange>
              </w:rPr>
            </w:pPr>
          </w:p>
        </w:tc>
        <w:tc>
          <w:tcPr>
            <w:tcW w:w="992" w:type="dxa"/>
            <w:vMerge w:val="continue"/>
            <w:vAlign w:val="center"/>
          </w:tcPr>
          <w:p w14:paraId="762E5D20">
            <w:pPr>
              <w:keepNext/>
              <w:keepLines/>
              <w:spacing w:after="0"/>
              <w:jc w:val="center"/>
              <w:rPr>
                <w:ins w:id="4154" w:author="Iana Siomina" w:date="2024-09-25T21:14:00Z"/>
                <w:rFonts w:ascii="Arial" w:hAnsi="Arial" w:eastAsia="宋体"/>
                <w:sz w:val="18"/>
                <w:lang w:val="sv-SE" w:eastAsia="zh-CN"/>
              </w:rPr>
            </w:pPr>
          </w:p>
        </w:tc>
        <w:tc>
          <w:tcPr>
            <w:tcW w:w="1134" w:type="dxa"/>
            <w:tcBorders>
              <w:top w:val="nil"/>
            </w:tcBorders>
            <w:vAlign w:val="center"/>
          </w:tcPr>
          <w:p w14:paraId="6BB77E92">
            <w:pPr>
              <w:keepNext/>
              <w:keepLines/>
              <w:spacing w:after="0"/>
              <w:jc w:val="center"/>
              <w:rPr>
                <w:ins w:id="4155" w:author="Iana Siomina" w:date="2024-09-25T21:14:00Z"/>
                <w:rFonts w:ascii="Arial" w:hAnsi="Arial" w:eastAsia="宋体"/>
                <w:sz w:val="18"/>
              </w:rPr>
            </w:pPr>
          </w:p>
        </w:tc>
        <w:tc>
          <w:tcPr>
            <w:tcW w:w="1367" w:type="dxa"/>
            <w:tcBorders>
              <w:top w:val="nil"/>
            </w:tcBorders>
            <w:vAlign w:val="center"/>
          </w:tcPr>
          <w:p w14:paraId="797FA13E">
            <w:pPr>
              <w:keepNext/>
              <w:keepLines/>
              <w:spacing w:after="0"/>
              <w:jc w:val="center"/>
              <w:rPr>
                <w:ins w:id="415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059D19E">
            <w:pPr>
              <w:keepNext/>
              <w:keepLines/>
              <w:spacing w:after="0"/>
              <w:jc w:val="center"/>
              <w:rPr>
                <w:ins w:id="4157" w:author="Iana Siomina" w:date="2024-09-25T21:14:00Z"/>
                <w:rFonts w:ascii="Arial" w:hAnsi="Arial" w:eastAsia="宋体"/>
                <w:sz w:val="18"/>
                <w:lang w:eastAsia="zh-CN"/>
              </w:rPr>
            </w:pPr>
            <w:ins w:id="4158" w:author="Iana Siomina" w:date="2024-09-25T21:14:00Z">
              <w:r>
                <w:rPr>
                  <w:rFonts w:ascii="Arial" w:hAnsi="Arial" w:eastAsia="宋体"/>
                  <w:sz w:val="18"/>
                  <w:lang w:eastAsia="zh-CN"/>
                </w:rPr>
                <w:t>NR</w:t>
              </w:r>
            </w:ins>
            <w:ins w:id="4159" w:author="Iana Siomina" w:date="2024-09-25T21:14:00Z">
              <w:r>
                <w:rPr>
                  <w:rFonts w:ascii="Arial" w:hAnsi="Arial" w:eastAsia="宋体"/>
                  <w:sz w:val="18"/>
                </w:rPr>
                <w:t>_</w:t>
              </w:r>
            </w:ins>
            <w:ins w:id="4160" w:author="Iana Siomina" w:date="2024-09-25T21:14:00Z">
              <w:r>
                <w:rPr>
                  <w:rFonts w:ascii="Arial" w:hAnsi="Arial" w:eastAsia="宋体"/>
                  <w:sz w:val="18"/>
                  <w:lang w:eastAsia="zh-CN"/>
                </w:rPr>
                <w:t>FDD_FR1_</w:t>
              </w:r>
            </w:ins>
            <w:ins w:id="4161"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00CB6B40">
            <w:pPr>
              <w:keepNext/>
              <w:keepLines/>
              <w:spacing w:after="0"/>
              <w:jc w:val="center"/>
              <w:rPr>
                <w:ins w:id="4162" w:author="Iana Siomina" w:date="2024-09-25T21:14:00Z"/>
                <w:rFonts w:ascii="Arial" w:hAnsi="Arial" w:eastAsia="宋体"/>
                <w:sz w:val="18"/>
              </w:rPr>
            </w:pPr>
            <w:ins w:id="4163" w:author="Iana Siomina" w:date="2024-09-25T21:14:00Z">
              <w:r>
                <w:rPr>
                  <w:rFonts w:hint="eastAsia" w:ascii="Arial" w:hAnsi="Arial" w:eastAsia="宋体"/>
                  <w:sz w:val="18"/>
                  <w:lang w:val="en-US" w:eastAsia="zh-CN"/>
                </w:rPr>
                <w:t>-120.5</w:t>
              </w:r>
            </w:ins>
          </w:p>
        </w:tc>
        <w:tc>
          <w:tcPr>
            <w:tcW w:w="1275" w:type="dxa"/>
          </w:tcPr>
          <w:p w14:paraId="16DE295B">
            <w:pPr>
              <w:keepNext/>
              <w:keepLines/>
              <w:spacing w:after="0"/>
              <w:jc w:val="center"/>
              <w:rPr>
                <w:ins w:id="4164" w:author="Iana Siomina" w:date="2024-09-25T21:14:00Z"/>
                <w:rFonts w:ascii="Arial" w:hAnsi="Arial" w:eastAsia="宋体"/>
                <w:sz w:val="18"/>
                <w:lang w:eastAsia="zh-CN"/>
              </w:rPr>
            </w:pPr>
            <w:ins w:id="4165" w:author="Iana Siomina" w:date="2024-09-25T21:14:00Z">
              <w:r>
                <w:rPr>
                  <w:rFonts w:hint="eastAsia" w:ascii="Arial" w:hAnsi="Arial" w:eastAsia="宋体"/>
                  <w:sz w:val="18"/>
                  <w:lang w:val="en-US" w:eastAsia="zh-CN"/>
                </w:rPr>
                <w:t>-50</w:t>
              </w:r>
            </w:ins>
          </w:p>
        </w:tc>
      </w:tr>
      <w:tr w14:paraId="23BA7B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66"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6B779BF5">
            <w:pPr>
              <w:keepNext/>
              <w:keepLines/>
              <w:spacing w:after="0"/>
              <w:jc w:val="center"/>
              <w:rPr>
                <w:ins w:id="4167" w:author="Iana Siomina" w:date="2024-09-25T21:14:00Z"/>
                <w:rFonts w:ascii="Arial" w:hAnsi="Arial" w:eastAsia="宋体"/>
                <w:sz w:val="18"/>
                <w:highlight w:val="none"/>
                <w:rPrChange w:id="4168" w:author="CATT" w:date="2024-11-19T17:59:01Z">
                  <w:rPr>
                    <w:ins w:id="4169" w:author="Iana Siomina" w:date="2024-09-25T21:14:00Z"/>
                    <w:rFonts w:ascii="Arial" w:hAnsi="Arial" w:eastAsia="宋体"/>
                    <w:sz w:val="18"/>
                    <w:highlight w:val="magenta"/>
                  </w:rPr>
                </w:rPrChange>
              </w:rPr>
            </w:pPr>
            <w:ins w:id="4170" w:author="Iana Siomina" w:date="2024-09-25T21:14:00Z">
              <w:del w:id="4171" w:author="CATT" w:date="2024-11-19T18:08:10Z">
                <w:r>
                  <w:rPr>
                    <w:rFonts w:ascii="Arial" w:hAnsi="Arial" w:eastAsia="宋体"/>
                    <w:sz w:val="18"/>
                    <w:highlight w:val="none"/>
                    <w:lang w:eastAsia="zh-CN"/>
                    <w:rPrChange w:id="4172" w:author="CATT" w:date="2024-11-19T17:59:01Z">
                      <w:rPr>
                        <w:rFonts w:ascii="Arial" w:hAnsi="Arial" w:eastAsia="宋体"/>
                        <w:sz w:val="18"/>
                        <w:highlight w:val="magenta"/>
                        <w:lang w:eastAsia="zh-CN"/>
                      </w:rPr>
                    </w:rPrChange>
                  </w:rPr>
                  <w:delText>[</w:delText>
                </w:r>
              </w:del>
            </w:ins>
            <w:ins w:id="4173" w:author="Iana Siomina" w:date="2024-09-25T21:14:00Z">
              <w:r>
                <w:rPr>
                  <w:rFonts w:ascii="Arial" w:hAnsi="Arial" w:eastAsia="宋体"/>
                  <w:sz w:val="18"/>
                  <w:highlight w:val="none"/>
                  <w:lang w:val="sv-SE" w:eastAsia="zh-CN"/>
                  <w:rPrChange w:id="4174" w:author="CATT" w:date="2024-11-19T17:59:01Z">
                    <w:rPr>
                      <w:rFonts w:ascii="Arial" w:hAnsi="Arial" w:eastAsia="宋体"/>
                      <w:sz w:val="18"/>
                      <w:highlight w:val="magenta"/>
                      <w:lang w:val="sv-SE" w:eastAsia="zh-CN"/>
                    </w:rPr>
                  </w:rPrChange>
                </w:rPr>
                <w:t>7</w:t>
              </w:r>
            </w:ins>
            <w:ins w:id="4175" w:author="Iana Siomina" w:date="2024-09-25T21:14:00Z">
              <w:del w:id="4176" w:author="CATT" w:date="2024-11-19T18:08:09Z">
                <w:r>
                  <w:rPr>
                    <w:rFonts w:ascii="Arial" w:hAnsi="Arial" w:eastAsia="宋体"/>
                    <w:sz w:val="18"/>
                    <w:highlight w:val="none"/>
                    <w:lang w:eastAsia="zh-CN"/>
                    <w:rPrChange w:id="4177"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66A70754">
            <w:pPr>
              <w:keepNext/>
              <w:keepLines/>
              <w:spacing w:after="0"/>
              <w:jc w:val="center"/>
              <w:rPr>
                <w:ins w:id="4178" w:author="Iana Siomina" w:date="2024-09-25T21:14:00Z"/>
                <w:rFonts w:ascii="Arial" w:hAnsi="Arial" w:eastAsia="宋体"/>
                <w:sz w:val="18"/>
                <w:lang w:val="sv-SE" w:eastAsia="zh-CN"/>
              </w:rPr>
            </w:pPr>
          </w:p>
        </w:tc>
        <w:tc>
          <w:tcPr>
            <w:tcW w:w="1134" w:type="dxa"/>
            <w:vAlign w:val="center"/>
          </w:tcPr>
          <w:p w14:paraId="30D10F23">
            <w:pPr>
              <w:keepNext/>
              <w:keepLines/>
              <w:spacing w:after="0"/>
              <w:jc w:val="center"/>
              <w:rPr>
                <w:ins w:id="4179" w:author="Iana Siomina" w:date="2024-09-25T21:14:00Z"/>
                <w:rFonts w:ascii="Arial" w:hAnsi="Arial" w:eastAsia="宋体"/>
                <w:sz w:val="18"/>
              </w:rPr>
            </w:pPr>
            <w:ins w:id="4180" w:author="Iana Siomina" w:date="2024-09-25T21:14:00Z">
              <w:r>
                <w:rPr>
                  <w:rFonts w:ascii="Arial" w:hAnsi="Arial" w:eastAsia="宋体"/>
                  <w:sz w:val="18"/>
                </w:rPr>
                <w:t>≥ 52</w:t>
              </w:r>
            </w:ins>
          </w:p>
        </w:tc>
        <w:tc>
          <w:tcPr>
            <w:tcW w:w="1367" w:type="dxa"/>
            <w:vAlign w:val="center"/>
          </w:tcPr>
          <w:p w14:paraId="5F3E8196">
            <w:pPr>
              <w:keepNext/>
              <w:keepLines/>
              <w:spacing w:after="0"/>
              <w:jc w:val="center"/>
              <w:rPr>
                <w:ins w:id="4181" w:author="Iana Siomina" w:date="2024-09-25T21:14:00Z"/>
                <w:rFonts w:ascii="Arial" w:hAnsi="Arial" w:eastAsia="宋体"/>
                <w:sz w:val="18"/>
              </w:rPr>
            </w:pPr>
            <w:ins w:id="4182" w:author="Iana Siomina" w:date="2024-09-25T21:14:00Z">
              <w:r>
                <w:rPr>
                  <w:rFonts w:ascii="Arial" w:hAnsi="Arial" w:eastAsia="宋体"/>
                  <w:sz w:val="18"/>
                </w:rPr>
                <w:t>≥ 1</w:t>
              </w:r>
            </w:ins>
          </w:p>
        </w:tc>
        <w:tc>
          <w:tcPr>
            <w:tcW w:w="2040" w:type="dxa"/>
            <w:vAlign w:val="center"/>
          </w:tcPr>
          <w:p w14:paraId="7BFE4974">
            <w:pPr>
              <w:keepNext/>
              <w:keepLines/>
              <w:spacing w:after="0"/>
              <w:jc w:val="center"/>
              <w:rPr>
                <w:ins w:id="4183" w:author="Iana Siomina" w:date="2024-09-25T21:14:00Z"/>
                <w:rFonts w:ascii="Arial" w:hAnsi="Arial" w:eastAsia="宋体"/>
                <w:sz w:val="18"/>
              </w:rPr>
            </w:pPr>
            <w:ins w:id="4184" w:author="Iana Siomina" w:date="2024-09-25T21:14:00Z">
              <w:r>
                <w:rPr>
                  <w:rFonts w:ascii="Arial" w:hAnsi="Arial" w:eastAsia="宋体"/>
                  <w:sz w:val="18"/>
                </w:rPr>
                <w:t>Note 5</w:t>
              </w:r>
            </w:ins>
          </w:p>
        </w:tc>
        <w:tc>
          <w:tcPr>
            <w:tcW w:w="1134" w:type="dxa"/>
            <w:vAlign w:val="center"/>
          </w:tcPr>
          <w:p w14:paraId="6554F1E8">
            <w:pPr>
              <w:keepNext/>
              <w:keepLines/>
              <w:spacing w:after="0"/>
              <w:jc w:val="center"/>
              <w:rPr>
                <w:ins w:id="4185" w:author="Iana Siomina" w:date="2024-09-25T21:14:00Z"/>
                <w:rFonts w:ascii="Arial" w:hAnsi="Arial" w:eastAsia="宋体"/>
                <w:sz w:val="18"/>
              </w:rPr>
            </w:pPr>
            <w:ins w:id="4186" w:author="Iana Siomina" w:date="2024-09-25T21:14:00Z">
              <w:r>
                <w:rPr>
                  <w:rFonts w:ascii="Arial" w:hAnsi="Arial" w:eastAsia="宋体"/>
                  <w:sz w:val="18"/>
                </w:rPr>
                <w:t>Note 5</w:t>
              </w:r>
            </w:ins>
          </w:p>
        </w:tc>
        <w:tc>
          <w:tcPr>
            <w:tcW w:w="1275" w:type="dxa"/>
            <w:vAlign w:val="center"/>
          </w:tcPr>
          <w:p w14:paraId="06D13A69">
            <w:pPr>
              <w:keepNext/>
              <w:keepLines/>
              <w:spacing w:after="0"/>
              <w:jc w:val="center"/>
              <w:rPr>
                <w:ins w:id="4187" w:author="Iana Siomina" w:date="2024-09-25T21:14:00Z"/>
                <w:rFonts w:ascii="Arial" w:hAnsi="Arial" w:eastAsia="宋体"/>
                <w:sz w:val="18"/>
              </w:rPr>
            </w:pPr>
            <w:ins w:id="4188" w:author="Iana Siomina" w:date="2024-09-25T21:14:00Z">
              <w:r>
                <w:rPr>
                  <w:rFonts w:ascii="Arial" w:hAnsi="Arial" w:eastAsia="宋体"/>
                  <w:sz w:val="18"/>
                </w:rPr>
                <w:t>Note 5</w:t>
              </w:r>
            </w:ins>
          </w:p>
        </w:tc>
      </w:tr>
      <w:tr w14:paraId="5B84BA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189"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4422ACE9">
            <w:pPr>
              <w:keepNext/>
              <w:keepLines/>
              <w:spacing w:after="0"/>
              <w:jc w:val="center"/>
              <w:rPr>
                <w:ins w:id="4190" w:author="Iana Siomina" w:date="2024-09-25T21:14:00Z"/>
                <w:rFonts w:ascii="Arial" w:hAnsi="Arial" w:eastAsia="宋体"/>
                <w:sz w:val="18"/>
                <w:highlight w:val="none"/>
                <w:lang w:eastAsia="zh-CN"/>
                <w:rPrChange w:id="4191" w:author="CATT" w:date="2024-11-19T17:59:01Z">
                  <w:rPr>
                    <w:ins w:id="4192" w:author="Iana Siomina" w:date="2024-09-25T21:14:00Z"/>
                    <w:rFonts w:ascii="Arial" w:hAnsi="Arial" w:eastAsia="宋体"/>
                    <w:sz w:val="18"/>
                    <w:highlight w:val="magenta"/>
                    <w:lang w:eastAsia="zh-CN"/>
                  </w:rPr>
                </w:rPrChange>
              </w:rPr>
            </w:pPr>
            <w:ins w:id="4193" w:author="Iana Siomina" w:date="2024-09-25T21:14:00Z">
              <w:del w:id="4194" w:author="CATT" w:date="2024-11-19T18:08:12Z">
                <w:r>
                  <w:rPr>
                    <w:rFonts w:ascii="Arial" w:hAnsi="Arial" w:eastAsia="宋体"/>
                    <w:sz w:val="18"/>
                    <w:highlight w:val="none"/>
                    <w:lang w:eastAsia="zh-CN"/>
                    <w:rPrChange w:id="4195" w:author="CATT" w:date="2024-11-19T17:59:01Z">
                      <w:rPr>
                        <w:rFonts w:ascii="Arial" w:hAnsi="Arial" w:eastAsia="宋体"/>
                        <w:sz w:val="18"/>
                        <w:highlight w:val="magenta"/>
                        <w:lang w:eastAsia="zh-CN"/>
                      </w:rPr>
                    </w:rPrChange>
                  </w:rPr>
                  <w:delText>[</w:delText>
                </w:r>
              </w:del>
            </w:ins>
            <w:ins w:id="4196" w:author="Iana Siomina" w:date="2024-09-25T21:14:00Z">
              <w:r>
                <w:rPr>
                  <w:rFonts w:ascii="Arial" w:hAnsi="Arial" w:eastAsia="宋体"/>
                  <w:sz w:val="18"/>
                  <w:highlight w:val="none"/>
                  <w:lang w:val="sv-SE" w:eastAsia="zh-CN"/>
                  <w:rPrChange w:id="4197" w:author="CATT" w:date="2024-11-19T17:59:01Z">
                    <w:rPr>
                      <w:rFonts w:ascii="Arial" w:hAnsi="Arial" w:eastAsia="宋体"/>
                      <w:sz w:val="18"/>
                      <w:highlight w:val="magenta"/>
                      <w:lang w:val="sv-SE" w:eastAsia="zh-CN"/>
                    </w:rPr>
                  </w:rPrChange>
                </w:rPr>
                <w:t>5</w:t>
              </w:r>
            </w:ins>
            <w:ins w:id="4198" w:author="Iana Siomina" w:date="2024-09-25T21:14:00Z">
              <w:del w:id="4199" w:author="CATT" w:date="2024-11-19T18:08:11Z">
                <w:r>
                  <w:rPr>
                    <w:rFonts w:ascii="Arial" w:hAnsi="Arial" w:eastAsia="宋体"/>
                    <w:sz w:val="18"/>
                    <w:highlight w:val="none"/>
                    <w:lang w:eastAsia="zh-CN"/>
                    <w:rPrChange w:id="4200"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01503493">
            <w:pPr>
              <w:keepNext/>
              <w:keepLines/>
              <w:spacing w:after="0"/>
              <w:jc w:val="center"/>
              <w:rPr>
                <w:ins w:id="4201" w:author="Iana Siomina" w:date="2024-09-25T21:14:00Z"/>
                <w:rFonts w:ascii="Arial" w:hAnsi="Arial" w:eastAsia="宋体"/>
                <w:sz w:val="18"/>
                <w:lang w:val="sv-SE" w:eastAsia="zh-CN"/>
              </w:rPr>
            </w:pPr>
          </w:p>
        </w:tc>
        <w:tc>
          <w:tcPr>
            <w:tcW w:w="1134" w:type="dxa"/>
            <w:vAlign w:val="center"/>
          </w:tcPr>
          <w:p w14:paraId="7CFD9B47">
            <w:pPr>
              <w:keepNext/>
              <w:keepLines/>
              <w:spacing w:after="0"/>
              <w:jc w:val="center"/>
              <w:rPr>
                <w:ins w:id="4202" w:author="Iana Siomina" w:date="2024-09-25T21:14:00Z"/>
                <w:rFonts w:ascii="Arial" w:hAnsi="Arial" w:eastAsia="宋体"/>
                <w:sz w:val="18"/>
              </w:rPr>
            </w:pPr>
            <w:ins w:id="4203" w:author="Iana Siomina" w:date="2024-09-25T21:14:00Z">
              <w:r>
                <w:rPr>
                  <w:rFonts w:ascii="Arial" w:hAnsi="Arial" w:eastAsia="宋体"/>
                  <w:sz w:val="18"/>
                </w:rPr>
                <w:t>≥ 104</w:t>
              </w:r>
            </w:ins>
          </w:p>
        </w:tc>
        <w:tc>
          <w:tcPr>
            <w:tcW w:w="1367" w:type="dxa"/>
            <w:vAlign w:val="center"/>
          </w:tcPr>
          <w:p w14:paraId="283AF59F">
            <w:pPr>
              <w:keepNext/>
              <w:keepLines/>
              <w:spacing w:after="0"/>
              <w:jc w:val="center"/>
              <w:rPr>
                <w:ins w:id="4204" w:author="Iana Siomina" w:date="2024-09-25T21:14:00Z"/>
                <w:rFonts w:ascii="Arial" w:hAnsi="Arial" w:eastAsia="宋体"/>
                <w:sz w:val="18"/>
              </w:rPr>
            </w:pPr>
            <w:ins w:id="4205" w:author="Iana Siomina" w:date="2024-09-25T21:14:00Z">
              <w:r>
                <w:rPr>
                  <w:rFonts w:ascii="Arial" w:hAnsi="Arial" w:eastAsia="宋体"/>
                  <w:sz w:val="18"/>
                </w:rPr>
                <w:t>≥ 1</w:t>
              </w:r>
            </w:ins>
          </w:p>
        </w:tc>
        <w:tc>
          <w:tcPr>
            <w:tcW w:w="2040" w:type="dxa"/>
            <w:vAlign w:val="center"/>
          </w:tcPr>
          <w:p w14:paraId="78ED9951">
            <w:pPr>
              <w:keepNext/>
              <w:keepLines/>
              <w:spacing w:after="0"/>
              <w:jc w:val="center"/>
              <w:rPr>
                <w:ins w:id="4206" w:author="Iana Siomina" w:date="2024-09-25T21:14:00Z"/>
                <w:rFonts w:ascii="Arial" w:hAnsi="Arial" w:eastAsia="宋体"/>
                <w:sz w:val="18"/>
              </w:rPr>
            </w:pPr>
            <w:ins w:id="4207" w:author="Iana Siomina" w:date="2024-09-25T21:14:00Z">
              <w:r>
                <w:rPr>
                  <w:rFonts w:ascii="Arial" w:hAnsi="Arial" w:eastAsia="宋体"/>
                  <w:sz w:val="18"/>
                </w:rPr>
                <w:t>Note 5</w:t>
              </w:r>
            </w:ins>
          </w:p>
        </w:tc>
        <w:tc>
          <w:tcPr>
            <w:tcW w:w="1134" w:type="dxa"/>
            <w:vAlign w:val="center"/>
          </w:tcPr>
          <w:p w14:paraId="4E1FC058">
            <w:pPr>
              <w:keepNext/>
              <w:keepLines/>
              <w:spacing w:after="0"/>
              <w:jc w:val="center"/>
              <w:rPr>
                <w:ins w:id="4208" w:author="Iana Siomina" w:date="2024-09-25T21:14:00Z"/>
                <w:rFonts w:ascii="Arial" w:hAnsi="Arial" w:eastAsia="宋体"/>
                <w:sz w:val="18"/>
              </w:rPr>
            </w:pPr>
            <w:ins w:id="4209" w:author="Iana Siomina" w:date="2024-09-25T21:14:00Z">
              <w:r>
                <w:rPr>
                  <w:rFonts w:ascii="Arial" w:hAnsi="Arial" w:eastAsia="宋体"/>
                  <w:sz w:val="18"/>
                </w:rPr>
                <w:t>Note 5</w:t>
              </w:r>
            </w:ins>
          </w:p>
        </w:tc>
        <w:tc>
          <w:tcPr>
            <w:tcW w:w="1275" w:type="dxa"/>
            <w:vAlign w:val="center"/>
          </w:tcPr>
          <w:p w14:paraId="3322DCFE">
            <w:pPr>
              <w:keepNext/>
              <w:keepLines/>
              <w:spacing w:after="0"/>
              <w:jc w:val="center"/>
              <w:rPr>
                <w:ins w:id="4210" w:author="Iana Siomina" w:date="2024-09-25T21:14:00Z"/>
                <w:rFonts w:ascii="Arial" w:hAnsi="Arial" w:eastAsia="宋体"/>
                <w:sz w:val="18"/>
              </w:rPr>
            </w:pPr>
            <w:ins w:id="4211" w:author="Iana Siomina" w:date="2024-09-25T21:14:00Z">
              <w:r>
                <w:rPr>
                  <w:rFonts w:ascii="Arial" w:hAnsi="Arial" w:eastAsia="宋体"/>
                  <w:sz w:val="18"/>
                </w:rPr>
                <w:t>Note 5</w:t>
              </w:r>
            </w:ins>
          </w:p>
        </w:tc>
      </w:tr>
      <w:tr w14:paraId="5AB88F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12" w:author="Iana Siomina" w:date="2024-09-25T21:14:00Z"/>
        </w:trPr>
        <w:tc>
          <w:tcPr>
            <w:tcW w:w="1043" w:type="dxa"/>
            <w:vMerge w:val="restart"/>
            <w:vAlign w:val="center"/>
          </w:tcPr>
          <w:p w14:paraId="0DFDB76A">
            <w:pPr>
              <w:keepNext/>
              <w:keepLines/>
              <w:spacing w:after="0"/>
              <w:jc w:val="center"/>
              <w:rPr>
                <w:ins w:id="4213" w:author="Iana Siomina" w:date="2024-09-25T21:14:00Z"/>
                <w:rFonts w:ascii="Arial" w:hAnsi="Arial" w:eastAsia="宋体"/>
                <w:sz w:val="18"/>
                <w:highlight w:val="none"/>
                <w:lang w:eastAsia="zh-CN"/>
                <w:rPrChange w:id="4214" w:author="CATT" w:date="2024-11-19T17:59:01Z">
                  <w:rPr>
                    <w:ins w:id="4215" w:author="Iana Siomina" w:date="2024-09-25T21:14:00Z"/>
                    <w:rFonts w:ascii="Arial" w:hAnsi="Arial" w:eastAsia="宋体"/>
                    <w:sz w:val="18"/>
                    <w:highlight w:val="magenta"/>
                    <w:lang w:eastAsia="zh-CN"/>
                  </w:rPr>
                </w:rPrChange>
              </w:rPr>
            </w:pPr>
            <w:ins w:id="4216" w:author="Iana Siomina" w:date="2024-09-25T21:14:00Z">
              <w:del w:id="4217" w:author="CATT" w:date="2024-11-19T18:08:18Z">
                <w:r>
                  <w:rPr>
                    <w:rFonts w:ascii="Arial" w:hAnsi="Arial" w:eastAsia="宋体"/>
                    <w:sz w:val="18"/>
                    <w:highlight w:val="none"/>
                    <w:lang w:eastAsia="zh-CN"/>
                    <w:rPrChange w:id="4218" w:author="CATT" w:date="2024-11-19T17:59:01Z">
                      <w:rPr>
                        <w:rFonts w:ascii="Arial" w:hAnsi="Arial" w:eastAsia="宋体"/>
                        <w:sz w:val="18"/>
                        <w:highlight w:val="magenta"/>
                        <w:lang w:eastAsia="zh-CN"/>
                      </w:rPr>
                    </w:rPrChange>
                  </w:rPr>
                  <w:delText>[</w:delText>
                </w:r>
              </w:del>
            </w:ins>
            <w:ins w:id="4219" w:author="Iana Siomina" w:date="2024-09-25T21:14:00Z">
              <w:r>
                <w:rPr>
                  <w:rFonts w:ascii="Arial" w:hAnsi="Arial" w:eastAsia="宋体"/>
                  <w:sz w:val="18"/>
                  <w:highlight w:val="none"/>
                  <w:lang w:val="sv-SE" w:eastAsia="zh-CN"/>
                  <w:rPrChange w:id="4220" w:author="CATT" w:date="2024-11-19T17:59:01Z">
                    <w:rPr>
                      <w:rFonts w:ascii="Arial" w:hAnsi="Arial" w:eastAsia="宋体"/>
                      <w:sz w:val="18"/>
                      <w:highlight w:val="magenta"/>
                      <w:lang w:val="sv-SE" w:eastAsia="zh-CN"/>
                    </w:rPr>
                  </w:rPrChange>
                </w:rPr>
                <w:t>7</w:t>
              </w:r>
            </w:ins>
            <w:ins w:id="4221" w:author="Iana Siomina" w:date="2024-09-25T21:14:00Z">
              <w:del w:id="4222" w:author="CATT" w:date="2024-11-19T18:08:17Z">
                <w:r>
                  <w:rPr>
                    <w:rFonts w:ascii="Arial" w:hAnsi="Arial" w:eastAsia="宋体"/>
                    <w:sz w:val="18"/>
                    <w:highlight w:val="none"/>
                    <w:lang w:eastAsia="zh-CN"/>
                    <w:rPrChange w:id="4223" w:author="CATT" w:date="2024-11-19T17:59:01Z">
                      <w:rPr>
                        <w:rFonts w:ascii="Arial" w:hAnsi="Arial" w:eastAsia="宋体"/>
                        <w:sz w:val="18"/>
                        <w:highlight w:val="magenta"/>
                        <w:lang w:eastAsia="zh-CN"/>
                      </w:rPr>
                    </w:rPrChange>
                  </w:rPr>
                  <w:delText>]</w:delText>
                </w:r>
              </w:del>
            </w:ins>
          </w:p>
        </w:tc>
        <w:tc>
          <w:tcPr>
            <w:tcW w:w="992" w:type="dxa"/>
            <w:vMerge w:val="restart"/>
            <w:vAlign w:val="center"/>
          </w:tcPr>
          <w:p w14:paraId="5972188D">
            <w:pPr>
              <w:keepNext/>
              <w:keepLines/>
              <w:spacing w:after="0"/>
              <w:jc w:val="center"/>
              <w:rPr>
                <w:ins w:id="4224" w:author="Iana Siomina" w:date="2024-09-25T21:14:00Z"/>
                <w:rFonts w:ascii="Arial" w:hAnsi="Arial" w:eastAsia="宋体"/>
                <w:sz w:val="18"/>
                <w:lang w:val="sv-SE" w:eastAsia="zh-CN"/>
              </w:rPr>
            </w:pPr>
            <w:ins w:id="4225" w:author="Iana Siomina" w:date="2024-09-25T21:14:00Z">
              <w:r>
                <w:rPr>
                  <w:rFonts w:ascii="Arial" w:hAnsi="Arial" w:eastAsia="宋体"/>
                  <w:sz w:val="18"/>
                  <w:lang w:val="sv-SE" w:eastAsia="zh-CN"/>
                </w:rPr>
                <w:t xml:space="preserve">30 </w:t>
              </w:r>
            </w:ins>
          </w:p>
        </w:tc>
        <w:tc>
          <w:tcPr>
            <w:tcW w:w="1134" w:type="dxa"/>
            <w:vMerge w:val="restart"/>
            <w:vAlign w:val="center"/>
          </w:tcPr>
          <w:p w14:paraId="0924B829">
            <w:pPr>
              <w:keepNext/>
              <w:keepLines/>
              <w:spacing w:after="0"/>
              <w:jc w:val="center"/>
              <w:rPr>
                <w:ins w:id="4226" w:author="Iana Siomina" w:date="2024-09-25T21:14:00Z"/>
                <w:rFonts w:ascii="Arial" w:hAnsi="Arial" w:eastAsia="宋体"/>
                <w:sz w:val="18"/>
              </w:rPr>
            </w:pPr>
            <w:ins w:id="4227" w:author="Iana Siomina" w:date="2024-09-25T21:14:00Z">
              <w:r>
                <w:rPr>
                  <w:rFonts w:ascii="Arial" w:hAnsi="Arial" w:eastAsia="宋体"/>
                  <w:sz w:val="18"/>
                </w:rPr>
                <w:t>≥ 24</w:t>
              </w:r>
            </w:ins>
          </w:p>
        </w:tc>
        <w:tc>
          <w:tcPr>
            <w:tcW w:w="1367" w:type="dxa"/>
            <w:vMerge w:val="restart"/>
            <w:vAlign w:val="center"/>
          </w:tcPr>
          <w:p w14:paraId="60B9B5B0">
            <w:pPr>
              <w:keepNext/>
              <w:keepLines/>
              <w:spacing w:after="0"/>
              <w:jc w:val="center"/>
              <w:rPr>
                <w:ins w:id="4228" w:author="Iana Siomina" w:date="2024-09-25T21:14:00Z"/>
                <w:rFonts w:ascii="Arial" w:hAnsi="Arial" w:eastAsia="宋体"/>
                <w:sz w:val="18"/>
              </w:rPr>
            </w:pPr>
            <w:ins w:id="4229"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4F7C1500">
            <w:pPr>
              <w:keepNext/>
              <w:keepLines/>
              <w:spacing w:after="0"/>
              <w:jc w:val="center"/>
              <w:rPr>
                <w:ins w:id="4230" w:author="Iana Siomina" w:date="2024-09-25T21:14:00Z"/>
                <w:rFonts w:ascii="Arial" w:hAnsi="Arial" w:eastAsia="宋体"/>
                <w:sz w:val="18"/>
                <w:szCs w:val="18"/>
              </w:rPr>
            </w:pPr>
            <w:ins w:id="4231" w:author="Iana Siomina" w:date="2024-09-25T21:14:00Z">
              <w:r>
                <w:rPr>
                  <w:rFonts w:ascii="Arial" w:hAnsi="Arial" w:eastAsia="宋体"/>
                  <w:sz w:val="18"/>
                  <w:szCs w:val="18"/>
                </w:rPr>
                <w:t>NR_FDD_FR1_A, NR_TDD_FR1_A,</w:t>
              </w:r>
            </w:ins>
          </w:p>
          <w:p w14:paraId="663E88B3">
            <w:pPr>
              <w:keepNext/>
              <w:keepLines/>
              <w:spacing w:after="0"/>
              <w:jc w:val="center"/>
              <w:rPr>
                <w:ins w:id="4232" w:author="Iana Siomina" w:date="2024-09-25T21:14:00Z"/>
                <w:rFonts w:ascii="Arial" w:hAnsi="Arial" w:eastAsia="宋体"/>
                <w:sz w:val="18"/>
              </w:rPr>
            </w:pPr>
            <w:ins w:id="4233"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080F23DB">
            <w:pPr>
              <w:keepNext/>
              <w:keepLines/>
              <w:spacing w:after="0"/>
              <w:jc w:val="center"/>
              <w:rPr>
                <w:ins w:id="4234" w:author="Iana Siomina" w:date="2024-09-25T21:14:00Z"/>
                <w:rFonts w:ascii="Arial" w:hAnsi="Arial" w:eastAsia="宋体"/>
                <w:sz w:val="18"/>
              </w:rPr>
            </w:pPr>
            <w:ins w:id="4235" w:author="Iana Siomina" w:date="2024-09-25T21:14:00Z">
              <w:r>
                <w:rPr>
                  <w:rFonts w:ascii="Arial" w:hAnsi="Arial" w:eastAsia="宋体"/>
                  <w:sz w:val="18"/>
                </w:rPr>
                <w:t>-124</w:t>
              </w:r>
            </w:ins>
          </w:p>
        </w:tc>
        <w:tc>
          <w:tcPr>
            <w:tcW w:w="1275" w:type="dxa"/>
            <w:vAlign w:val="center"/>
          </w:tcPr>
          <w:p w14:paraId="47DF4074">
            <w:pPr>
              <w:keepNext/>
              <w:keepLines/>
              <w:spacing w:after="0"/>
              <w:jc w:val="center"/>
              <w:rPr>
                <w:ins w:id="4236" w:author="Iana Siomina" w:date="2024-09-25T21:14:00Z"/>
                <w:rFonts w:ascii="Arial" w:hAnsi="Arial" w:eastAsia="宋体"/>
                <w:sz w:val="18"/>
              </w:rPr>
            </w:pPr>
            <w:ins w:id="4237" w:author="Iana Siomina" w:date="2024-09-25T21:14:00Z">
              <w:r>
                <w:rPr>
                  <w:rFonts w:ascii="Arial" w:hAnsi="Arial" w:eastAsia="宋体"/>
                  <w:sz w:val="18"/>
                  <w:lang w:eastAsia="zh-CN"/>
                </w:rPr>
                <w:t>-50</w:t>
              </w:r>
            </w:ins>
          </w:p>
        </w:tc>
      </w:tr>
      <w:tr w14:paraId="79F560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38" w:author="Iana Siomina" w:date="2024-09-25T21:14:00Z"/>
        </w:trPr>
        <w:tc>
          <w:tcPr>
            <w:tcW w:w="1043" w:type="dxa"/>
            <w:vMerge w:val="continue"/>
            <w:vAlign w:val="center"/>
          </w:tcPr>
          <w:p w14:paraId="755EBC7D">
            <w:pPr>
              <w:keepNext/>
              <w:keepLines/>
              <w:spacing w:after="0"/>
              <w:jc w:val="center"/>
              <w:rPr>
                <w:ins w:id="4239" w:author="Iana Siomina" w:date="2024-09-25T21:14:00Z"/>
                <w:rFonts w:ascii="Arial" w:hAnsi="Arial" w:eastAsia="宋体"/>
                <w:sz w:val="18"/>
                <w:highlight w:val="none"/>
                <w:lang w:eastAsia="zh-CN"/>
                <w:rPrChange w:id="4240" w:author="CATT" w:date="2024-11-19T17:59:01Z">
                  <w:rPr>
                    <w:ins w:id="4241" w:author="Iana Siomina" w:date="2024-09-25T21:14:00Z"/>
                    <w:rFonts w:ascii="Arial" w:hAnsi="Arial" w:eastAsia="宋体"/>
                    <w:sz w:val="18"/>
                    <w:highlight w:val="magenta"/>
                    <w:lang w:eastAsia="zh-CN"/>
                  </w:rPr>
                </w:rPrChange>
              </w:rPr>
            </w:pPr>
          </w:p>
        </w:tc>
        <w:tc>
          <w:tcPr>
            <w:tcW w:w="992" w:type="dxa"/>
            <w:vMerge w:val="continue"/>
            <w:vAlign w:val="center"/>
          </w:tcPr>
          <w:p w14:paraId="4E71EBBD">
            <w:pPr>
              <w:keepNext/>
              <w:keepLines/>
              <w:spacing w:after="0"/>
              <w:jc w:val="center"/>
              <w:rPr>
                <w:ins w:id="4242" w:author="Iana Siomina" w:date="2024-09-25T21:14:00Z"/>
                <w:rFonts w:ascii="Arial" w:hAnsi="Arial" w:eastAsia="宋体"/>
                <w:sz w:val="18"/>
                <w:lang w:val="sv-SE" w:eastAsia="zh-CN"/>
              </w:rPr>
            </w:pPr>
          </w:p>
        </w:tc>
        <w:tc>
          <w:tcPr>
            <w:tcW w:w="1134" w:type="dxa"/>
            <w:vMerge w:val="continue"/>
            <w:vAlign w:val="center"/>
          </w:tcPr>
          <w:p w14:paraId="036D93E5">
            <w:pPr>
              <w:keepNext/>
              <w:keepLines/>
              <w:spacing w:after="0"/>
              <w:jc w:val="center"/>
              <w:rPr>
                <w:ins w:id="4243" w:author="Iana Siomina" w:date="2024-09-25T21:14:00Z"/>
                <w:rFonts w:ascii="Arial" w:hAnsi="Arial" w:eastAsia="宋体"/>
                <w:sz w:val="18"/>
              </w:rPr>
            </w:pPr>
          </w:p>
        </w:tc>
        <w:tc>
          <w:tcPr>
            <w:tcW w:w="1367" w:type="dxa"/>
            <w:vMerge w:val="continue"/>
            <w:vAlign w:val="center"/>
          </w:tcPr>
          <w:p w14:paraId="1DCF70B1">
            <w:pPr>
              <w:keepNext/>
              <w:keepLines/>
              <w:spacing w:after="0"/>
              <w:jc w:val="center"/>
              <w:rPr>
                <w:ins w:id="424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A22E821">
            <w:pPr>
              <w:keepNext/>
              <w:keepLines/>
              <w:spacing w:after="0"/>
              <w:jc w:val="center"/>
              <w:rPr>
                <w:ins w:id="4245" w:author="Iana Siomina" w:date="2024-09-25T21:14:00Z"/>
                <w:rFonts w:ascii="Arial" w:hAnsi="Arial" w:eastAsia="宋体"/>
                <w:sz w:val="18"/>
              </w:rPr>
            </w:pPr>
            <w:ins w:id="4246"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68300BCF">
            <w:pPr>
              <w:keepNext/>
              <w:keepLines/>
              <w:spacing w:after="0"/>
              <w:jc w:val="center"/>
              <w:rPr>
                <w:ins w:id="4247" w:author="Iana Siomina" w:date="2024-09-25T21:14:00Z"/>
                <w:rFonts w:ascii="Arial" w:hAnsi="Arial" w:eastAsia="宋体"/>
                <w:sz w:val="18"/>
              </w:rPr>
            </w:pPr>
            <w:ins w:id="4248" w:author="Iana Siomina" w:date="2024-09-25T21:14:00Z">
              <w:r>
                <w:rPr>
                  <w:rFonts w:ascii="Arial" w:hAnsi="Arial" w:eastAsia="宋体"/>
                  <w:sz w:val="18"/>
                </w:rPr>
                <w:t>-123.5</w:t>
              </w:r>
            </w:ins>
          </w:p>
        </w:tc>
        <w:tc>
          <w:tcPr>
            <w:tcW w:w="1275" w:type="dxa"/>
          </w:tcPr>
          <w:p w14:paraId="1641EB87">
            <w:pPr>
              <w:keepNext/>
              <w:keepLines/>
              <w:spacing w:after="0"/>
              <w:jc w:val="center"/>
              <w:rPr>
                <w:ins w:id="4249" w:author="Iana Siomina" w:date="2024-09-25T21:14:00Z"/>
                <w:rFonts w:ascii="Arial" w:hAnsi="Arial" w:eastAsia="宋体"/>
                <w:sz w:val="18"/>
              </w:rPr>
            </w:pPr>
            <w:ins w:id="4250" w:author="Iana Siomina" w:date="2024-09-25T21:14:00Z">
              <w:r>
                <w:rPr>
                  <w:rFonts w:ascii="Arial" w:hAnsi="Arial" w:eastAsia="宋体"/>
                  <w:sz w:val="18"/>
                  <w:lang w:eastAsia="zh-CN"/>
                </w:rPr>
                <w:t>-50</w:t>
              </w:r>
            </w:ins>
          </w:p>
        </w:tc>
      </w:tr>
      <w:tr w14:paraId="25AC3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51" w:author="Iana Siomina" w:date="2024-09-25T21:14:00Z"/>
        </w:trPr>
        <w:tc>
          <w:tcPr>
            <w:tcW w:w="1043" w:type="dxa"/>
            <w:vMerge w:val="continue"/>
            <w:vAlign w:val="center"/>
          </w:tcPr>
          <w:p w14:paraId="5571B90B">
            <w:pPr>
              <w:keepNext/>
              <w:keepLines/>
              <w:spacing w:after="0"/>
              <w:jc w:val="center"/>
              <w:rPr>
                <w:ins w:id="4252" w:author="Iana Siomina" w:date="2024-09-25T21:14:00Z"/>
                <w:rFonts w:ascii="Arial" w:hAnsi="Arial" w:eastAsia="宋体"/>
                <w:sz w:val="18"/>
                <w:highlight w:val="none"/>
                <w:lang w:eastAsia="zh-CN"/>
                <w:rPrChange w:id="4253" w:author="CATT" w:date="2024-11-19T17:59:01Z">
                  <w:rPr>
                    <w:ins w:id="4254" w:author="Iana Siomina" w:date="2024-09-25T21:14:00Z"/>
                    <w:rFonts w:ascii="Arial" w:hAnsi="Arial" w:eastAsia="宋体"/>
                    <w:sz w:val="18"/>
                    <w:highlight w:val="magenta"/>
                    <w:lang w:eastAsia="zh-CN"/>
                  </w:rPr>
                </w:rPrChange>
              </w:rPr>
            </w:pPr>
          </w:p>
        </w:tc>
        <w:tc>
          <w:tcPr>
            <w:tcW w:w="992" w:type="dxa"/>
            <w:vMerge w:val="continue"/>
            <w:vAlign w:val="center"/>
          </w:tcPr>
          <w:p w14:paraId="06D4C65F">
            <w:pPr>
              <w:keepNext/>
              <w:keepLines/>
              <w:spacing w:after="0"/>
              <w:jc w:val="center"/>
              <w:rPr>
                <w:ins w:id="4255" w:author="Iana Siomina" w:date="2024-09-25T21:14:00Z"/>
                <w:rFonts w:ascii="Arial" w:hAnsi="Arial" w:eastAsia="宋体"/>
                <w:sz w:val="18"/>
                <w:lang w:val="sv-SE" w:eastAsia="zh-CN"/>
              </w:rPr>
            </w:pPr>
          </w:p>
        </w:tc>
        <w:tc>
          <w:tcPr>
            <w:tcW w:w="1134" w:type="dxa"/>
            <w:vMerge w:val="continue"/>
            <w:vAlign w:val="center"/>
          </w:tcPr>
          <w:p w14:paraId="2BCAE927">
            <w:pPr>
              <w:keepNext/>
              <w:keepLines/>
              <w:spacing w:after="0"/>
              <w:jc w:val="center"/>
              <w:rPr>
                <w:ins w:id="4256" w:author="Iana Siomina" w:date="2024-09-25T21:14:00Z"/>
                <w:rFonts w:ascii="Arial" w:hAnsi="Arial" w:eastAsia="宋体"/>
                <w:sz w:val="18"/>
              </w:rPr>
            </w:pPr>
          </w:p>
        </w:tc>
        <w:tc>
          <w:tcPr>
            <w:tcW w:w="1367" w:type="dxa"/>
            <w:vMerge w:val="continue"/>
            <w:vAlign w:val="center"/>
          </w:tcPr>
          <w:p w14:paraId="225F5151">
            <w:pPr>
              <w:keepNext/>
              <w:keepLines/>
              <w:spacing w:after="0"/>
              <w:jc w:val="center"/>
              <w:rPr>
                <w:ins w:id="4257"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DBF433A">
            <w:pPr>
              <w:keepNext/>
              <w:keepLines/>
              <w:spacing w:after="0"/>
              <w:jc w:val="center"/>
              <w:rPr>
                <w:ins w:id="4258" w:author="Iana Siomina" w:date="2024-09-25T21:14:00Z"/>
                <w:rFonts w:ascii="Arial" w:hAnsi="Arial" w:eastAsia="宋体"/>
                <w:sz w:val="18"/>
              </w:rPr>
            </w:pPr>
            <w:ins w:id="4259"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6D82E7C0">
            <w:pPr>
              <w:keepNext/>
              <w:keepLines/>
              <w:spacing w:after="0"/>
              <w:jc w:val="center"/>
              <w:rPr>
                <w:ins w:id="4260" w:author="Iana Siomina" w:date="2024-09-25T21:14:00Z"/>
                <w:rFonts w:ascii="Arial" w:hAnsi="Arial" w:eastAsia="宋体"/>
                <w:sz w:val="18"/>
              </w:rPr>
            </w:pPr>
            <w:ins w:id="4261" w:author="Iana Siomina" w:date="2024-09-25T21:14:00Z">
              <w:r>
                <w:rPr>
                  <w:rFonts w:ascii="Arial" w:hAnsi="Arial" w:eastAsia="宋体"/>
                  <w:sz w:val="18"/>
                </w:rPr>
                <w:t>-123</w:t>
              </w:r>
            </w:ins>
          </w:p>
        </w:tc>
        <w:tc>
          <w:tcPr>
            <w:tcW w:w="1275" w:type="dxa"/>
          </w:tcPr>
          <w:p w14:paraId="5201AF3A">
            <w:pPr>
              <w:keepNext/>
              <w:keepLines/>
              <w:spacing w:after="0"/>
              <w:jc w:val="center"/>
              <w:rPr>
                <w:ins w:id="4262" w:author="Iana Siomina" w:date="2024-09-25T21:14:00Z"/>
                <w:rFonts w:ascii="Arial" w:hAnsi="Arial" w:eastAsia="宋体"/>
                <w:sz w:val="18"/>
              </w:rPr>
            </w:pPr>
            <w:ins w:id="4263" w:author="Iana Siomina" w:date="2024-09-25T21:14:00Z">
              <w:r>
                <w:rPr>
                  <w:rFonts w:ascii="Arial" w:hAnsi="Arial" w:eastAsia="宋体"/>
                  <w:sz w:val="18"/>
                  <w:lang w:eastAsia="zh-CN"/>
                </w:rPr>
                <w:t>-50</w:t>
              </w:r>
            </w:ins>
          </w:p>
        </w:tc>
      </w:tr>
      <w:tr w14:paraId="26BF3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64" w:author="Iana Siomina" w:date="2024-09-25T21:14:00Z"/>
        </w:trPr>
        <w:tc>
          <w:tcPr>
            <w:tcW w:w="1043" w:type="dxa"/>
            <w:vMerge w:val="continue"/>
            <w:vAlign w:val="center"/>
          </w:tcPr>
          <w:p w14:paraId="5A851CF7">
            <w:pPr>
              <w:keepNext/>
              <w:keepLines/>
              <w:spacing w:after="0"/>
              <w:jc w:val="center"/>
              <w:rPr>
                <w:ins w:id="4265" w:author="Iana Siomina" w:date="2024-09-25T21:14:00Z"/>
                <w:rFonts w:ascii="Arial" w:hAnsi="Arial" w:eastAsia="宋体"/>
                <w:sz w:val="18"/>
                <w:highlight w:val="none"/>
                <w:lang w:eastAsia="zh-CN"/>
                <w:rPrChange w:id="4266" w:author="CATT" w:date="2024-11-19T17:59:01Z">
                  <w:rPr>
                    <w:ins w:id="4267" w:author="Iana Siomina" w:date="2024-09-25T21:14:00Z"/>
                    <w:rFonts w:ascii="Arial" w:hAnsi="Arial" w:eastAsia="宋体"/>
                    <w:sz w:val="18"/>
                    <w:highlight w:val="magenta"/>
                    <w:lang w:eastAsia="zh-CN"/>
                  </w:rPr>
                </w:rPrChange>
              </w:rPr>
            </w:pPr>
          </w:p>
        </w:tc>
        <w:tc>
          <w:tcPr>
            <w:tcW w:w="992" w:type="dxa"/>
            <w:vMerge w:val="continue"/>
            <w:vAlign w:val="center"/>
          </w:tcPr>
          <w:p w14:paraId="3FB51BB4">
            <w:pPr>
              <w:keepNext/>
              <w:keepLines/>
              <w:spacing w:after="0"/>
              <w:jc w:val="center"/>
              <w:rPr>
                <w:ins w:id="4268" w:author="Iana Siomina" w:date="2024-09-25T21:14:00Z"/>
                <w:rFonts w:ascii="Arial" w:hAnsi="Arial" w:eastAsia="宋体"/>
                <w:sz w:val="18"/>
                <w:lang w:val="sv-SE" w:eastAsia="zh-CN"/>
              </w:rPr>
            </w:pPr>
          </w:p>
        </w:tc>
        <w:tc>
          <w:tcPr>
            <w:tcW w:w="1134" w:type="dxa"/>
            <w:vMerge w:val="continue"/>
            <w:vAlign w:val="center"/>
          </w:tcPr>
          <w:p w14:paraId="21F4986B">
            <w:pPr>
              <w:keepNext/>
              <w:keepLines/>
              <w:spacing w:after="0"/>
              <w:jc w:val="center"/>
              <w:rPr>
                <w:ins w:id="4269" w:author="Iana Siomina" w:date="2024-09-25T21:14:00Z"/>
                <w:rFonts w:ascii="Arial" w:hAnsi="Arial" w:eastAsia="宋体"/>
                <w:sz w:val="18"/>
              </w:rPr>
            </w:pPr>
          </w:p>
        </w:tc>
        <w:tc>
          <w:tcPr>
            <w:tcW w:w="1367" w:type="dxa"/>
            <w:vMerge w:val="continue"/>
            <w:vAlign w:val="center"/>
          </w:tcPr>
          <w:p w14:paraId="3F87F40C">
            <w:pPr>
              <w:keepNext/>
              <w:keepLines/>
              <w:spacing w:after="0"/>
              <w:jc w:val="center"/>
              <w:rPr>
                <w:ins w:id="4270"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5DAA4C85">
            <w:pPr>
              <w:keepNext/>
              <w:keepLines/>
              <w:spacing w:after="0"/>
              <w:jc w:val="center"/>
              <w:rPr>
                <w:ins w:id="4271" w:author="Iana Siomina" w:date="2024-09-25T21:14:00Z"/>
                <w:rFonts w:ascii="Arial" w:hAnsi="Arial" w:eastAsia="宋体"/>
                <w:sz w:val="18"/>
                <w:lang w:val="sv-SE"/>
              </w:rPr>
            </w:pPr>
            <w:ins w:id="4272"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69467430">
            <w:pPr>
              <w:keepNext/>
              <w:keepLines/>
              <w:spacing w:after="0"/>
              <w:jc w:val="center"/>
              <w:rPr>
                <w:ins w:id="4273" w:author="Iana Siomina" w:date="2024-09-25T21:14:00Z"/>
                <w:rFonts w:ascii="Arial" w:hAnsi="Arial" w:eastAsia="宋体"/>
                <w:sz w:val="18"/>
              </w:rPr>
            </w:pPr>
            <w:ins w:id="4274" w:author="Iana Siomina" w:date="2024-09-25T21:14:00Z">
              <w:r>
                <w:rPr>
                  <w:rFonts w:ascii="Arial" w:hAnsi="Arial" w:eastAsia="宋体"/>
                  <w:sz w:val="18"/>
                </w:rPr>
                <w:t>-122.5</w:t>
              </w:r>
            </w:ins>
          </w:p>
        </w:tc>
        <w:tc>
          <w:tcPr>
            <w:tcW w:w="1275" w:type="dxa"/>
          </w:tcPr>
          <w:p w14:paraId="4EE44887">
            <w:pPr>
              <w:keepNext/>
              <w:keepLines/>
              <w:spacing w:after="0"/>
              <w:jc w:val="center"/>
              <w:rPr>
                <w:ins w:id="4275" w:author="Iana Siomina" w:date="2024-09-25T21:14:00Z"/>
                <w:rFonts w:ascii="Arial" w:hAnsi="Arial" w:eastAsia="宋体"/>
                <w:sz w:val="18"/>
              </w:rPr>
            </w:pPr>
            <w:ins w:id="4276" w:author="Iana Siomina" w:date="2024-09-25T21:14:00Z">
              <w:r>
                <w:rPr>
                  <w:rFonts w:ascii="Arial" w:hAnsi="Arial" w:eastAsia="宋体"/>
                  <w:sz w:val="18"/>
                  <w:lang w:eastAsia="zh-CN"/>
                </w:rPr>
                <w:t>-50</w:t>
              </w:r>
            </w:ins>
          </w:p>
        </w:tc>
      </w:tr>
      <w:tr w14:paraId="0CD07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77" w:author="Iana Siomina" w:date="2024-09-25T21:14:00Z"/>
        </w:trPr>
        <w:tc>
          <w:tcPr>
            <w:tcW w:w="1043" w:type="dxa"/>
            <w:vMerge w:val="continue"/>
            <w:vAlign w:val="center"/>
          </w:tcPr>
          <w:p w14:paraId="118F7BC7">
            <w:pPr>
              <w:keepNext/>
              <w:keepLines/>
              <w:spacing w:after="0"/>
              <w:jc w:val="center"/>
              <w:rPr>
                <w:ins w:id="4278" w:author="Iana Siomina" w:date="2024-09-25T21:14:00Z"/>
                <w:rFonts w:ascii="Arial" w:hAnsi="Arial" w:eastAsia="宋体"/>
                <w:sz w:val="18"/>
                <w:highlight w:val="none"/>
                <w:lang w:eastAsia="zh-CN"/>
                <w:rPrChange w:id="4279" w:author="CATT" w:date="2024-11-19T17:59:01Z">
                  <w:rPr>
                    <w:ins w:id="4280" w:author="Iana Siomina" w:date="2024-09-25T21:14:00Z"/>
                    <w:rFonts w:ascii="Arial" w:hAnsi="Arial" w:eastAsia="宋体"/>
                    <w:sz w:val="18"/>
                    <w:highlight w:val="magenta"/>
                    <w:lang w:eastAsia="zh-CN"/>
                  </w:rPr>
                </w:rPrChange>
              </w:rPr>
            </w:pPr>
          </w:p>
        </w:tc>
        <w:tc>
          <w:tcPr>
            <w:tcW w:w="992" w:type="dxa"/>
            <w:vMerge w:val="continue"/>
            <w:vAlign w:val="center"/>
          </w:tcPr>
          <w:p w14:paraId="488C3452">
            <w:pPr>
              <w:keepNext/>
              <w:keepLines/>
              <w:spacing w:after="0"/>
              <w:jc w:val="center"/>
              <w:rPr>
                <w:ins w:id="4281" w:author="Iana Siomina" w:date="2024-09-25T21:14:00Z"/>
                <w:rFonts w:ascii="Arial" w:hAnsi="Arial" w:eastAsia="宋体"/>
                <w:sz w:val="18"/>
                <w:lang w:val="sv-SE" w:eastAsia="zh-CN"/>
              </w:rPr>
            </w:pPr>
          </w:p>
        </w:tc>
        <w:tc>
          <w:tcPr>
            <w:tcW w:w="1134" w:type="dxa"/>
            <w:vMerge w:val="continue"/>
            <w:vAlign w:val="center"/>
          </w:tcPr>
          <w:p w14:paraId="45BFFC04">
            <w:pPr>
              <w:keepNext/>
              <w:keepLines/>
              <w:spacing w:after="0"/>
              <w:jc w:val="center"/>
              <w:rPr>
                <w:ins w:id="4282" w:author="Iana Siomina" w:date="2024-09-25T21:14:00Z"/>
                <w:rFonts w:ascii="Arial" w:hAnsi="Arial" w:eastAsia="宋体"/>
                <w:sz w:val="18"/>
              </w:rPr>
            </w:pPr>
          </w:p>
        </w:tc>
        <w:tc>
          <w:tcPr>
            <w:tcW w:w="1367" w:type="dxa"/>
            <w:vMerge w:val="continue"/>
            <w:vAlign w:val="center"/>
          </w:tcPr>
          <w:p w14:paraId="7133F134">
            <w:pPr>
              <w:keepNext/>
              <w:keepLines/>
              <w:spacing w:after="0"/>
              <w:jc w:val="center"/>
              <w:rPr>
                <w:ins w:id="428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0B94A3B">
            <w:pPr>
              <w:keepNext/>
              <w:keepLines/>
              <w:spacing w:after="0"/>
              <w:jc w:val="center"/>
              <w:rPr>
                <w:ins w:id="4284" w:author="Iana Siomina" w:date="2024-09-25T21:14:00Z"/>
                <w:rFonts w:ascii="Arial" w:hAnsi="Arial" w:eastAsia="宋体"/>
                <w:sz w:val="18"/>
                <w:lang w:val="sv-SE"/>
              </w:rPr>
            </w:pPr>
            <w:ins w:id="4285"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0F619A78">
            <w:pPr>
              <w:keepNext/>
              <w:keepLines/>
              <w:spacing w:after="0"/>
              <w:jc w:val="center"/>
              <w:rPr>
                <w:ins w:id="4286" w:author="Iana Siomina" w:date="2024-09-25T21:14:00Z"/>
                <w:rFonts w:ascii="Arial" w:hAnsi="Arial" w:eastAsia="宋体"/>
                <w:sz w:val="18"/>
              </w:rPr>
            </w:pPr>
            <w:ins w:id="4287" w:author="Iana Siomina" w:date="2024-09-25T21:14:00Z">
              <w:r>
                <w:rPr>
                  <w:rFonts w:ascii="Arial" w:hAnsi="Arial" w:eastAsia="宋体"/>
                  <w:sz w:val="18"/>
                </w:rPr>
                <w:t>-122</w:t>
              </w:r>
            </w:ins>
          </w:p>
        </w:tc>
        <w:tc>
          <w:tcPr>
            <w:tcW w:w="1275" w:type="dxa"/>
          </w:tcPr>
          <w:p w14:paraId="2E6FA9C3">
            <w:pPr>
              <w:keepNext/>
              <w:keepLines/>
              <w:spacing w:after="0"/>
              <w:jc w:val="center"/>
              <w:rPr>
                <w:ins w:id="4288" w:author="Iana Siomina" w:date="2024-09-25T21:14:00Z"/>
                <w:rFonts w:ascii="Arial" w:hAnsi="Arial" w:eastAsia="宋体"/>
                <w:sz w:val="18"/>
              </w:rPr>
            </w:pPr>
            <w:ins w:id="4289" w:author="Iana Siomina" w:date="2024-09-25T21:14:00Z">
              <w:r>
                <w:rPr>
                  <w:rFonts w:ascii="Arial" w:hAnsi="Arial" w:eastAsia="宋体"/>
                  <w:sz w:val="18"/>
                  <w:lang w:eastAsia="zh-CN"/>
                </w:rPr>
                <w:t>-50</w:t>
              </w:r>
            </w:ins>
          </w:p>
        </w:tc>
      </w:tr>
      <w:tr w14:paraId="1D2151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290" w:author="Iana Siomina" w:date="2024-09-25T21:14:00Z"/>
        </w:trPr>
        <w:tc>
          <w:tcPr>
            <w:tcW w:w="1043" w:type="dxa"/>
            <w:vMerge w:val="continue"/>
            <w:vAlign w:val="center"/>
          </w:tcPr>
          <w:p w14:paraId="33BA4953">
            <w:pPr>
              <w:keepNext/>
              <w:keepLines/>
              <w:spacing w:after="0"/>
              <w:jc w:val="center"/>
              <w:rPr>
                <w:ins w:id="4291" w:author="Iana Siomina" w:date="2024-09-25T21:14:00Z"/>
                <w:rFonts w:ascii="Arial" w:hAnsi="Arial" w:eastAsia="宋体"/>
                <w:sz w:val="18"/>
                <w:highlight w:val="none"/>
                <w:lang w:eastAsia="zh-CN"/>
                <w:rPrChange w:id="4292" w:author="CATT" w:date="2024-11-19T17:59:01Z">
                  <w:rPr>
                    <w:ins w:id="4293" w:author="Iana Siomina" w:date="2024-09-25T21:14:00Z"/>
                    <w:rFonts w:ascii="Arial" w:hAnsi="Arial" w:eastAsia="宋体"/>
                    <w:sz w:val="18"/>
                    <w:highlight w:val="magenta"/>
                    <w:lang w:eastAsia="zh-CN"/>
                  </w:rPr>
                </w:rPrChange>
              </w:rPr>
            </w:pPr>
          </w:p>
        </w:tc>
        <w:tc>
          <w:tcPr>
            <w:tcW w:w="992" w:type="dxa"/>
            <w:vMerge w:val="continue"/>
            <w:vAlign w:val="center"/>
          </w:tcPr>
          <w:p w14:paraId="0C9BC87A">
            <w:pPr>
              <w:keepNext/>
              <w:keepLines/>
              <w:spacing w:after="0"/>
              <w:jc w:val="center"/>
              <w:rPr>
                <w:ins w:id="4294" w:author="Iana Siomina" w:date="2024-09-25T21:14:00Z"/>
                <w:rFonts w:ascii="Arial" w:hAnsi="Arial" w:eastAsia="宋体"/>
                <w:sz w:val="18"/>
                <w:lang w:val="sv-SE" w:eastAsia="zh-CN"/>
              </w:rPr>
            </w:pPr>
          </w:p>
        </w:tc>
        <w:tc>
          <w:tcPr>
            <w:tcW w:w="1134" w:type="dxa"/>
            <w:vMerge w:val="continue"/>
            <w:vAlign w:val="center"/>
          </w:tcPr>
          <w:p w14:paraId="4F66A332">
            <w:pPr>
              <w:keepNext/>
              <w:keepLines/>
              <w:spacing w:after="0"/>
              <w:jc w:val="center"/>
              <w:rPr>
                <w:ins w:id="4295" w:author="Iana Siomina" w:date="2024-09-25T21:14:00Z"/>
                <w:rFonts w:ascii="Arial" w:hAnsi="Arial" w:eastAsia="宋体"/>
                <w:sz w:val="18"/>
              </w:rPr>
            </w:pPr>
          </w:p>
        </w:tc>
        <w:tc>
          <w:tcPr>
            <w:tcW w:w="1367" w:type="dxa"/>
            <w:vMerge w:val="continue"/>
            <w:vAlign w:val="center"/>
          </w:tcPr>
          <w:p w14:paraId="2F8F9BD1">
            <w:pPr>
              <w:keepNext/>
              <w:keepLines/>
              <w:spacing w:after="0"/>
              <w:jc w:val="center"/>
              <w:rPr>
                <w:ins w:id="429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35974EC">
            <w:pPr>
              <w:keepNext/>
              <w:keepLines/>
              <w:spacing w:after="0"/>
              <w:jc w:val="center"/>
              <w:rPr>
                <w:ins w:id="4297" w:author="Iana Siomina" w:date="2024-09-25T21:14:00Z"/>
                <w:rFonts w:ascii="Arial" w:hAnsi="Arial" w:eastAsia="宋体"/>
                <w:sz w:val="18"/>
              </w:rPr>
            </w:pPr>
            <w:ins w:id="4298"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09E74CF7">
            <w:pPr>
              <w:keepNext/>
              <w:keepLines/>
              <w:spacing w:after="0"/>
              <w:jc w:val="center"/>
              <w:rPr>
                <w:ins w:id="4299" w:author="Iana Siomina" w:date="2024-09-25T21:14:00Z"/>
                <w:rFonts w:ascii="Arial" w:hAnsi="Arial" w:eastAsia="宋体"/>
                <w:sz w:val="18"/>
              </w:rPr>
            </w:pPr>
            <w:ins w:id="4300" w:author="Iana Siomina" w:date="2024-09-25T21:14:00Z">
              <w:r>
                <w:rPr>
                  <w:rFonts w:ascii="Arial" w:hAnsi="Arial" w:eastAsia="宋体"/>
                  <w:sz w:val="18"/>
                </w:rPr>
                <w:t>-121.5</w:t>
              </w:r>
            </w:ins>
          </w:p>
        </w:tc>
        <w:tc>
          <w:tcPr>
            <w:tcW w:w="1275" w:type="dxa"/>
          </w:tcPr>
          <w:p w14:paraId="0980614C">
            <w:pPr>
              <w:keepNext/>
              <w:keepLines/>
              <w:spacing w:after="0"/>
              <w:jc w:val="center"/>
              <w:rPr>
                <w:ins w:id="4301" w:author="Iana Siomina" w:date="2024-09-25T21:14:00Z"/>
                <w:rFonts w:ascii="Arial" w:hAnsi="Arial" w:eastAsia="宋体"/>
                <w:sz w:val="18"/>
              </w:rPr>
            </w:pPr>
            <w:ins w:id="4302" w:author="Iana Siomina" w:date="2024-09-25T21:14:00Z">
              <w:r>
                <w:rPr>
                  <w:rFonts w:ascii="Arial" w:hAnsi="Arial" w:eastAsia="宋体"/>
                  <w:sz w:val="18"/>
                  <w:lang w:eastAsia="zh-CN"/>
                </w:rPr>
                <w:t>-50</w:t>
              </w:r>
            </w:ins>
          </w:p>
        </w:tc>
      </w:tr>
      <w:tr w14:paraId="209F97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03" w:author="Iana Siomina" w:date="2024-09-25T21:14:00Z"/>
        </w:trPr>
        <w:tc>
          <w:tcPr>
            <w:tcW w:w="1043" w:type="dxa"/>
            <w:vMerge w:val="continue"/>
            <w:vAlign w:val="center"/>
          </w:tcPr>
          <w:p w14:paraId="2244C5EF">
            <w:pPr>
              <w:keepNext/>
              <w:keepLines/>
              <w:spacing w:after="0"/>
              <w:jc w:val="center"/>
              <w:rPr>
                <w:ins w:id="4304" w:author="Iana Siomina" w:date="2024-09-25T21:14:00Z"/>
                <w:rFonts w:ascii="Arial" w:hAnsi="Arial" w:eastAsia="宋体"/>
                <w:sz w:val="18"/>
                <w:highlight w:val="none"/>
                <w:lang w:eastAsia="zh-CN"/>
                <w:rPrChange w:id="4305" w:author="CATT" w:date="2024-11-19T17:59:01Z">
                  <w:rPr>
                    <w:ins w:id="4306" w:author="Iana Siomina" w:date="2024-09-25T21:14:00Z"/>
                    <w:rFonts w:ascii="Arial" w:hAnsi="Arial" w:eastAsia="宋体"/>
                    <w:sz w:val="18"/>
                    <w:highlight w:val="magenta"/>
                    <w:lang w:eastAsia="zh-CN"/>
                  </w:rPr>
                </w:rPrChange>
              </w:rPr>
            </w:pPr>
          </w:p>
        </w:tc>
        <w:tc>
          <w:tcPr>
            <w:tcW w:w="992" w:type="dxa"/>
            <w:vMerge w:val="continue"/>
            <w:vAlign w:val="center"/>
          </w:tcPr>
          <w:p w14:paraId="436A29C1">
            <w:pPr>
              <w:keepNext/>
              <w:keepLines/>
              <w:spacing w:after="0"/>
              <w:jc w:val="center"/>
              <w:rPr>
                <w:ins w:id="4307" w:author="Iana Siomina" w:date="2024-09-25T21:14:00Z"/>
                <w:rFonts w:ascii="Arial" w:hAnsi="Arial" w:eastAsia="宋体"/>
                <w:sz w:val="18"/>
                <w:lang w:val="sv-SE" w:eastAsia="zh-CN"/>
              </w:rPr>
            </w:pPr>
          </w:p>
        </w:tc>
        <w:tc>
          <w:tcPr>
            <w:tcW w:w="1134" w:type="dxa"/>
            <w:vMerge w:val="continue"/>
            <w:vAlign w:val="center"/>
          </w:tcPr>
          <w:p w14:paraId="5AD0B956">
            <w:pPr>
              <w:keepNext/>
              <w:keepLines/>
              <w:spacing w:after="0"/>
              <w:jc w:val="center"/>
              <w:rPr>
                <w:ins w:id="4308" w:author="Iana Siomina" w:date="2024-09-25T21:14:00Z"/>
                <w:rFonts w:ascii="Arial" w:hAnsi="Arial" w:eastAsia="宋体"/>
                <w:sz w:val="18"/>
              </w:rPr>
            </w:pPr>
          </w:p>
        </w:tc>
        <w:tc>
          <w:tcPr>
            <w:tcW w:w="1367" w:type="dxa"/>
            <w:vMerge w:val="continue"/>
            <w:vAlign w:val="center"/>
          </w:tcPr>
          <w:p w14:paraId="14630B7C">
            <w:pPr>
              <w:keepNext/>
              <w:keepLines/>
              <w:spacing w:after="0"/>
              <w:jc w:val="center"/>
              <w:rPr>
                <w:ins w:id="4309"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6BC5576">
            <w:pPr>
              <w:keepNext/>
              <w:keepLines/>
              <w:spacing w:after="0"/>
              <w:jc w:val="center"/>
              <w:rPr>
                <w:ins w:id="4310" w:author="Iana Siomina" w:date="2024-09-25T21:14:00Z"/>
                <w:rFonts w:ascii="Arial" w:hAnsi="Arial" w:eastAsia="宋体"/>
                <w:sz w:val="18"/>
                <w:lang w:val="sv-SE"/>
              </w:rPr>
            </w:pPr>
            <w:ins w:id="4311" w:author="Iana Siomina" w:date="2024-09-25T21:14:00Z">
              <w:r>
                <w:rPr>
                  <w:rFonts w:ascii="Arial" w:hAnsi="Arial" w:eastAsia="宋体"/>
                  <w:sz w:val="18"/>
                  <w:lang w:val="sv-SE" w:eastAsia="zh-CN"/>
                </w:rPr>
                <w:t>NR</w:t>
              </w:r>
            </w:ins>
            <w:ins w:id="4312" w:author="Iana Siomina" w:date="2024-09-25T21:14:00Z">
              <w:r>
                <w:rPr>
                  <w:rFonts w:ascii="Arial" w:hAnsi="Arial" w:eastAsia="宋体"/>
                  <w:sz w:val="18"/>
                  <w:lang w:val="sv-SE"/>
                </w:rPr>
                <w:t>_</w:t>
              </w:r>
            </w:ins>
            <w:ins w:id="4313" w:author="Iana Siomina" w:date="2024-09-25T21:14:00Z">
              <w:r>
                <w:rPr>
                  <w:rFonts w:ascii="Arial" w:hAnsi="Arial" w:eastAsia="宋体"/>
                  <w:sz w:val="18"/>
                  <w:lang w:val="sv-SE" w:eastAsia="zh-CN"/>
                </w:rPr>
                <w:t>FDD_FR1_G</w:t>
              </w:r>
            </w:ins>
            <w:ins w:id="4314" w:author="Iana Siomina" w:date="2024-09-25T21:14:00Z">
              <w:r>
                <w:rPr>
                  <w:rFonts w:hint="eastAsia" w:ascii="Arial" w:hAnsi="Arial" w:eastAsia="宋体"/>
                  <w:sz w:val="18"/>
                  <w:lang w:val="sv-SE" w:eastAsia="zh-CN"/>
                </w:rPr>
                <w:t xml:space="preserve">, </w:t>
              </w:r>
            </w:ins>
            <w:ins w:id="4315" w:author="Iana Siomina" w:date="2024-09-25T21:14:00Z">
              <w:r>
                <w:rPr>
                  <w:rFonts w:ascii="Arial" w:hAnsi="Arial" w:eastAsia="宋体"/>
                  <w:sz w:val="18"/>
                  <w:lang w:val="sv-SE" w:eastAsia="zh-CN"/>
                </w:rPr>
                <w:t>NR</w:t>
              </w:r>
            </w:ins>
            <w:ins w:id="4316" w:author="Iana Siomina" w:date="2024-09-25T21:14:00Z">
              <w:r>
                <w:rPr>
                  <w:rFonts w:ascii="Arial" w:hAnsi="Arial" w:eastAsia="宋体"/>
                  <w:sz w:val="18"/>
                  <w:lang w:val="sv-SE"/>
                </w:rPr>
                <w:t>_</w:t>
              </w:r>
            </w:ins>
            <w:ins w:id="4317" w:author="Iana Siomina" w:date="2024-09-25T21:14:00Z">
              <w:r>
                <w:rPr>
                  <w:rFonts w:hint="eastAsia" w:ascii="Arial" w:hAnsi="Arial" w:eastAsia="宋体"/>
                  <w:sz w:val="18"/>
                  <w:lang w:val="sv-SE" w:eastAsia="zh-CN"/>
                </w:rPr>
                <w:t>T</w:t>
              </w:r>
            </w:ins>
            <w:ins w:id="4318"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7227594B">
            <w:pPr>
              <w:keepNext/>
              <w:keepLines/>
              <w:spacing w:after="0"/>
              <w:jc w:val="center"/>
              <w:rPr>
                <w:ins w:id="4319" w:author="Iana Siomina" w:date="2024-09-25T21:14:00Z"/>
                <w:rFonts w:ascii="Arial" w:hAnsi="Arial" w:eastAsia="宋体"/>
                <w:sz w:val="18"/>
              </w:rPr>
            </w:pPr>
            <w:ins w:id="4320" w:author="Iana Siomina" w:date="2024-09-25T21:14:00Z">
              <w:r>
                <w:rPr>
                  <w:rFonts w:ascii="Arial" w:hAnsi="Arial" w:eastAsia="宋体"/>
                  <w:sz w:val="18"/>
                </w:rPr>
                <w:t>-121</w:t>
              </w:r>
            </w:ins>
          </w:p>
        </w:tc>
        <w:tc>
          <w:tcPr>
            <w:tcW w:w="1275" w:type="dxa"/>
          </w:tcPr>
          <w:p w14:paraId="6A9992BF">
            <w:pPr>
              <w:keepNext/>
              <w:keepLines/>
              <w:spacing w:after="0"/>
              <w:jc w:val="center"/>
              <w:rPr>
                <w:ins w:id="4321" w:author="Iana Siomina" w:date="2024-09-25T21:14:00Z"/>
                <w:rFonts w:ascii="Arial" w:hAnsi="Arial" w:eastAsia="宋体"/>
                <w:sz w:val="18"/>
              </w:rPr>
            </w:pPr>
            <w:ins w:id="4322" w:author="Iana Siomina" w:date="2024-09-25T21:14:00Z">
              <w:r>
                <w:rPr>
                  <w:rFonts w:ascii="Arial" w:hAnsi="Arial" w:eastAsia="宋体"/>
                  <w:sz w:val="18"/>
                  <w:lang w:eastAsia="zh-CN"/>
                </w:rPr>
                <w:t>-50</w:t>
              </w:r>
            </w:ins>
          </w:p>
        </w:tc>
      </w:tr>
      <w:tr w14:paraId="4E0C36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23" w:author="Iana Siomina" w:date="2024-09-25T21:14:00Z"/>
        </w:trPr>
        <w:tc>
          <w:tcPr>
            <w:tcW w:w="1043" w:type="dxa"/>
            <w:vMerge w:val="continue"/>
            <w:vAlign w:val="center"/>
          </w:tcPr>
          <w:p w14:paraId="2570F79A">
            <w:pPr>
              <w:keepNext/>
              <w:keepLines/>
              <w:spacing w:after="0"/>
              <w:jc w:val="center"/>
              <w:rPr>
                <w:ins w:id="4324" w:author="Iana Siomina" w:date="2024-09-25T21:14:00Z"/>
                <w:rFonts w:ascii="Arial" w:hAnsi="Arial" w:eastAsia="宋体"/>
                <w:sz w:val="18"/>
                <w:highlight w:val="none"/>
                <w:lang w:eastAsia="zh-CN"/>
                <w:rPrChange w:id="4325" w:author="CATT" w:date="2024-11-19T17:59:01Z">
                  <w:rPr>
                    <w:ins w:id="4326" w:author="Iana Siomina" w:date="2024-09-25T21:14:00Z"/>
                    <w:rFonts w:ascii="Arial" w:hAnsi="Arial" w:eastAsia="宋体"/>
                    <w:sz w:val="18"/>
                    <w:highlight w:val="magenta"/>
                    <w:lang w:eastAsia="zh-CN"/>
                  </w:rPr>
                </w:rPrChange>
              </w:rPr>
            </w:pPr>
          </w:p>
        </w:tc>
        <w:tc>
          <w:tcPr>
            <w:tcW w:w="992" w:type="dxa"/>
            <w:vMerge w:val="continue"/>
            <w:vAlign w:val="center"/>
          </w:tcPr>
          <w:p w14:paraId="79D79A8B">
            <w:pPr>
              <w:keepNext/>
              <w:keepLines/>
              <w:spacing w:after="0"/>
              <w:jc w:val="center"/>
              <w:rPr>
                <w:ins w:id="4327" w:author="Iana Siomina" w:date="2024-09-25T21:14:00Z"/>
                <w:rFonts w:ascii="Arial" w:hAnsi="Arial" w:eastAsia="宋体"/>
                <w:sz w:val="18"/>
                <w:lang w:val="sv-SE" w:eastAsia="zh-CN"/>
              </w:rPr>
            </w:pPr>
          </w:p>
        </w:tc>
        <w:tc>
          <w:tcPr>
            <w:tcW w:w="1134" w:type="dxa"/>
            <w:vMerge w:val="continue"/>
            <w:tcBorders>
              <w:bottom w:val="nil"/>
            </w:tcBorders>
            <w:vAlign w:val="center"/>
          </w:tcPr>
          <w:p w14:paraId="5F50D143">
            <w:pPr>
              <w:keepNext/>
              <w:keepLines/>
              <w:spacing w:after="0"/>
              <w:jc w:val="center"/>
              <w:rPr>
                <w:ins w:id="4328" w:author="Iana Siomina" w:date="2024-09-25T21:14:00Z"/>
                <w:rFonts w:ascii="Arial" w:hAnsi="Arial" w:eastAsia="宋体"/>
                <w:sz w:val="18"/>
              </w:rPr>
            </w:pPr>
          </w:p>
        </w:tc>
        <w:tc>
          <w:tcPr>
            <w:tcW w:w="1367" w:type="dxa"/>
            <w:vMerge w:val="continue"/>
            <w:tcBorders>
              <w:bottom w:val="nil"/>
            </w:tcBorders>
            <w:vAlign w:val="center"/>
          </w:tcPr>
          <w:p w14:paraId="3A78E077">
            <w:pPr>
              <w:keepNext/>
              <w:keepLines/>
              <w:spacing w:after="0"/>
              <w:jc w:val="center"/>
              <w:rPr>
                <w:ins w:id="4329"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4A480900">
            <w:pPr>
              <w:keepNext/>
              <w:keepLines/>
              <w:spacing w:after="0"/>
              <w:jc w:val="center"/>
              <w:rPr>
                <w:ins w:id="4330" w:author="Iana Siomina" w:date="2024-09-25T21:14:00Z"/>
                <w:rFonts w:ascii="Arial" w:hAnsi="Arial" w:eastAsia="宋体"/>
                <w:sz w:val="18"/>
              </w:rPr>
            </w:pPr>
            <w:ins w:id="4331" w:author="Iana Siomina" w:date="2024-09-25T21:14:00Z">
              <w:r>
                <w:rPr>
                  <w:rFonts w:ascii="Arial" w:hAnsi="Arial" w:eastAsia="宋体"/>
                  <w:sz w:val="18"/>
                  <w:lang w:eastAsia="zh-CN"/>
                </w:rPr>
                <w:t>NR</w:t>
              </w:r>
            </w:ins>
            <w:ins w:id="4332" w:author="Iana Siomina" w:date="2024-09-25T21:14:00Z">
              <w:r>
                <w:rPr>
                  <w:rFonts w:ascii="Arial" w:hAnsi="Arial" w:eastAsia="宋体"/>
                  <w:sz w:val="18"/>
                </w:rPr>
                <w:t>_</w:t>
              </w:r>
            </w:ins>
            <w:ins w:id="4333"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488E21B0">
            <w:pPr>
              <w:keepNext/>
              <w:keepLines/>
              <w:spacing w:after="0"/>
              <w:jc w:val="center"/>
              <w:rPr>
                <w:ins w:id="4334" w:author="Iana Siomina" w:date="2024-09-25T21:14:00Z"/>
                <w:rFonts w:ascii="Arial" w:hAnsi="Arial" w:eastAsia="宋体"/>
                <w:sz w:val="18"/>
              </w:rPr>
            </w:pPr>
            <w:ins w:id="4335" w:author="Iana Siomina" w:date="2024-09-25T21:14:00Z">
              <w:r>
                <w:rPr>
                  <w:rFonts w:ascii="Arial" w:hAnsi="Arial" w:eastAsia="宋体"/>
                  <w:sz w:val="18"/>
                </w:rPr>
                <w:t>-120.5</w:t>
              </w:r>
            </w:ins>
          </w:p>
        </w:tc>
        <w:tc>
          <w:tcPr>
            <w:tcW w:w="1275" w:type="dxa"/>
          </w:tcPr>
          <w:p w14:paraId="0FAF2ADE">
            <w:pPr>
              <w:keepNext/>
              <w:keepLines/>
              <w:spacing w:after="0"/>
              <w:jc w:val="center"/>
              <w:rPr>
                <w:ins w:id="4336" w:author="Iana Siomina" w:date="2024-09-25T21:14:00Z"/>
                <w:rFonts w:ascii="Arial" w:hAnsi="Arial" w:eastAsia="宋体"/>
                <w:sz w:val="18"/>
              </w:rPr>
            </w:pPr>
            <w:ins w:id="4337" w:author="Iana Siomina" w:date="2024-09-25T21:14:00Z">
              <w:r>
                <w:rPr>
                  <w:rFonts w:ascii="Arial" w:hAnsi="Arial" w:eastAsia="宋体"/>
                  <w:sz w:val="18"/>
                  <w:lang w:eastAsia="zh-CN"/>
                </w:rPr>
                <w:t>-50</w:t>
              </w:r>
            </w:ins>
          </w:p>
        </w:tc>
      </w:tr>
      <w:tr w14:paraId="587B3C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38" w:author="Iana Siomina" w:date="2024-09-25T21:14:00Z"/>
        </w:trPr>
        <w:tc>
          <w:tcPr>
            <w:tcW w:w="1043" w:type="dxa"/>
            <w:vMerge w:val="continue"/>
            <w:tcBorders>
              <w:bottom w:val="single" w:color="auto" w:sz="4" w:space="0"/>
            </w:tcBorders>
            <w:vAlign w:val="center"/>
          </w:tcPr>
          <w:p w14:paraId="4594B581">
            <w:pPr>
              <w:keepNext/>
              <w:keepLines/>
              <w:spacing w:after="0"/>
              <w:jc w:val="center"/>
              <w:rPr>
                <w:ins w:id="4339" w:author="Iana Siomina" w:date="2024-09-25T21:14:00Z"/>
                <w:rFonts w:ascii="Arial" w:hAnsi="Arial" w:eastAsia="宋体"/>
                <w:sz w:val="18"/>
                <w:highlight w:val="none"/>
                <w:lang w:eastAsia="zh-CN"/>
                <w:rPrChange w:id="4340" w:author="CATT" w:date="2024-11-19T17:59:01Z">
                  <w:rPr>
                    <w:ins w:id="4341" w:author="Iana Siomina" w:date="2024-09-25T21:14:00Z"/>
                    <w:rFonts w:ascii="Arial" w:hAnsi="Arial" w:eastAsia="宋体"/>
                    <w:sz w:val="18"/>
                    <w:highlight w:val="magenta"/>
                    <w:lang w:eastAsia="zh-CN"/>
                  </w:rPr>
                </w:rPrChange>
              </w:rPr>
            </w:pPr>
          </w:p>
        </w:tc>
        <w:tc>
          <w:tcPr>
            <w:tcW w:w="992" w:type="dxa"/>
            <w:vMerge w:val="continue"/>
            <w:vAlign w:val="center"/>
          </w:tcPr>
          <w:p w14:paraId="7503F53E">
            <w:pPr>
              <w:keepNext/>
              <w:keepLines/>
              <w:spacing w:after="0"/>
              <w:jc w:val="center"/>
              <w:rPr>
                <w:ins w:id="4342" w:author="Iana Siomina" w:date="2024-09-25T21:14:00Z"/>
                <w:rFonts w:ascii="Arial" w:hAnsi="Arial" w:eastAsia="宋体"/>
                <w:sz w:val="18"/>
                <w:lang w:val="sv-SE" w:eastAsia="zh-CN"/>
              </w:rPr>
            </w:pPr>
          </w:p>
        </w:tc>
        <w:tc>
          <w:tcPr>
            <w:tcW w:w="1134" w:type="dxa"/>
            <w:tcBorders>
              <w:top w:val="nil"/>
            </w:tcBorders>
            <w:vAlign w:val="center"/>
          </w:tcPr>
          <w:p w14:paraId="33E4547E">
            <w:pPr>
              <w:keepNext/>
              <w:keepLines/>
              <w:spacing w:after="0"/>
              <w:jc w:val="center"/>
              <w:rPr>
                <w:ins w:id="4343" w:author="Iana Siomina" w:date="2024-09-25T21:14:00Z"/>
                <w:rFonts w:ascii="Arial" w:hAnsi="Arial" w:eastAsia="宋体"/>
                <w:sz w:val="18"/>
              </w:rPr>
            </w:pPr>
          </w:p>
        </w:tc>
        <w:tc>
          <w:tcPr>
            <w:tcW w:w="1367" w:type="dxa"/>
            <w:tcBorders>
              <w:top w:val="nil"/>
            </w:tcBorders>
            <w:vAlign w:val="center"/>
          </w:tcPr>
          <w:p w14:paraId="598A411C">
            <w:pPr>
              <w:keepNext/>
              <w:keepLines/>
              <w:spacing w:after="0"/>
              <w:jc w:val="center"/>
              <w:rPr>
                <w:ins w:id="434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27F0B91F">
            <w:pPr>
              <w:keepNext/>
              <w:keepLines/>
              <w:spacing w:after="0"/>
              <w:jc w:val="center"/>
              <w:rPr>
                <w:ins w:id="4345" w:author="Iana Siomina" w:date="2024-09-25T21:14:00Z"/>
                <w:rFonts w:ascii="Arial" w:hAnsi="Arial" w:eastAsia="宋体"/>
                <w:sz w:val="18"/>
                <w:lang w:eastAsia="zh-CN"/>
              </w:rPr>
            </w:pPr>
            <w:ins w:id="4346" w:author="Iana Siomina" w:date="2024-09-25T21:14:00Z">
              <w:r>
                <w:rPr>
                  <w:rFonts w:ascii="Arial" w:hAnsi="Arial" w:eastAsia="宋体"/>
                  <w:sz w:val="18"/>
                  <w:lang w:eastAsia="zh-CN"/>
                </w:rPr>
                <w:t>NR</w:t>
              </w:r>
            </w:ins>
            <w:ins w:id="4347" w:author="Iana Siomina" w:date="2024-09-25T21:14:00Z">
              <w:r>
                <w:rPr>
                  <w:rFonts w:ascii="Arial" w:hAnsi="Arial" w:eastAsia="宋体"/>
                  <w:sz w:val="18"/>
                </w:rPr>
                <w:t>_</w:t>
              </w:r>
            </w:ins>
            <w:ins w:id="4348" w:author="Iana Siomina" w:date="2024-09-25T21:14:00Z">
              <w:r>
                <w:rPr>
                  <w:rFonts w:ascii="Arial" w:hAnsi="Arial" w:eastAsia="宋体"/>
                  <w:sz w:val="18"/>
                  <w:lang w:eastAsia="zh-CN"/>
                </w:rPr>
                <w:t>FDD_FR1_</w:t>
              </w:r>
            </w:ins>
            <w:ins w:id="4349"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58FAADF5">
            <w:pPr>
              <w:keepNext/>
              <w:keepLines/>
              <w:spacing w:after="0"/>
              <w:jc w:val="center"/>
              <w:rPr>
                <w:ins w:id="4350" w:author="Iana Siomina" w:date="2024-09-25T21:14:00Z"/>
                <w:rFonts w:ascii="Arial" w:hAnsi="Arial" w:eastAsia="宋体"/>
                <w:sz w:val="18"/>
              </w:rPr>
            </w:pPr>
            <w:ins w:id="4351" w:author="Iana Siomina" w:date="2024-09-25T21:14:00Z">
              <w:r>
                <w:rPr>
                  <w:rFonts w:hint="eastAsia" w:ascii="Arial" w:hAnsi="Arial" w:eastAsia="宋体"/>
                  <w:sz w:val="18"/>
                  <w:lang w:val="en-US" w:eastAsia="zh-CN"/>
                </w:rPr>
                <w:t>-117.5</w:t>
              </w:r>
            </w:ins>
          </w:p>
        </w:tc>
        <w:tc>
          <w:tcPr>
            <w:tcW w:w="1275" w:type="dxa"/>
          </w:tcPr>
          <w:p w14:paraId="23F065B9">
            <w:pPr>
              <w:keepNext/>
              <w:keepLines/>
              <w:spacing w:after="0"/>
              <w:jc w:val="center"/>
              <w:rPr>
                <w:ins w:id="4352" w:author="Iana Siomina" w:date="2024-09-25T21:14:00Z"/>
                <w:rFonts w:ascii="Arial" w:hAnsi="Arial" w:eastAsia="宋体"/>
                <w:sz w:val="18"/>
                <w:lang w:eastAsia="zh-CN"/>
              </w:rPr>
            </w:pPr>
            <w:ins w:id="4353" w:author="Iana Siomina" w:date="2024-09-25T21:14:00Z">
              <w:r>
                <w:rPr>
                  <w:rFonts w:hint="eastAsia" w:ascii="Arial" w:hAnsi="Arial" w:eastAsia="宋体"/>
                  <w:sz w:val="18"/>
                  <w:lang w:val="en-US" w:eastAsia="zh-CN"/>
                </w:rPr>
                <w:t>-50</w:t>
              </w:r>
            </w:ins>
          </w:p>
        </w:tc>
      </w:tr>
      <w:tr w14:paraId="27F628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54"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0AC35F7C">
            <w:pPr>
              <w:keepNext/>
              <w:keepLines/>
              <w:spacing w:after="0"/>
              <w:jc w:val="center"/>
              <w:rPr>
                <w:ins w:id="4355" w:author="Iana Siomina" w:date="2024-09-25T21:14:00Z"/>
                <w:rFonts w:ascii="Arial" w:hAnsi="Arial" w:eastAsia="宋体"/>
                <w:sz w:val="18"/>
                <w:highlight w:val="none"/>
                <w:lang w:eastAsia="zh-CN"/>
                <w:rPrChange w:id="4356" w:author="CATT" w:date="2024-11-19T17:59:01Z">
                  <w:rPr>
                    <w:ins w:id="4357" w:author="Iana Siomina" w:date="2024-09-25T21:14:00Z"/>
                    <w:rFonts w:ascii="Arial" w:hAnsi="Arial" w:eastAsia="宋体"/>
                    <w:sz w:val="18"/>
                    <w:highlight w:val="magenta"/>
                    <w:lang w:eastAsia="zh-CN"/>
                  </w:rPr>
                </w:rPrChange>
              </w:rPr>
            </w:pPr>
            <w:ins w:id="4358" w:author="Iana Siomina" w:date="2024-09-25T21:14:00Z">
              <w:del w:id="4359" w:author="CATT" w:date="2024-11-19T18:08:21Z">
                <w:r>
                  <w:rPr>
                    <w:rFonts w:ascii="Arial" w:hAnsi="Arial" w:eastAsia="宋体"/>
                    <w:sz w:val="18"/>
                    <w:highlight w:val="none"/>
                    <w:lang w:eastAsia="zh-CN"/>
                    <w:rPrChange w:id="4360" w:author="CATT" w:date="2024-11-19T17:59:01Z">
                      <w:rPr>
                        <w:rFonts w:ascii="Arial" w:hAnsi="Arial" w:eastAsia="宋体"/>
                        <w:sz w:val="18"/>
                        <w:highlight w:val="magenta"/>
                        <w:lang w:eastAsia="zh-CN"/>
                      </w:rPr>
                    </w:rPrChange>
                  </w:rPr>
                  <w:delText>[</w:delText>
                </w:r>
              </w:del>
            </w:ins>
            <w:ins w:id="4361" w:author="Iana Siomina" w:date="2024-10-23T14:23:00Z">
              <w:r>
                <w:rPr>
                  <w:rFonts w:ascii="Arial" w:hAnsi="Arial" w:eastAsia="宋体"/>
                  <w:sz w:val="18"/>
                  <w:highlight w:val="none"/>
                  <w:lang w:val="sv-SE" w:eastAsia="zh-CN"/>
                  <w:rPrChange w:id="4362" w:author="CATT" w:date="2024-11-19T17:59:01Z">
                    <w:rPr>
                      <w:rFonts w:ascii="Arial" w:hAnsi="Arial" w:eastAsia="宋体"/>
                      <w:sz w:val="18"/>
                      <w:highlight w:val="magenta"/>
                      <w:lang w:val="sv-SE" w:eastAsia="zh-CN"/>
                    </w:rPr>
                  </w:rPrChange>
                </w:rPr>
                <w:t>5</w:t>
              </w:r>
            </w:ins>
            <w:ins w:id="4363" w:author="Iana Siomina" w:date="2024-09-25T21:14:00Z">
              <w:del w:id="4364" w:author="CATT" w:date="2024-11-19T18:08:20Z">
                <w:r>
                  <w:rPr>
                    <w:rFonts w:ascii="Arial" w:hAnsi="Arial" w:eastAsia="宋体"/>
                    <w:sz w:val="18"/>
                    <w:highlight w:val="none"/>
                    <w:lang w:eastAsia="zh-CN"/>
                    <w:rPrChange w:id="4365"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0432D1AC">
            <w:pPr>
              <w:keepNext/>
              <w:keepLines/>
              <w:spacing w:after="0"/>
              <w:jc w:val="center"/>
              <w:rPr>
                <w:ins w:id="4366" w:author="Iana Siomina" w:date="2024-09-25T21:14:00Z"/>
                <w:rFonts w:ascii="Arial" w:hAnsi="Arial" w:eastAsia="宋体"/>
                <w:sz w:val="18"/>
                <w:lang w:val="sv-SE" w:eastAsia="zh-CN"/>
              </w:rPr>
            </w:pPr>
          </w:p>
        </w:tc>
        <w:tc>
          <w:tcPr>
            <w:tcW w:w="1134" w:type="dxa"/>
            <w:vAlign w:val="center"/>
          </w:tcPr>
          <w:p w14:paraId="2CA25AC0">
            <w:pPr>
              <w:keepNext/>
              <w:keepLines/>
              <w:spacing w:after="0"/>
              <w:jc w:val="center"/>
              <w:rPr>
                <w:ins w:id="4367" w:author="Iana Siomina" w:date="2024-09-25T21:14:00Z"/>
                <w:rFonts w:ascii="Arial" w:hAnsi="Arial" w:eastAsia="宋体"/>
                <w:sz w:val="18"/>
              </w:rPr>
            </w:pPr>
            <w:ins w:id="4368" w:author="Iana Siomina" w:date="2024-09-25T21:14:00Z">
              <w:r>
                <w:rPr>
                  <w:rFonts w:ascii="Arial" w:hAnsi="Arial" w:eastAsia="宋体"/>
                  <w:sz w:val="18"/>
                </w:rPr>
                <w:t>≥ 48</w:t>
              </w:r>
            </w:ins>
          </w:p>
        </w:tc>
        <w:tc>
          <w:tcPr>
            <w:tcW w:w="1367" w:type="dxa"/>
            <w:vAlign w:val="center"/>
          </w:tcPr>
          <w:p w14:paraId="6B80321E">
            <w:pPr>
              <w:keepNext/>
              <w:keepLines/>
              <w:spacing w:after="0"/>
              <w:jc w:val="center"/>
              <w:rPr>
                <w:ins w:id="4369" w:author="Iana Siomina" w:date="2024-09-25T21:14:00Z"/>
                <w:rFonts w:ascii="Arial" w:hAnsi="Arial" w:eastAsia="宋体"/>
                <w:sz w:val="18"/>
              </w:rPr>
            </w:pPr>
            <w:ins w:id="4370" w:author="Iana Siomina" w:date="2024-09-25T21:14:00Z">
              <w:r>
                <w:rPr>
                  <w:rFonts w:ascii="Arial" w:hAnsi="Arial" w:eastAsia="宋体"/>
                  <w:sz w:val="18"/>
                </w:rPr>
                <w:t>≥ 1</w:t>
              </w:r>
            </w:ins>
          </w:p>
        </w:tc>
        <w:tc>
          <w:tcPr>
            <w:tcW w:w="2040" w:type="dxa"/>
            <w:vAlign w:val="center"/>
          </w:tcPr>
          <w:p w14:paraId="300F95D8">
            <w:pPr>
              <w:keepNext/>
              <w:keepLines/>
              <w:spacing w:after="0"/>
              <w:jc w:val="center"/>
              <w:rPr>
                <w:ins w:id="4371" w:author="Iana Siomina" w:date="2024-09-25T21:14:00Z"/>
                <w:rFonts w:ascii="Arial" w:hAnsi="Arial" w:eastAsia="宋体"/>
                <w:sz w:val="18"/>
                <w:lang w:eastAsia="zh-CN"/>
              </w:rPr>
            </w:pPr>
            <w:ins w:id="4372" w:author="Iana Siomina" w:date="2024-09-25T21:14:00Z">
              <w:r>
                <w:rPr>
                  <w:rFonts w:ascii="Arial" w:hAnsi="Arial" w:eastAsia="宋体"/>
                  <w:sz w:val="18"/>
                </w:rPr>
                <w:t>Note 5</w:t>
              </w:r>
            </w:ins>
          </w:p>
        </w:tc>
        <w:tc>
          <w:tcPr>
            <w:tcW w:w="1134" w:type="dxa"/>
            <w:vAlign w:val="center"/>
          </w:tcPr>
          <w:p w14:paraId="60F45D81">
            <w:pPr>
              <w:keepNext/>
              <w:keepLines/>
              <w:spacing w:after="0"/>
              <w:jc w:val="center"/>
              <w:rPr>
                <w:ins w:id="4373" w:author="Iana Siomina" w:date="2024-09-25T21:14:00Z"/>
                <w:rFonts w:ascii="Arial" w:hAnsi="Arial" w:eastAsia="宋体"/>
                <w:sz w:val="18"/>
              </w:rPr>
            </w:pPr>
            <w:ins w:id="4374" w:author="Iana Siomina" w:date="2024-09-25T21:14:00Z">
              <w:r>
                <w:rPr>
                  <w:rFonts w:ascii="Arial" w:hAnsi="Arial" w:eastAsia="宋体"/>
                  <w:sz w:val="18"/>
                </w:rPr>
                <w:t>Note 5</w:t>
              </w:r>
            </w:ins>
          </w:p>
        </w:tc>
        <w:tc>
          <w:tcPr>
            <w:tcW w:w="1275" w:type="dxa"/>
            <w:vAlign w:val="center"/>
          </w:tcPr>
          <w:p w14:paraId="19B3F622">
            <w:pPr>
              <w:keepNext/>
              <w:keepLines/>
              <w:spacing w:after="0"/>
              <w:jc w:val="center"/>
              <w:rPr>
                <w:ins w:id="4375" w:author="Iana Siomina" w:date="2024-09-25T21:14:00Z"/>
                <w:rFonts w:ascii="Arial" w:hAnsi="Arial" w:eastAsia="宋体"/>
                <w:sz w:val="18"/>
                <w:lang w:eastAsia="zh-CN"/>
              </w:rPr>
            </w:pPr>
            <w:ins w:id="4376" w:author="Iana Siomina" w:date="2024-09-25T21:14:00Z">
              <w:r>
                <w:rPr>
                  <w:rFonts w:ascii="Arial" w:hAnsi="Arial" w:eastAsia="宋体"/>
                  <w:sz w:val="18"/>
                </w:rPr>
                <w:t>Note 5</w:t>
              </w:r>
            </w:ins>
          </w:p>
        </w:tc>
      </w:tr>
      <w:tr w14:paraId="24C84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377"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29873D80">
            <w:pPr>
              <w:keepNext/>
              <w:keepLines/>
              <w:spacing w:after="0"/>
              <w:jc w:val="center"/>
              <w:rPr>
                <w:ins w:id="4378" w:author="Iana Siomina" w:date="2024-09-25T21:14:00Z"/>
                <w:rFonts w:ascii="Arial" w:hAnsi="Arial" w:eastAsia="宋体"/>
                <w:sz w:val="18"/>
                <w:highlight w:val="none"/>
                <w:lang w:eastAsia="zh-CN"/>
                <w:rPrChange w:id="4379" w:author="CATT" w:date="2024-11-19T17:59:01Z">
                  <w:rPr>
                    <w:ins w:id="4380" w:author="Iana Siomina" w:date="2024-09-25T21:14:00Z"/>
                    <w:rFonts w:ascii="Arial" w:hAnsi="Arial" w:eastAsia="宋体"/>
                    <w:sz w:val="18"/>
                    <w:highlight w:val="magenta"/>
                    <w:lang w:eastAsia="zh-CN"/>
                  </w:rPr>
                </w:rPrChange>
              </w:rPr>
            </w:pPr>
            <w:ins w:id="4381" w:author="CATT" w:date="2024-11-19T18:08:24Z">
              <w:r>
                <w:rPr>
                  <w:rFonts w:hint="eastAsia" w:ascii="Arial" w:hAnsi="Arial"/>
                  <w:sz w:val="18"/>
                  <w:highlight w:val="none"/>
                  <w:lang w:val="en-US" w:eastAsia="zh-CN"/>
                </w:rPr>
                <w:t>7</w:t>
              </w:r>
            </w:ins>
            <w:ins w:id="4382" w:author="Iana Siomina" w:date="2024-09-25T21:14:00Z">
              <w:del w:id="4383" w:author="CATT" w:date="2024-11-19T18:08:22Z">
                <w:r>
                  <w:rPr>
                    <w:rFonts w:ascii="Arial" w:hAnsi="Arial" w:eastAsia="宋体"/>
                    <w:sz w:val="18"/>
                    <w:highlight w:val="none"/>
                    <w:lang w:eastAsia="zh-CN"/>
                    <w:rPrChange w:id="4384" w:author="CATT" w:date="2024-11-19T17:59:01Z">
                      <w:rPr>
                        <w:rFonts w:ascii="Arial" w:hAnsi="Arial" w:eastAsia="宋体"/>
                        <w:sz w:val="18"/>
                        <w:highlight w:val="magenta"/>
                        <w:lang w:eastAsia="zh-CN"/>
                      </w:rPr>
                    </w:rPrChange>
                  </w:rPr>
                  <w:delText>[</w:delText>
                </w:r>
              </w:del>
            </w:ins>
            <w:ins w:id="4385" w:author="Iana Siomina" w:date="2024-09-25T21:14:00Z">
              <w:del w:id="4386" w:author="CATT" w:date="2024-11-19T18:08:22Z">
                <w:r>
                  <w:rPr>
                    <w:rFonts w:ascii="Arial" w:hAnsi="Arial" w:eastAsia="宋体"/>
                    <w:sz w:val="18"/>
                    <w:highlight w:val="none"/>
                    <w:lang w:eastAsia="zh-CN"/>
                    <w:rPrChange w:id="4387" w:author="CATT" w:date="2024-11-19T17:59:01Z">
                      <w:rPr>
                        <w:rFonts w:ascii="Arial" w:hAnsi="Arial" w:eastAsia="宋体"/>
                        <w:sz w:val="18"/>
                        <w:highlight w:val="magenta"/>
                        <w:lang w:eastAsia="zh-CN"/>
                      </w:rPr>
                    </w:rPrChange>
                  </w:rPr>
                  <w:delText>T</w:delText>
                </w:r>
              </w:del>
            </w:ins>
            <w:ins w:id="4388" w:author="Iana Siomina" w:date="2024-09-25T21:14:00Z">
              <w:del w:id="4389" w:author="CATT" w:date="2024-11-19T18:08:22Z">
                <w:r>
                  <w:rPr>
                    <w:rFonts w:ascii="Arial" w:hAnsi="Arial" w:eastAsia="宋体"/>
                    <w:sz w:val="18"/>
                    <w:highlight w:val="none"/>
                    <w:lang w:eastAsia="zh-CN"/>
                    <w:rPrChange w:id="4390" w:author="CATT" w:date="2024-11-19T17:59:01Z">
                      <w:rPr>
                        <w:rFonts w:ascii="Arial" w:hAnsi="Arial" w:eastAsia="宋体"/>
                        <w:sz w:val="18"/>
                        <w:highlight w:val="magenta"/>
                        <w:lang w:eastAsia="zh-CN"/>
                      </w:rPr>
                    </w:rPrChange>
                  </w:rPr>
                  <w:delText>B</w:delText>
                </w:r>
              </w:del>
            </w:ins>
            <w:ins w:id="4391" w:author="Iana Siomina" w:date="2024-09-25T21:14:00Z">
              <w:del w:id="4392" w:author="CATT" w:date="2024-11-19T18:08:22Z">
                <w:r>
                  <w:rPr>
                    <w:rFonts w:ascii="Arial" w:hAnsi="Arial" w:eastAsia="宋体"/>
                    <w:sz w:val="18"/>
                    <w:highlight w:val="none"/>
                    <w:lang w:eastAsia="zh-CN"/>
                    <w:rPrChange w:id="4393" w:author="CATT" w:date="2024-11-19T17:59:01Z">
                      <w:rPr>
                        <w:rFonts w:ascii="Arial" w:hAnsi="Arial" w:eastAsia="宋体"/>
                        <w:sz w:val="18"/>
                        <w:highlight w:val="magenta"/>
                        <w:lang w:eastAsia="zh-CN"/>
                      </w:rPr>
                    </w:rPrChange>
                  </w:rPr>
                  <w:delText>D</w:delText>
                </w:r>
              </w:del>
            </w:ins>
            <w:ins w:id="4394" w:author="Iana Siomina" w:date="2024-09-25T21:14:00Z">
              <w:del w:id="4395" w:author="CATT" w:date="2024-11-19T18:08:22Z">
                <w:r>
                  <w:rPr>
                    <w:rFonts w:ascii="Arial" w:hAnsi="Arial" w:eastAsia="宋体"/>
                    <w:sz w:val="18"/>
                    <w:highlight w:val="none"/>
                    <w:lang w:eastAsia="zh-CN"/>
                    <w:rPrChange w:id="4396"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444F1DDC">
            <w:pPr>
              <w:keepNext/>
              <w:keepLines/>
              <w:spacing w:after="0"/>
              <w:jc w:val="center"/>
              <w:rPr>
                <w:ins w:id="4397" w:author="Iana Siomina" w:date="2024-09-25T21:14:00Z"/>
                <w:rFonts w:ascii="Arial" w:hAnsi="Arial" w:eastAsia="宋体"/>
                <w:sz w:val="18"/>
                <w:lang w:val="sv-SE" w:eastAsia="zh-CN"/>
              </w:rPr>
            </w:pPr>
          </w:p>
        </w:tc>
        <w:tc>
          <w:tcPr>
            <w:tcW w:w="1134" w:type="dxa"/>
            <w:vAlign w:val="center"/>
          </w:tcPr>
          <w:p w14:paraId="2A3949E7">
            <w:pPr>
              <w:keepNext/>
              <w:keepLines/>
              <w:spacing w:after="0"/>
              <w:jc w:val="center"/>
              <w:rPr>
                <w:ins w:id="4398" w:author="Iana Siomina" w:date="2024-09-25T21:14:00Z"/>
                <w:rFonts w:ascii="Arial" w:hAnsi="Arial" w:eastAsia="宋体"/>
                <w:sz w:val="18"/>
              </w:rPr>
            </w:pPr>
            <w:ins w:id="4399" w:author="Iana Siomina" w:date="2024-09-25T21:14:00Z">
              <w:r>
                <w:rPr>
                  <w:rFonts w:ascii="Arial" w:hAnsi="Arial" w:eastAsia="宋体"/>
                  <w:sz w:val="18"/>
                </w:rPr>
                <w:t>≥ 132</w:t>
              </w:r>
            </w:ins>
          </w:p>
        </w:tc>
        <w:tc>
          <w:tcPr>
            <w:tcW w:w="1367" w:type="dxa"/>
            <w:vAlign w:val="center"/>
          </w:tcPr>
          <w:p w14:paraId="72D4F99B">
            <w:pPr>
              <w:keepNext/>
              <w:keepLines/>
              <w:spacing w:after="0"/>
              <w:jc w:val="center"/>
              <w:rPr>
                <w:ins w:id="4400" w:author="Iana Siomina" w:date="2024-09-25T21:14:00Z"/>
                <w:rFonts w:ascii="Arial" w:hAnsi="Arial" w:eastAsia="宋体"/>
                <w:sz w:val="18"/>
              </w:rPr>
            </w:pPr>
            <w:ins w:id="4401" w:author="Iana Siomina" w:date="2024-09-25T21:14:00Z">
              <w:r>
                <w:rPr>
                  <w:rFonts w:ascii="Arial" w:hAnsi="Arial" w:eastAsia="宋体"/>
                  <w:sz w:val="18"/>
                </w:rPr>
                <w:t>≥ 1</w:t>
              </w:r>
            </w:ins>
          </w:p>
        </w:tc>
        <w:tc>
          <w:tcPr>
            <w:tcW w:w="2040" w:type="dxa"/>
            <w:vAlign w:val="center"/>
          </w:tcPr>
          <w:p w14:paraId="6F78B594">
            <w:pPr>
              <w:keepNext/>
              <w:keepLines/>
              <w:spacing w:after="0"/>
              <w:jc w:val="center"/>
              <w:rPr>
                <w:ins w:id="4402" w:author="Iana Siomina" w:date="2024-09-25T21:14:00Z"/>
                <w:rFonts w:ascii="Arial" w:hAnsi="Arial" w:eastAsia="宋体"/>
                <w:sz w:val="18"/>
              </w:rPr>
            </w:pPr>
            <w:ins w:id="4403" w:author="Iana Siomina" w:date="2024-09-25T21:14:00Z">
              <w:r>
                <w:rPr>
                  <w:rFonts w:ascii="Arial" w:hAnsi="Arial" w:eastAsia="宋体"/>
                  <w:sz w:val="18"/>
                </w:rPr>
                <w:t>Note 5</w:t>
              </w:r>
            </w:ins>
          </w:p>
        </w:tc>
        <w:tc>
          <w:tcPr>
            <w:tcW w:w="1134" w:type="dxa"/>
            <w:vAlign w:val="center"/>
          </w:tcPr>
          <w:p w14:paraId="04DADBCA">
            <w:pPr>
              <w:keepNext/>
              <w:keepLines/>
              <w:spacing w:after="0"/>
              <w:jc w:val="center"/>
              <w:rPr>
                <w:ins w:id="4404" w:author="Iana Siomina" w:date="2024-09-25T21:14:00Z"/>
                <w:rFonts w:ascii="Arial" w:hAnsi="Arial" w:eastAsia="宋体"/>
                <w:sz w:val="18"/>
              </w:rPr>
            </w:pPr>
            <w:ins w:id="4405" w:author="Iana Siomina" w:date="2024-09-25T21:14:00Z">
              <w:r>
                <w:rPr>
                  <w:rFonts w:ascii="Arial" w:hAnsi="Arial" w:eastAsia="宋体"/>
                  <w:sz w:val="18"/>
                </w:rPr>
                <w:t>Note 5</w:t>
              </w:r>
            </w:ins>
          </w:p>
        </w:tc>
        <w:tc>
          <w:tcPr>
            <w:tcW w:w="1275" w:type="dxa"/>
            <w:vAlign w:val="center"/>
          </w:tcPr>
          <w:p w14:paraId="5B2E92F2">
            <w:pPr>
              <w:keepNext/>
              <w:keepLines/>
              <w:spacing w:after="0"/>
              <w:jc w:val="center"/>
              <w:rPr>
                <w:ins w:id="4406" w:author="Iana Siomina" w:date="2024-09-25T21:14:00Z"/>
                <w:rFonts w:ascii="Arial" w:hAnsi="Arial" w:eastAsia="宋体"/>
                <w:sz w:val="18"/>
              </w:rPr>
            </w:pPr>
            <w:ins w:id="4407" w:author="Iana Siomina" w:date="2024-09-25T21:14:00Z">
              <w:r>
                <w:rPr>
                  <w:rFonts w:ascii="Arial" w:hAnsi="Arial" w:eastAsia="宋体"/>
                  <w:sz w:val="18"/>
                </w:rPr>
                <w:t>Note 5</w:t>
              </w:r>
            </w:ins>
          </w:p>
        </w:tc>
      </w:tr>
      <w:tr w14:paraId="7FB24B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 w:hRule="atLeast"/>
          <w:jc w:val="center"/>
          <w:ins w:id="4408" w:author="Iana Siomina" w:date="2024-09-25T21:14:00Z"/>
        </w:trPr>
        <w:tc>
          <w:tcPr>
            <w:tcW w:w="1043" w:type="dxa"/>
            <w:vMerge w:val="restart"/>
            <w:tcBorders>
              <w:top w:val="single" w:color="auto" w:sz="4" w:space="0"/>
              <w:left w:val="single" w:color="auto" w:sz="4" w:space="0"/>
              <w:right w:val="single" w:color="auto" w:sz="4" w:space="0"/>
            </w:tcBorders>
            <w:vAlign w:val="center"/>
          </w:tcPr>
          <w:p w14:paraId="3183DC6D">
            <w:pPr>
              <w:keepNext/>
              <w:keepLines/>
              <w:spacing w:after="0"/>
              <w:jc w:val="center"/>
              <w:rPr>
                <w:ins w:id="4409" w:author="Iana Siomina" w:date="2024-09-25T21:14:00Z"/>
                <w:rFonts w:ascii="Arial" w:hAnsi="Arial" w:eastAsia="宋体"/>
                <w:sz w:val="18"/>
                <w:highlight w:val="none"/>
                <w:rPrChange w:id="4410" w:author="CATT" w:date="2024-11-19T17:59:01Z">
                  <w:rPr>
                    <w:ins w:id="4411" w:author="Iana Siomina" w:date="2024-09-25T21:14:00Z"/>
                    <w:rFonts w:ascii="Arial" w:hAnsi="Arial" w:eastAsia="宋体"/>
                    <w:sz w:val="18"/>
                    <w:highlight w:val="magenta"/>
                  </w:rPr>
                </w:rPrChange>
              </w:rPr>
            </w:pPr>
            <w:ins w:id="4412" w:author="Iana Siomina" w:date="2024-09-25T21:14:00Z">
              <w:del w:id="4413" w:author="CATT" w:date="2024-11-19T18:08:32Z">
                <w:r>
                  <w:rPr>
                    <w:rFonts w:ascii="Arial" w:hAnsi="Arial" w:eastAsia="宋体"/>
                    <w:sz w:val="18"/>
                    <w:highlight w:val="none"/>
                    <w:lang w:eastAsia="zh-CN"/>
                    <w:rPrChange w:id="4414" w:author="CATT" w:date="2024-11-19T17:59:01Z">
                      <w:rPr>
                        <w:rFonts w:ascii="Arial" w:hAnsi="Arial" w:eastAsia="宋体"/>
                        <w:sz w:val="18"/>
                        <w:highlight w:val="magenta"/>
                        <w:lang w:eastAsia="zh-CN"/>
                      </w:rPr>
                    </w:rPrChange>
                  </w:rPr>
                  <w:delText>[</w:delText>
                </w:r>
              </w:del>
            </w:ins>
            <w:ins w:id="4415" w:author="Iana Siomina" w:date="2024-09-25T21:14:00Z">
              <w:r>
                <w:rPr>
                  <w:rFonts w:ascii="Arial" w:hAnsi="Arial" w:eastAsia="宋体"/>
                  <w:sz w:val="18"/>
                  <w:highlight w:val="none"/>
                  <w:lang w:val="sv-SE" w:eastAsia="zh-CN"/>
                  <w:rPrChange w:id="4416" w:author="CATT" w:date="2024-11-19T17:59:01Z">
                    <w:rPr>
                      <w:rFonts w:ascii="Arial" w:hAnsi="Arial" w:eastAsia="宋体"/>
                      <w:sz w:val="18"/>
                      <w:highlight w:val="magenta"/>
                      <w:lang w:val="sv-SE" w:eastAsia="zh-CN"/>
                    </w:rPr>
                  </w:rPrChange>
                </w:rPr>
                <w:t>7</w:t>
              </w:r>
            </w:ins>
            <w:ins w:id="4417" w:author="Iana Siomina" w:date="2024-09-25T21:14:00Z">
              <w:del w:id="4418" w:author="CATT" w:date="2024-11-19T18:08:31Z">
                <w:r>
                  <w:rPr>
                    <w:rFonts w:ascii="Arial" w:hAnsi="Arial" w:eastAsia="宋体"/>
                    <w:sz w:val="18"/>
                    <w:highlight w:val="none"/>
                    <w:lang w:eastAsia="zh-CN"/>
                    <w:rPrChange w:id="4419" w:author="CATT" w:date="2024-11-19T17:59:01Z">
                      <w:rPr>
                        <w:rFonts w:ascii="Arial" w:hAnsi="Arial" w:eastAsia="宋体"/>
                        <w:sz w:val="18"/>
                        <w:highlight w:val="magenta"/>
                        <w:lang w:eastAsia="zh-CN"/>
                      </w:rPr>
                    </w:rPrChange>
                  </w:rPr>
                  <w:delText>]</w:delText>
                </w:r>
              </w:del>
            </w:ins>
          </w:p>
          <w:p w14:paraId="2AAC20E8">
            <w:pPr>
              <w:keepNext/>
              <w:keepLines/>
              <w:spacing w:after="0"/>
              <w:jc w:val="center"/>
              <w:rPr>
                <w:ins w:id="4420" w:author="Iana Siomina" w:date="2024-09-25T21:14:00Z"/>
                <w:rFonts w:ascii="Arial" w:hAnsi="Arial" w:eastAsia="宋体"/>
                <w:sz w:val="18"/>
                <w:highlight w:val="none"/>
                <w:lang w:eastAsia="zh-CN"/>
                <w:rPrChange w:id="4421" w:author="CATT" w:date="2024-11-19T17:59:01Z">
                  <w:rPr>
                    <w:ins w:id="4422" w:author="Iana Siomina" w:date="2024-09-25T21:14:00Z"/>
                    <w:rFonts w:ascii="Arial" w:hAnsi="Arial" w:eastAsia="宋体"/>
                    <w:sz w:val="18"/>
                    <w:highlight w:val="magenta"/>
                    <w:lang w:eastAsia="zh-CN"/>
                  </w:rPr>
                </w:rPrChange>
              </w:rPr>
            </w:pPr>
          </w:p>
        </w:tc>
        <w:tc>
          <w:tcPr>
            <w:tcW w:w="992" w:type="dxa"/>
            <w:vMerge w:val="restart"/>
            <w:vAlign w:val="center"/>
          </w:tcPr>
          <w:p w14:paraId="28773FEC">
            <w:pPr>
              <w:keepNext/>
              <w:keepLines/>
              <w:spacing w:after="0"/>
              <w:jc w:val="center"/>
              <w:rPr>
                <w:ins w:id="4423" w:author="Iana Siomina" w:date="2024-09-25T21:14:00Z"/>
                <w:rFonts w:ascii="Arial" w:hAnsi="Arial" w:eastAsia="宋体"/>
                <w:sz w:val="18"/>
                <w:lang w:val="sv-SE" w:eastAsia="zh-CN"/>
              </w:rPr>
            </w:pPr>
            <w:ins w:id="4424" w:author="Iana Siomina" w:date="2024-09-25T21:14:00Z">
              <w:r>
                <w:rPr>
                  <w:rFonts w:hint="eastAsia" w:ascii="Arial" w:hAnsi="Arial" w:eastAsia="宋体"/>
                  <w:sz w:val="18"/>
                  <w:lang w:val="sv-SE" w:eastAsia="zh-CN"/>
                </w:rPr>
                <w:t>6</w:t>
              </w:r>
            </w:ins>
            <w:ins w:id="4425" w:author="Iana Siomina" w:date="2024-09-25T21:14:00Z">
              <w:r>
                <w:rPr>
                  <w:rFonts w:ascii="Arial" w:hAnsi="Arial" w:eastAsia="宋体"/>
                  <w:sz w:val="18"/>
                  <w:lang w:val="sv-SE" w:eastAsia="zh-CN"/>
                </w:rPr>
                <w:t>0</w:t>
              </w:r>
            </w:ins>
          </w:p>
        </w:tc>
        <w:tc>
          <w:tcPr>
            <w:tcW w:w="1134" w:type="dxa"/>
            <w:vMerge w:val="restart"/>
            <w:vAlign w:val="center"/>
          </w:tcPr>
          <w:p w14:paraId="01DBF9D5">
            <w:pPr>
              <w:keepNext/>
              <w:keepLines/>
              <w:spacing w:after="0"/>
              <w:jc w:val="center"/>
              <w:rPr>
                <w:ins w:id="4426" w:author="Iana Siomina" w:date="2024-09-25T21:14:00Z"/>
                <w:rFonts w:ascii="Arial" w:hAnsi="Arial" w:eastAsia="宋体"/>
                <w:sz w:val="18"/>
              </w:rPr>
            </w:pPr>
            <w:ins w:id="4427" w:author="Iana Siomina" w:date="2024-09-25T21:14:00Z">
              <w:r>
                <w:rPr>
                  <w:rFonts w:ascii="Arial" w:hAnsi="Arial" w:eastAsia="宋体"/>
                  <w:sz w:val="18"/>
                </w:rPr>
                <w:t>≥ 24</w:t>
              </w:r>
            </w:ins>
          </w:p>
        </w:tc>
        <w:tc>
          <w:tcPr>
            <w:tcW w:w="1367" w:type="dxa"/>
            <w:vMerge w:val="restart"/>
            <w:vAlign w:val="center"/>
          </w:tcPr>
          <w:p w14:paraId="6F0C2396">
            <w:pPr>
              <w:keepNext/>
              <w:keepLines/>
              <w:spacing w:after="0"/>
              <w:jc w:val="center"/>
              <w:rPr>
                <w:ins w:id="4428" w:author="Iana Siomina" w:date="2024-09-25T21:14:00Z"/>
                <w:rFonts w:ascii="Arial" w:hAnsi="Arial" w:eastAsia="宋体"/>
                <w:sz w:val="18"/>
              </w:rPr>
            </w:pPr>
            <w:ins w:id="4429" w:author="Iana Siomina" w:date="2024-09-25T21:14:00Z">
              <w:r>
                <w:rPr>
                  <w:rFonts w:ascii="Arial" w:hAnsi="Arial" w:eastAsia="宋体"/>
                  <w:sz w:val="18"/>
                </w:rPr>
                <w:t>≥ 4</w:t>
              </w:r>
            </w:ins>
          </w:p>
        </w:tc>
        <w:tc>
          <w:tcPr>
            <w:tcW w:w="2040" w:type="dxa"/>
            <w:tcBorders>
              <w:top w:val="single" w:color="auto" w:sz="4" w:space="0"/>
              <w:left w:val="single" w:color="auto" w:sz="4" w:space="0"/>
              <w:bottom w:val="single" w:color="auto" w:sz="4" w:space="0"/>
              <w:right w:val="single" w:color="auto" w:sz="4" w:space="0"/>
            </w:tcBorders>
            <w:vAlign w:val="center"/>
          </w:tcPr>
          <w:p w14:paraId="3FBE2F13">
            <w:pPr>
              <w:keepNext/>
              <w:keepLines/>
              <w:spacing w:after="0"/>
              <w:jc w:val="center"/>
              <w:rPr>
                <w:ins w:id="4430" w:author="Iana Siomina" w:date="2024-09-25T21:14:00Z"/>
                <w:rFonts w:ascii="Arial" w:hAnsi="Arial" w:eastAsia="宋体"/>
                <w:sz w:val="18"/>
                <w:szCs w:val="18"/>
              </w:rPr>
            </w:pPr>
            <w:ins w:id="4431" w:author="Iana Siomina" w:date="2024-09-25T21:14:00Z">
              <w:r>
                <w:rPr>
                  <w:rFonts w:ascii="Arial" w:hAnsi="Arial" w:eastAsia="宋体"/>
                  <w:sz w:val="18"/>
                  <w:szCs w:val="18"/>
                </w:rPr>
                <w:t>NR_FDD_FR1_A, NR_TDD_FR1_A,</w:t>
              </w:r>
            </w:ins>
          </w:p>
          <w:p w14:paraId="7E20C6F0">
            <w:pPr>
              <w:keepNext/>
              <w:keepLines/>
              <w:spacing w:after="0"/>
              <w:jc w:val="center"/>
              <w:rPr>
                <w:ins w:id="4432" w:author="Iana Siomina" w:date="2024-09-25T21:14:00Z"/>
                <w:rFonts w:ascii="Arial" w:hAnsi="Arial" w:eastAsia="宋体"/>
                <w:sz w:val="18"/>
              </w:rPr>
            </w:pPr>
            <w:ins w:id="4433" w:author="Iana Siomina" w:date="2024-09-25T21:14:00Z">
              <w:r>
                <w:rPr>
                  <w:rFonts w:ascii="Arial" w:hAnsi="Arial" w:eastAsia="宋体"/>
                  <w:sz w:val="18"/>
                  <w:szCs w:val="18"/>
                </w:rPr>
                <w:t>NR_SDL_FR1_A</w:t>
              </w:r>
            </w:ins>
          </w:p>
        </w:tc>
        <w:tc>
          <w:tcPr>
            <w:tcW w:w="1134" w:type="dxa"/>
            <w:tcBorders>
              <w:top w:val="single" w:color="auto" w:sz="4" w:space="0"/>
              <w:left w:val="single" w:color="auto" w:sz="4" w:space="0"/>
              <w:bottom w:val="single" w:color="auto" w:sz="4" w:space="0"/>
              <w:right w:val="single" w:color="auto" w:sz="4" w:space="0"/>
            </w:tcBorders>
            <w:vAlign w:val="center"/>
          </w:tcPr>
          <w:p w14:paraId="4A7CD9A0">
            <w:pPr>
              <w:keepNext/>
              <w:keepLines/>
              <w:spacing w:after="0"/>
              <w:jc w:val="center"/>
              <w:rPr>
                <w:ins w:id="4434" w:author="Iana Siomina" w:date="2024-09-25T21:14:00Z"/>
                <w:rFonts w:ascii="Arial" w:hAnsi="Arial" w:eastAsia="宋体"/>
                <w:sz w:val="18"/>
              </w:rPr>
            </w:pPr>
            <w:ins w:id="4435" w:author="Iana Siomina" w:date="2024-09-25T21:14:00Z">
              <w:r>
                <w:rPr>
                  <w:rFonts w:ascii="Arial" w:hAnsi="Arial" w:eastAsia="宋体"/>
                  <w:sz w:val="18"/>
                </w:rPr>
                <w:t>-121</w:t>
              </w:r>
            </w:ins>
          </w:p>
        </w:tc>
        <w:tc>
          <w:tcPr>
            <w:tcW w:w="1275" w:type="dxa"/>
            <w:vAlign w:val="center"/>
          </w:tcPr>
          <w:p w14:paraId="32B5B375">
            <w:pPr>
              <w:keepNext/>
              <w:keepLines/>
              <w:spacing w:after="0"/>
              <w:jc w:val="center"/>
              <w:rPr>
                <w:ins w:id="4436" w:author="Iana Siomina" w:date="2024-09-25T21:14:00Z"/>
                <w:rFonts w:ascii="Arial" w:hAnsi="Arial" w:eastAsia="宋体"/>
                <w:sz w:val="18"/>
              </w:rPr>
            </w:pPr>
            <w:ins w:id="4437" w:author="Iana Siomina" w:date="2024-09-25T21:14:00Z">
              <w:r>
                <w:rPr>
                  <w:rFonts w:ascii="Arial" w:hAnsi="Arial" w:eastAsia="宋体"/>
                  <w:sz w:val="18"/>
                  <w:lang w:eastAsia="zh-CN"/>
                </w:rPr>
                <w:t>-50</w:t>
              </w:r>
            </w:ins>
          </w:p>
        </w:tc>
      </w:tr>
      <w:tr w14:paraId="27B052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438" w:author="Iana Siomina" w:date="2024-09-25T21:14:00Z"/>
        </w:trPr>
        <w:tc>
          <w:tcPr>
            <w:tcW w:w="1043" w:type="dxa"/>
            <w:vMerge w:val="continue"/>
            <w:tcBorders>
              <w:left w:val="single" w:color="auto" w:sz="4" w:space="0"/>
              <w:right w:val="single" w:color="auto" w:sz="4" w:space="0"/>
            </w:tcBorders>
            <w:vAlign w:val="center"/>
          </w:tcPr>
          <w:p w14:paraId="75FF7A7F">
            <w:pPr>
              <w:keepNext/>
              <w:keepLines/>
              <w:spacing w:after="0"/>
              <w:jc w:val="center"/>
              <w:rPr>
                <w:ins w:id="4439" w:author="Iana Siomina" w:date="2024-09-25T21:14:00Z"/>
                <w:rFonts w:ascii="Arial" w:hAnsi="Arial" w:eastAsia="宋体"/>
                <w:sz w:val="18"/>
                <w:highlight w:val="none"/>
                <w:lang w:eastAsia="zh-CN"/>
                <w:rPrChange w:id="4440" w:author="CATT" w:date="2024-11-19T17:59:01Z">
                  <w:rPr>
                    <w:ins w:id="4441" w:author="Iana Siomina" w:date="2024-09-25T21:14:00Z"/>
                    <w:rFonts w:ascii="Arial" w:hAnsi="Arial" w:eastAsia="宋体"/>
                    <w:sz w:val="18"/>
                    <w:highlight w:val="magenta"/>
                    <w:lang w:eastAsia="zh-CN"/>
                  </w:rPr>
                </w:rPrChange>
              </w:rPr>
            </w:pPr>
          </w:p>
        </w:tc>
        <w:tc>
          <w:tcPr>
            <w:tcW w:w="992" w:type="dxa"/>
            <w:vMerge w:val="continue"/>
            <w:vAlign w:val="center"/>
          </w:tcPr>
          <w:p w14:paraId="650B5CE2">
            <w:pPr>
              <w:keepNext/>
              <w:keepLines/>
              <w:spacing w:after="0"/>
              <w:jc w:val="center"/>
              <w:rPr>
                <w:ins w:id="4442" w:author="Iana Siomina" w:date="2024-09-25T21:14:00Z"/>
                <w:rFonts w:ascii="Arial" w:hAnsi="Arial" w:eastAsia="宋体"/>
                <w:sz w:val="18"/>
                <w:lang w:val="sv-SE" w:eastAsia="zh-CN"/>
              </w:rPr>
            </w:pPr>
          </w:p>
        </w:tc>
        <w:tc>
          <w:tcPr>
            <w:tcW w:w="1134" w:type="dxa"/>
            <w:vMerge w:val="continue"/>
            <w:vAlign w:val="center"/>
          </w:tcPr>
          <w:p w14:paraId="7FF748F4">
            <w:pPr>
              <w:keepNext/>
              <w:keepLines/>
              <w:spacing w:after="0"/>
              <w:jc w:val="center"/>
              <w:rPr>
                <w:ins w:id="4443" w:author="Iana Siomina" w:date="2024-09-25T21:14:00Z"/>
                <w:rFonts w:ascii="Arial" w:hAnsi="Arial" w:eastAsia="宋体"/>
                <w:sz w:val="18"/>
              </w:rPr>
            </w:pPr>
          </w:p>
        </w:tc>
        <w:tc>
          <w:tcPr>
            <w:tcW w:w="1367" w:type="dxa"/>
            <w:vMerge w:val="continue"/>
            <w:vAlign w:val="center"/>
          </w:tcPr>
          <w:p w14:paraId="4CB6A656">
            <w:pPr>
              <w:keepNext/>
              <w:keepLines/>
              <w:spacing w:after="0"/>
              <w:jc w:val="center"/>
              <w:rPr>
                <w:ins w:id="444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6180816">
            <w:pPr>
              <w:keepNext/>
              <w:keepLines/>
              <w:spacing w:after="0"/>
              <w:jc w:val="center"/>
              <w:rPr>
                <w:ins w:id="4445" w:author="Iana Siomina" w:date="2024-09-25T21:14:00Z"/>
                <w:rFonts w:ascii="Arial" w:hAnsi="Arial" w:eastAsia="宋体"/>
                <w:sz w:val="18"/>
              </w:rPr>
            </w:pPr>
            <w:ins w:id="4446" w:author="Iana Siomina" w:date="2024-09-25T21:14:00Z">
              <w:r>
                <w:rPr>
                  <w:rFonts w:ascii="Arial" w:hAnsi="Arial" w:eastAsia="宋体"/>
                  <w:sz w:val="18"/>
                </w:rPr>
                <w:t>NR_FDD_FR1_B</w:t>
              </w:r>
            </w:ins>
          </w:p>
        </w:tc>
        <w:tc>
          <w:tcPr>
            <w:tcW w:w="1134" w:type="dxa"/>
            <w:tcBorders>
              <w:top w:val="single" w:color="auto" w:sz="4" w:space="0"/>
              <w:left w:val="single" w:color="auto" w:sz="4" w:space="0"/>
              <w:bottom w:val="single" w:color="auto" w:sz="4" w:space="0"/>
              <w:right w:val="single" w:color="auto" w:sz="4" w:space="0"/>
            </w:tcBorders>
          </w:tcPr>
          <w:p w14:paraId="32FAFB7A">
            <w:pPr>
              <w:keepNext/>
              <w:keepLines/>
              <w:spacing w:after="0"/>
              <w:jc w:val="center"/>
              <w:rPr>
                <w:ins w:id="4447" w:author="Iana Siomina" w:date="2024-09-25T21:14:00Z"/>
                <w:rFonts w:ascii="Arial" w:hAnsi="Arial" w:eastAsia="宋体"/>
                <w:sz w:val="18"/>
              </w:rPr>
            </w:pPr>
            <w:ins w:id="4448" w:author="Iana Siomina" w:date="2024-09-25T21:14:00Z">
              <w:r>
                <w:rPr>
                  <w:rFonts w:ascii="Arial" w:hAnsi="Arial" w:eastAsia="宋体"/>
                  <w:sz w:val="18"/>
                </w:rPr>
                <w:t>-120.5</w:t>
              </w:r>
            </w:ins>
          </w:p>
        </w:tc>
        <w:tc>
          <w:tcPr>
            <w:tcW w:w="1275" w:type="dxa"/>
          </w:tcPr>
          <w:p w14:paraId="618E35BC">
            <w:pPr>
              <w:keepNext/>
              <w:keepLines/>
              <w:spacing w:after="0"/>
              <w:jc w:val="center"/>
              <w:rPr>
                <w:ins w:id="4449" w:author="Iana Siomina" w:date="2024-09-25T21:14:00Z"/>
                <w:rFonts w:ascii="Arial" w:hAnsi="Arial" w:eastAsia="宋体"/>
                <w:sz w:val="18"/>
              </w:rPr>
            </w:pPr>
            <w:ins w:id="4450" w:author="Iana Siomina" w:date="2024-09-25T21:14:00Z">
              <w:r>
                <w:rPr>
                  <w:rFonts w:ascii="Arial" w:hAnsi="Arial" w:eastAsia="宋体"/>
                  <w:sz w:val="18"/>
                  <w:lang w:eastAsia="zh-CN"/>
                </w:rPr>
                <w:t>-50</w:t>
              </w:r>
            </w:ins>
          </w:p>
        </w:tc>
      </w:tr>
      <w:tr w14:paraId="0910F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451" w:author="Iana Siomina" w:date="2024-09-25T21:14:00Z"/>
        </w:trPr>
        <w:tc>
          <w:tcPr>
            <w:tcW w:w="1043" w:type="dxa"/>
            <w:vMerge w:val="continue"/>
            <w:tcBorders>
              <w:left w:val="single" w:color="auto" w:sz="4" w:space="0"/>
              <w:right w:val="single" w:color="auto" w:sz="4" w:space="0"/>
            </w:tcBorders>
            <w:vAlign w:val="center"/>
          </w:tcPr>
          <w:p w14:paraId="32692715">
            <w:pPr>
              <w:keepNext/>
              <w:keepLines/>
              <w:spacing w:after="0"/>
              <w:jc w:val="center"/>
              <w:rPr>
                <w:ins w:id="4452" w:author="Iana Siomina" w:date="2024-09-25T21:14:00Z"/>
                <w:rFonts w:ascii="Arial" w:hAnsi="Arial" w:eastAsia="宋体"/>
                <w:sz w:val="18"/>
                <w:highlight w:val="none"/>
                <w:lang w:eastAsia="zh-CN"/>
                <w:rPrChange w:id="4453" w:author="CATT" w:date="2024-11-19T17:59:01Z">
                  <w:rPr>
                    <w:ins w:id="4454" w:author="Iana Siomina" w:date="2024-09-25T21:14:00Z"/>
                    <w:rFonts w:ascii="Arial" w:hAnsi="Arial" w:eastAsia="宋体"/>
                    <w:sz w:val="18"/>
                    <w:highlight w:val="magenta"/>
                    <w:lang w:eastAsia="zh-CN"/>
                  </w:rPr>
                </w:rPrChange>
              </w:rPr>
            </w:pPr>
          </w:p>
        </w:tc>
        <w:tc>
          <w:tcPr>
            <w:tcW w:w="992" w:type="dxa"/>
            <w:vMerge w:val="continue"/>
            <w:vAlign w:val="center"/>
          </w:tcPr>
          <w:p w14:paraId="070D2F31">
            <w:pPr>
              <w:keepNext/>
              <w:keepLines/>
              <w:spacing w:after="0"/>
              <w:jc w:val="center"/>
              <w:rPr>
                <w:ins w:id="4455" w:author="Iana Siomina" w:date="2024-09-25T21:14:00Z"/>
                <w:rFonts w:ascii="Arial" w:hAnsi="Arial" w:eastAsia="宋体"/>
                <w:sz w:val="18"/>
                <w:lang w:val="sv-SE" w:eastAsia="zh-CN"/>
              </w:rPr>
            </w:pPr>
          </w:p>
        </w:tc>
        <w:tc>
          <w:tcPr>
            <w:tcW w:w="1134" w:type="dxa"/>
            <w:vMerge w:val="continue"/>
            <w:vAlign w:val="center"/>
          </w:tcPr>
          <w:p w14:paraId="1FD8271F">
            <w:pPr>
              <w:keepNext/>
              <w:keepLines/>
              <w:spacing w:after="0"/>
              <w:jc w:val="center"/>
              <w:rPr>
                <w:ins w:id="4456" w:author="Iana Siomina" w:date="2024-09-25T21:14:00Z"/>
                <w:rFonts w:ascii="Arial" w:hAnsi="Arial" w:eastAsia="宋体"/>
                <w:sz w:val="18"/>
              </w:rPr>
            </w:pPr>
          </w:p>
        </w:tc>
        <w:tc>
          <w:tcPr>
            <w:tcW w:w="1367" w:type="dxa"/>
            <w:vMerge w:val="continue"/>
            <w:vAlign w:val="center"/>
          </w:tcPr>
          <w:p w14:paraId="42618C34">
            <w:pPr>
              <w:keepNext/>
              <w:keepLines/>
              <w:spacing w:after="0"/>
              <w:jc w:val="center"/>
              <w:rPr>
                <w:ins w:id="4457"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34C8CB8">
            <w:pPr>
              <w:keepNext/>
              <w:keepLines/>
              <w:spacing w:after="0"/>
              <w:jc w:val="center"/>
              <w:rPr>
                <w:ins w:id="4458" w:author="Iana Siomina" w:date="2024-09-25T21:14:00Z"/>
                <w:rFonts w:ascii="Arial" w:hAnsi="Arial" w:eastAsia="宋体"/>
                <w:sz w:val="18"/>
              </w:rPr>
            </w:pPr>
            <w:ins w:id="4459" w:author="Iana Siomina" w:date="2024-09-25T21:14:00Z">
              <w:r>
                <w:rPr>
                  <w:rFonts w:ascii="Arial" w:hAnsi="Arial" w:eastAsia="宋体"/>
                  <w:sz w:val="18"/>
                </w:rPr>
                <w:t>NR_TDD_FR1_C</w:t>
              </w:r>
            </w:ins>
          </w:p>
        </w:tc>
        <w:tc>
          <w:tcPr>
            <w:tcW w:w="1134" w:type="dxa"/>
            <w:tcBorders>
              <w:top w:val="single" w:color="auto" w:sz="4" w:space="0"/>
              <w:left w:val="single" w:color="auto" w:sz="4" w:space="0"/>
              <w:bottom w:val="single" w:color="auto" w:sz="4" w:space="0"/>
              <w:right w:val="single" w:color="auto" w:sz="4" w:space="0"/>
            </w:tcBorders>
            <w:vAlign w:val="center"/>
          </w:tcPr>
          <w:p w14:paraId="1ABF42EA">
            <w:pPr>
              <w:keepNext/>
              <w:keepLines/>
              <w:spacing w:after="0"/>
              <w:jc w:val="center"/>
              <w:rPr>
                <w:ins w:id="4460" w:author="Iana Siomina" w:date="2024-09-25T21:14:00Z"/>
                <w:rFonts w:ascii="Arial" w:hAnsi="Arial" w:eastAsia="宋体"/>
                <w:sz w:val="18"/>
              </w:rPr>
            </w:pPr>
            <w:ins w:id="4461" w:author="Iana Siomina" w:date="2024-09-25T21:14:00Z">
              <w:r>
                <w:rPr>
                  <w:rFonts w:ascii="Arial" w:hAnsi="Arial" w:eastAsia="宋体"/>
                  <w:sz w:val="18"/>
                </w:rPr>
                <w:t>-120</w:t>
              </w:r>
            </w:ins>
          </w:p>
        </w:tc>
        <w:tc>
          <w:tcPr>
            <w:tcW w:w="1275" w:type="dxa"/>
          </w:tcPr>
          <w:p w14:paraId="3676DD34">
            <w:pPr>
              <w:keepNext/>
              <w:keepLines/>
              <w:spacing w:after="0"/>
              <w:jc w:val="center"/>
              <w:rPr>
                <w:ins w:id="4462" w:author="Iana Siomina" w:date="2024-09-25T21:14:00Z"/>
                <w:rFonts w:ascii="Arial" w:hAnsi="Arial" w:eastAsia="宋体"/>
                <w:sz w:val="18"/>
              </w:rPr>
            </w:pPr>
            <w:ins w:id="4463" w:author="Iana Siomina" w:date="2024-09-25T21:14:00Z">
              <w:r>
                <w:rPr>
                  <w:rFonts w:ascii="Arial" w:hAnsi="Arial" w:eastAsia="宋体"/>
                  <w:sz w:val="18"/>
                  <w:lang w:eastAsia="zh-CN"/>
                </w:rPr>
                <w:t>-50</w:t>
              </w:r>
            </w:ins>
          </w:p>
        </w:tc>
      </w:tr>
      <w:tr w14:paraId="6E58F7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464" w:author="Iana Siomina" w:date="2024-09-25T21:14:00Z"/>
        </w:trPr>
        <w:tc>
          <w:tcPr>
            <w:tcW w:w="1043" w:type="dxa"/>
            <w:vMerge w:val="continue"/>
            <w:tcBorders>
              <w:left w:val="single" w:color="auto" w:sz="4" w:space="0"/>
              <w:right w:val="single" w:color="auto" w:sz="4" w:space="0"/>
            </w:tcBorders>
            <w:vAlign w:val="center"/>
          </w:tcPr>
          <w:p w14:paraId="6AFB3F67">
            <w:pPr>
              <w:keepNext/>
              <w:keepLines/>
              <w:spacing w:after="0"/>
              <w:jc w:val="center"/>
              <w:rPr>
                <w:ins w:id="4465" w:author="Iana Siomina" w:date="2024-09-25T21:14:00Z"/>
                <w:rFonts w:ascii="Arial" w:hAnsi="Arial" w:eastAsia="宋体"/>
                <w:sz w:val="18"/>
                <w:highlight w:val="none"/>
                <w:lang w:eastAsia="zh-CN"/>
                <w:rPrChange w:id="4466" w:author="CATT" w:date="2024-11-19T17:59:01Z">
                  <w:rPr>
                    <w:ins w:id="4467" w:author="Iana Siomina" w:date="2024-09-25T21:14:00Z"/>
                    <w:rFonts w:ascii="Arial" w:hAnsi="Arial" w:eastAsia="宋体"/>
                    <w:sz w:val="18"/>
                    <w:highlight w:val="magenta"/>
                    <w:lang w:eastAsia="zh-CN"/>
                  </w:rPr>
                </w:rPrChange>
              </w:rPr>
            </w:pPr>
          </w:p>
        </w:tc>
        <w:tc>
          <w:tcPr>
            <w:tcW w:w="992" w:type="dxa"/>
            <w:vMerge w:val="continue"/>
            <w:vAlign w:val="center"/>
          </w:tcPr>
          <w:p w14:paraId="43BC4728">
            <w:pPr>
              <w:keepNext/>
              <w:keepLines/>
              <w:spacing w:after="0"/>
              <w:jc w:val="center"/>
              <w:rPr>
                <w:ins w:id="4468" w:author="Iana Siomina" w:date="2024-09-25T21:14:00Z"/>
                <w:rFonts w:ascii="Arial" w:hAnsi="Arial" w:eastAsia="宋体"/>
                <w:sz w:val="18"/>
                <w:lang w:val="sv-SE" w:eastAsia="zh-CN"/>
              </w:rPr>
            </w:pPr>
          </w:p>
        </w:tc>
        <w:tc>
          <w:tcPr>
            <w:tcW w:w="1134" w:type="dxa"/>
            <w:vMerge w:val="continue"/>
            <w:vAlign w:val="center"/>
          </w:tcPr>
          <w:p w14:paraId="2902A35F">
            <w:pPr>
              <w:keepNext/>
              <w:keepLines/>
              <w:spacing w:after="0"/>
              <w:jc w:val="center"/>
              <w:rPr>
                <w:ins w:id="4469" w:author="Iana Siomina" w:date="2024-09-25T21:14:00Z"/>
                <w:rFonts w:ascii="Arial" w:hAnsi="Arial" w:eastAsia="宋体"/>
                <w:sz w:val="18"/>
              </w:rPr>
            </w:pPr>
          </w:p>
        </w:tc>
        <w:tc>
          <w:tcPr>
            <w:tcW w:w="1367" w:type="dxa"/>
            <w:vMerge w:val="continue"/>
            <w:vAlign w:val="center"/>
          </w:tcPr>
          <w:p w14:paraId="6542452E">
            <w:pPr>
              <w:keepNext/>
              <w:keepLines/>
              <w:spacing w:after="0"/>
              <w:jc w:val="center"/>
              <w:rPr>
                <w:ins w:id="4470"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A64F577">
            <w:pPr>
              <w:keepNext/>
              <w:keepLines/>
              <w:spacing w:after="0"/>
              <w:jc w:val="center"/>
              <w:rPr>
                <w:ins w:id="4471" w:author="Iana Siomina" w:date="2024-09-25T21:14:00Z"/>
                <w:rFonts w:ascii="Arial" w:hAnsi="Arial" w:eastAsia="宋体"/>
                <w:sz w:val="18"/>
                <w:lang w:val="sv-SE"/>
              </w:rPr>
            </w:pPr>
            <w:ins w:id="4472" w:author="Iana Siomina" w:date="2024-09-25T21:14:00Z">
              <w:r>
                <w:rPr>
                  <w:rFonts w:ascii="Arial" w:hAnsi="Arial" w:eastAsia="宋体"/>
                  <w:sz w:val="18"/>
                  <w:lang w:val="sv-SE"/>
                </w:rPr>
                <w:t>NR_FDD_FR1_D, NR_TDD_FR1_D</w:t>
              </w:r>
            </w:ins>
          </w:p>
        </w:tc>
        <w:tc>
          <w:tcPr>
            <w:tcW w:w="1134" w:type="dxa"/>
            <w:tcBorders>
              <w:top w:val="single" w:color="auto" w:sz="4" w:space="0"/>
              <w:left w:val="single" w:color="auto" w:sz="4" w:space="0"/>
              <w:bottom w:val="single" w:color="auto" w:sz="4" w:space="0"/>
              <w:right w:val="single" w:color="auto" w:sz="4" w:space="0"/>
            </w:tcBorders>
            <w:vAlign w:val="center"/>
          </w:tcPr>
          <w:p w14:paraId="4E29A474">
            <w:pPr>
              <w:keepNext/>
              <w:keepLines/>
              <w:spacing w:after="0"/>
              <w:jc w:val="center"/>
              <w:rPr>
                <w:ins w:id="4473" w:author="Iana Siomina" w:date="2024-09-25T21:14:00Z"/>
                <w:rFonts w:ascii="Arial" w:hAnsi="Arial" w:eastAsia="宋体"/>
                <w:sz w:val="18"/>
              </w:rPr>
            </w:pPr>
            <w:ins w:id="4474" w:author="Iana Siomina" w:date="2024-09-25T21:14:00Z">
              <w:r>
                <w:rPr>
                  <w:rFonts w:ascii="Arial" w:hAnsi="Arial" w:eastAsia="宋体"/>
                  <w:sz w:val="18"/>
                </w:rPr>
                <w:t>-119.5</w:t>
              </w:r>
            </w:ins>
          </w:p>
        </w:tc>
        <w:tc>
          <w:tcPr>
            <w:tcW w:w="1275" w:type="dxa"/>
          </w:tcPr>
          <w:p w14:paraId="2E96E842">
            <w:pPr>
              <w:keepNext/>
              <w:keepLines/>
              <w:spacing w:after="0"/>
              <w:jc w:val="center"/>
              <w:rPr>
                <w:ins w:id="4475" w:author="Iana Siomina" w:date="2024-09-25T21:14:00Z"/>
                <w:rFonts w:ascii="Arial" w:hAnsi="Arial" w:eastAsia="宋体"/>
                <w:sz w:val="18"/>
              </w:rPr>
            </w:pPr>
            <w:ins w:id="4476" w:author="Iana Siomina" w:date="2024-09-25T21:14:00Z">
              <w:r>
                <w:rPr>
                  <w:rFonts w:ascii="Arial" w:hAnsi="Arial" w:eastAsia="宋体"/>
                  <w:sz w:val="18"/>
                  <w:lang w:eastAsia="zh-CN"/>
                </w:rPr>
                <w:t>-50</w:t>
              </w:r>
            </w:ins>
          </w:p>
        </w:tc>
      </w:tr>
      <w:tr w14:paraId="258B74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477" w:author="Iana Siomina" w:date="2024-09-25T21:14:00Z"/>
        </w:trPr>
        <w:tc>
          <w:tcPr>
            <w:tcW w:w="1043" w:type="dxa"/>
            <w:vMerge w:val="continue"/>
            <w:tcBorders>
              <w:left w:val="single" w:color="auto" w:sz="4" w:space="0"/>
              <w:right w:val="single" w:color="auto" w:sz="4" w:space="0"/>
            </w:tcBorders>
            <w:vAlign w:val="center"/>
          </w:tcPr>
          <w:p w14:paraId="662D2C85">
            <w:pPr>
              <w:keepNext/>
              <w:keepLines/>
              <w:spacing w:after="0"/>
              <w:jc w:val="center"/>
              <w:rPr>
                <w:ins w:id="4478" w:author="Iana Siomina" w:date="2024-09-25T21:14:00Z"/>
                <w:rFonts w:ascii="Arial" w:hAnsi="Arial" w:eastAsia="宋体"/>
                <w:sz w:val="18"/>
                <w:highlight w:val="none"/>
                <w:lang w:eastAsia="zh-CN"/>
                <w:rPrChange w:id="4479" w:author="CATT" w:date="2024-11-19T17:59:01Z">
                  <w:rPr>
                    <w:ins w:id="4480" w:author="Iana Siomina" w:date="2024-09-25T21:14:00Z"/>
                    <w:rFonts w:ascii="Arial" w:hAnsi="Arial" w:eastAsia="宋体"/>
                    <w:sz w:val="18"/>
                    <w:highlight w:val="magenta"/>
                    <w:lang w:eastAsia="zh-CN"/>
                  </w:rPr>
                </w:rPrChange>
              </w:rPr>
            </w:pPr>
          </w:p>
        </w:tc>
        <w:tc>
          <w:tcPr>
            <w:tcW w:w="992" w:type="dxa"/>
            <w:vMerge w:val="continue"/>
            <w:vAlign w:val="center"/>
          </w:tcPr>
          <w:p w14:paraId="6E11E545">
            <w:pPr>
              <w:keepNext/>
              <w:keepLines/>
              <w:spacing w:after="0"/>
              <w:jc w:val="center"/>
              <w:rPr>
                <w:ins w:id="4481" w:author="Iana Siomina" w:date="2024-09-25T21:14:00Z"/>
                <w:rFonts w:ascii="Arial" w:hAnsi="Arial" w:eastAsia="宋体"/>
                <w:sz w:val="18"/>
                <w:lang w:val="sv-SE" w:eastAsia="zh-CN"/>
              </w:rPr>
            </w:pPr>
          </w:p>
        </w:tc>
        <w:tc>
          <w:tcPr>
            <w:tcW w:w="1134" w:type="dxa"/>
            <w:vMerge w:val="continue"/>
            <w:vAlign w:val="center"/>
          </w:tcPr>
          <w:p w14:paraId="3F958B0B">
            <w:pPr>
              <w:keepNext/>
              <w:keepLines/>
              <w:spacing w:after="0"/>
              <w:jc w:val="center"/>
              <w:rPr>
                <w:ins w:id="4482" w:author="Iana Siomina" w:date="2024-09-25T21:14:00Z"/>
                <w:rFonts w:ascii="Arial" w:hAnsi="Arial" w:eastAsia="宋体"/>
                <w:sz w:val="18"/>
              </w:rPr>
            </w:pPr>
          </w:p>
        </w:tc>
        <w:tc>
          <w:tcPr>
            <w:tcW w:w="1367" w:type="dxa"/>
            <w:vMerge w:val="continue"/>
            <w:vAlign w:val="center"/>
          </w:tcPr>
          <w:p w14:paraId="6703EBF3">
            <w:pPr>
              <w:keepNext/>
              <w:keepLines/>
              <w:spacing w:after="0"/>
              <w:jc w:val="center"/>
              <w:rPr>
                <w:ins w:id="4483"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1C7FCA02">
            <w:pPr>
              <w:keepNext/>
              <w:keepLines/>
              <w:spacing w:after="0"/>
              <w:jc w:val="center"/>
              <w:rPr>
                <w:ins w:id="4484" w:author="Iana Siomina" w:date="2024-09-25T21:14:00Z"/>
                <w:rFonts w:ascii="Arial" w:hAnsi="Arial" w:eastAsia="宋体"/>
                <w:sz w:val="18"/>
                <w:lang w:val="sv-SE"/>
              </w:rPr>
            </w:pPr>
            <w:ins w:id="4485" w:author="Iana Siomina" w:date="2024-09-25T21:14:00Z">
              <w:r>
                <w:rPr>
                  <w:rFonts w:ascii="Arial" w:hAnsi="Arial" w:eastAsia="宋体"/>
                  <w:sz w:val="18"/>
                  <w:lang w:val="sv-SE"/>
                </w:rPr>
                <w:t>NR_FDD_FR1_E, NR_TDD_FR1_E</w:t>
              </w:r>
            </w:ins>
          </w:p>
        </w:tc>
        <w:tc>
          <w:tcPr>
            <w:tcW w:w="1134" w:type="dxa"/>
            <w:tcBorders>
              <w:top w:val="single" w:color="auto" w:sz="4" w:space="0"/>
              <w:left w:val="single" w:color="auto" w:sz="4" w:space="0"/>
              <w:bottom w:val="single" w:color="auto" w:sz="4" w:space="0"/>
              <w:right w:val="single" w:color="auto" w:sz="4" w:space="0"/>
            </w:tcBorders>
            <w:vAlign w:val="center"/>
          </w:tcPr>
          <w:p w14:paraId="6D756473">
            <w:pPr>
              <w:keepNext/>
              <w:keepLines/>
              <w:spacing w:after="0"/>
              <w:jc w:val="center"/>
              <w:rPr>
                <w:ins w:id="4486" w:author="Iana Siomina" w:date="2024-09-25T21:14:00Z"/>
                <w:rFonts w:ascii="Arial" w:hAnsi="Arial" w:eastAsia="宋体"/>
                <w:sz w:val="18"/>
              </w:rPr>
            </w:pPr>
            <w:ins w:id="4487" w:author="Iana Siomina" w:date="2024-09-25T21:14:00Z">
              <w:r>
                <w:rPr>
                  <w:rFonts w:ascii="Arial" w:hAnsi="Arial" w:eastAsia="宋体"/>
                  <w:sz w:val="18"/>
                </w:rPr>
                <w:t>-119</w:t>
              </w:r>
            </w:ins>
          </w:p>
        </w:tc>
        <w:tc>
          <w:tcPr>
            <w:tcW w:w="1275" w:type="dxa"/>
          </w:tcPr>
          <w:p w14:paraId="4B9B72AF">
            <w:pPr>
              <w:keepNext/>
              <w:keepLines/>
              <w:spacing w:after="0"/>
              <w:jc w:val="center"/>
              <w:rPr>
                <w:ins w:id="4488" w:author="Iana Siomina" w:date="2024-09-25T21:14:00Z"/>
                <w:rFonts w:ascii="Arial" w:hAnsi="Arial" w:eastAsia="宋体"/>
                <w:sz w:val="18"/>
              </w:rPr>
            </w:pPr>
            <w:ins w:id="4489" w:author="Iana Siomina" w:date="2024-09-25T21:14:00Z">
              <w:r>
                <w:rPr>
                  <w:rFonts w:ascii="Arial" w:hAnsi="Arial" w:eastAsia="宋体"/>
                  <w:sz w:val="18"/>
                  <w:lang w:eastAsia="zh-CN"/>
                </w:rPr>
                <w:t>-50</w:t>
              </w:r>
            </w:ins>
          </w:p>
        </w:tc>
      </w:tr>
      <w:tr w14:paraId="094A9F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490" w:author="Iana Siomina" w:date="2024-09-25T21:14:00Z"/>
        </w:trPr>
        <w:tc>
          <w:tcPr>
            <w:tcW w:w="1043" w:type="dxa"/>
            <w:vMerge w:val="continue"/>
            <w:tcBorders>
              <w:left w:val="single" w:color="auto" w:sz="4" w:space="0"/>
              <w:right w:val="single" w:color="auto" w:sz="4" w:space="0"/>
            </w:tcBorders>
            <w:vAlign w:val="center"/>
          </w:tcPr>
          <w:p w14:paraId="71FE2CB2">
            <w:pPr>
              <w:keepNext/>
              <w:keepLines/>
              <w:spacing w:after="0"/>
              <w:jc w:val="center"/>
              <w:rPr>
                <w:ins w:id="4491" w:author="Iana Siomina" w:date="2024-09-25T21:14:00Z"/>
                <w:rFonts w:ascii="Arial" w:hAnsi="Arial" w:eastAsia="宋体"/>
                <w:sz w:val="18"/>
                <w:highlight w:val="none"/>
                <w:lang w:eastAsia="zh-CN"/>
                <w:rPrChange w:id="4492" w:author="CATT" w:date="2024-11-19T17:59:01Z">
                  <w:rPr>
                    <w:ins w:id="4493" w:author="Iana Siomina" w:date="2024-09-25T21:14:00Z"/>
                    <w:rFonts w:ascii="Arial" w:hAnsi="Arial" w:eastAsia="宋体"/>
                    <w:sz w:val="18"/>
                    <w:highlight w:val="magenta"/>
                    <w:lang w:eastAsia="zh-CN"/>
                  </w:rPr>
                </w:rPrChange>
              </w:rPr>
            </w:pPr>
          </w:p>
        </w:tc>
        <w:tc>
          <w:tcPr>
            <w:tcW w:w="992" w:type="dxa"/>
            <w:vMerge w:val="continue"/>
            <w:vAlign w:val="center"/>
          </w:tcPr>
          <w:p w14:paraId="3F05A439">
            <w:pPr>
              <w:keepNext/>
              <w:keepLines/>
              <w:spacing w:after="0"/>
              <w:jc w:val="center"/>
              <w:rPr>
                <w:ins w:id="4494" w:author="Iana Siomina" w:date="2024-09-25T21:14:00Z"/>
                <w:rFonts w:ascii="Arial" w:hAnsi="Arial" w:eastAsia="宋体"/>
                <w:sz w:val="18"/>
                <w:lang w:val="sv-SE" w:eastAsia="zh-CN"/>
              </w:rPr>
            </w:pPr>
          </w:p>
        </w:tc>
        <w:tc>
          <w:tcPr>
            <w:tcW w:w="1134" w:type="dxa"/>
            <w:vMerge w:val="continue"/>
            <w:vAlign w:val="center"/>
          </w:tcPr>
          <w:p w14:paraId="5679E66A">
            <w:pPr>
              <w:keepNext/>
              <w:keepLines/>
              <w:spacing w:after="0"/>
              <w:jc w:val="center"/>
              <w:rPr>
                <w:ins w:id="4495" w:author="Iana Siomina" w:date="2024-09-25T21:14:00Z"/>
                <w:rFonts w:ascii="Arial" w:hAnsi="Arial" w:eastAsia="宋体"/>
                <w:sz w:val="18"/>
              </w:rPr>
            </w:pPr>
          </w:p>
        </w:tc>
        <w:tc>
          <w:tcPr>
            <w:tcW w:w="1367" w:type="dxa"/>
            <w:vMerge w:val="continue"/>
            <w:vAlign w:val="center"/>
          </w:tcPr>
          <w:p w14:paraId="1D8943D5">
            <w:pPr>
              <w:keepNext/>
              <w:keepLines/>
              <w:spacing w:after="0"/>
              <w:jc w:val="center"/>
              <w:rPr>
                <w:ins w:id="4496"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35FBF542">
            <w:pPr>
              <w:keepNext/>
              <w:keepLines/>
              <w:spacing w:after="0"/>
              <w:jc w:val="center"/>
              <w:rPr>
                <w:ins w:id="4497" w:author="Iana Siomina" w:date="2024-09-25T21:14:00Z"/>
                <w:rFonts w:ascii="Arial" w:hAnsi="Arial" w:eastAsia="宋体"/>
                <w:sz w:val="18"/>
              </w:rPr>
            </w:pPr>
            <w:ins w:id="4498" w:author="Iana Siomina" w:date="2024-09-25T21:14:00Z">
              <w:r>
                <w:rPr>
                  <w:rFonts w:ascii="Arial" w:hAnsi="Arial" w:eastAsia="宋体"/>
                  <w:sz w:val="18"/>
                  <w:lang w:eastAsia="zh-CN"/>
                </w:rPr>
                <w:t>NR_FDD_FR1_F</w:t>
              </w:r>
            </w:ins>
          </w:p>
        </w:tc>
        <w:tc>
          <w:tcPr>
            <w:tcW w:w="1134" w:type="dxa"/>
            <w:tcBorders>
              <w:top w:val="single" w:color="auto" w:sz="4" w:space="0"/>
              <w:left w:val="single" w:color="auto" w:sz="4" w:space="0"/>
              <w:bottom w:val="single" w:color="auto" w:sz="4" w:space="0"/>
              <w:right w:val="single" w:color="auto" w:sz="4" w:space="0"/>
            </w:tcBorders>
            <w:vAlign w:val="center"/>
          </w:tcPr>
          <w:p w14:paraId="1DFCA544">
            <w:pPr>
              <w:keepNext/>
              <w:keepLines/>
              <w:spacing w:after="0"/>
              <w:jc w:val="center"/>
              <w:rPr>
                <w:ins w:id="4499" w:author="Iana Siomina" w:date="2024-09-25T21:14:00Z"/>
                <w:rFonts w:ascii="Arial" w:hAnsi="Arial" w:eastAsia="宋体"/>
                <w:sz w:val="18"/>
              </w:rPr>
            </w:pPr>
            <w:ins w:id="4500" w:author="Iana Siomina" w:date="2024-09-25T21:14:00Z">
              <w:r>
                <w:rPr>
                  <w:rFonts w:ascii="Arial" w:hAnsi="Arial" w:eastAsia="宋体"/>
                  <w:sz w:val="18"/>
                </w:rPr>
                <w:t>-118.5</w:t>
              </w:r>
            </w:ins>
          </w:p>
        </w:tc>
        <w:tc>
          <w:tcPr>
            <w:tcW w:w="1275" w:type="dxa"/>
          </w:tcPr>
          <w:p w14:paraId="005CF5B4">
            <w:pPr>
              <w:keepNext/>
              <w:keepLines/>
              <w:spacing w:after="0"/>
              <w:jc w:val="center"/>
              <w:rPr>
                <w:ins w:id="4501" w:author="Iana Siomina" w:date="2024-09-25T21:14:00Z"/>
                <w:rFonts w:ascii="Arial" w:hAnsi="Arial" w:eastAsia="宋体"/>
                <w:sz w:val="18"/>
              </w:rPr>
            </w:pPr>
            <w:ins w:id="4502" w:author="Iana Siomina" w:date="2024-09-25T21:14:00Z">
              <w:r>
                <w:rPr>
                  <w:rFonts w:ascii="Arial" w:hAnsi="Arial" w:eastAsia="宋体"/>
                  <w:sz w:val="18"/>
                  <w:lang w:eastAsia="zh-CN"/>
                </w:rPr>
                <w:t>-50</w:t>
              </w:r>
            </w:ins>
          </w:p>
        </w:tc>
      </w:tr>
      <w:tr w14:paraId="340A44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03" w:author="Iana Siomina" w:date="2024-09-25T21:14:00Z"/>
        </w:trPr>
        <w:tc>
          <w:tcPr>
            <w:tcW w:w="1043" w:type="dxa"/>
            <w:vMerge w:val="continue"/>
            <w:tcBorders>
              <w:left w:val="single" w:color="auto" w:sz="4" w:space="0"/>
              <w:right w:val="single" w:color="auto" w:sz="4" w:space="0"/>
            </w:tcBorders>
            <w:vAlign w:val="center"/>
          </w:tcPr>
          <w:p w14:paraId="0ECC688B">
            <w:pPr>
              <w:keepNext/>
              <w:keepLines/>
              <w:spacing w:after="0"/>
              <w:jc w:val="center"/>
              <w:rPr>
                <w:ins w:id="4504" w:author="Iana Siomina" w:date="2024-09-25T21:14:00Z"/>
                <w:rFonts w:ascii="Arial" w:hAnsi="Arial" w:eastAsia="宋体"/>
                <w:sz w:val="18"/>
                <w:highlight w:val="none"/>
                <w:lang w:eastAsia="zh-CN"/>
                <w:rPrChange w:id="4505" w:author="CATT" w:date="2024-11-19T17:59:01Z">
                  <w:rPr>
                    <w:ins w:id="4506" w:author="Iana Siomina" w:date="2024-09-25T21:14:00Z"/>
                    <w:rFonts w:ascii="Arial" w:hAnsi="Arial" w:eastAsia="宋体"/>
                    <w:sz w:val="18"/>
                    <w:highlight w:val="magenta"/>
                    <w:lang w:eastAsia="zh-CN"/>
                  </w:rPr>
                </w:rPrChange>
              </w:rPr>
            </w:pPr>
          </w:p>
        </w:tc>
        <w:tc>
          <w:tcPr>
            <w:tcW w:w="992" w:type="dxa"/>
            <w:vMerge w:val="continue"/>
            <w:vAlign w:val="center"/>
          </w:tcPr>
          <w:p w14:paraId="52D35BE0">
            <w:pPr>
              <w:keepNext/>
              <w:keepLines/>
              <w:spacing w:after="0"/>
              <w:jc w:val="center"/>
              <w:rPr>
                <w:ins w:id="4507" w:author="Iana Siomina" w:date="2024-09-25T21:14:00Z"/>
                <w:rFonts w:ascii="Arial" w:hAnsi="Arial" w:eastAsia="宋体"/>
                <w:sz w:val="18"/>
                <w:lang w:val="sv-SE" w:eastAsia="zh-CN"/>
              </w:rPr>
            </w:pPr>
          </w:p>
        </w:tc>
        <w:tc>
          <w:tcPr>
            <w:tcW w:w="1134" w:type="dxa"/>
            <w:vMerge w:val="continue"/>
            <w:vAlign w:val="center"/>
          </w:tcPr>
          <w:p w14:paraId="11788498">
            <w:pPr>
              <w:keepNext/>
              <w:keepLines/>
              <w:spacing w:after="0"/>
              <w:jc w:val="center"/>
              <w:rPr>
                <w:ins w:id="4508" w:author="Iana Siomina" w:date="2024-09-25T21:14:00Z"/>
                <w:rFonts w:ascii="Arial" w:hAnsi="Arial" w:eastAsia="宋体"/>
                <w:sz w:val="18"/>
              </w:rPr>
            </w:pPr>
          </w:p>
        </w:tc>
        <w:tc>
          <w:tcPr>
            <w:tcW w:w="1367" w:type="dxa"/>
            <w:vMerge w:val="continue"/>
            <w:vAlign w:val="center"/>
          </w:tcPr>
          <w:p w14:paraId="57837FB4">
            <w:pPr>
              <w:keepNext/>
              <w:keepLines/>
              <w:spacing w:after="0"/>
              <w:jc w:val="center"/>
              <w:rPr>
                <w:ins w:id="4509"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AC6F6FA">
            <w:pPr>
              <w:keepNext/>
              <w:keepLines/>
              <w:spacing w:after="0"/>
              <w:jc w:val="center"/>
              <w:rPr>
                <w:ins w:id="4510" w:author="Iana Siomina" w:date="2024-09-25T21:14:00Z"/>
                <w:rFonts w:ascii="Arial" w:hAnsi="Arial" w:eastAsia="宋体"/>
                <w:sz w:val="18"/>
                <w:lang w:val="sv-SE"/>
              </w:rPr>
            </w:pPr>
            <w:ins w:id="4511" w:author="Iana Siomina" w:date="2024-09-25T21:14:00Z">
              <w:r>
                <w:rPr>
                  <w:rFonts w:ascii="Arial" w:hAnsi="Arial" w:eastAsia="宋体"/>
                  <w:sz w:val="18"/>
                  <w:lang w:val="sv-SE" w:eastAsia="zh-CN"/>
                </w:rPr>
                <w:t>NR</w:t>
              </w:r>
            </w:ins>
            <w:ins w:id="4512" w:author="Iana Siomina" w:date="2024-09-25T21:14:00Z">
              <w:r>
                <w:rPr>
                  <w:rFonts w:ascii="Arial" w:hAnsi="Arial" w:eastAsia="宋体"/>
                  <w:sz w:val="18"/>
                  <w:lang w:val="sv-SE"/>
                </w:rPr>
                <w:t>_</w:t>
              </w:r>
            </w:ins>
            <w:ins w:id="4513" w:author="Iana Siomina" w:date="2024-09-25T21:14:00Z">
              <w:r>
                <w:rPr>
                  <w:rFonts w:ascii="Arial" w:hAnsi="Arial" w:eastAsia="宋体"/>
                  <w:sz w:val="18"/>
                  <w:lang w:val="sv-SE" w:eastAsia="zh-CN"/>
                </w:rPr>
                <w:t>FDD_FR1_G</w:t>
              </w:r>
            </w:ins>
            <w:ins w:id="4514" w:author="Iana Siomina" w:date="2024-09-25T21:14:00Z">
              <w:r>
                <w:rPr>
                  <w:rFonts w:hint="eastAsia" w:ascii="Arial" w:hAnsi="Arial" w:eastAsia="宋体"/>
                  <w:sz w:val="18"/>
                  <w:lang w:val="sv-SE" w:eastAsia="zh-CN"/>
                </w:rPr>
                <w:t xml:space="preserve">, </w:t>
              </w:r>
            </w:ins>
            <w:ins w:id="4515" w:author="Iana Siomina" w:date="2024-09-25T21:14:00Z">
              <w:r>
                <w:rPr>
                  <w:rFonts w:ascii="Arial" w:hAnsi="Arial" w:eastAsia="宋体"/>
                  <w:sz w:val="18"/>
                  <w:lang w:val="sv-SE" w:eastAsia="zh-CN"/>
                </w:rPr>
                <w:t>NR</w:t>
              </w:r>
            </w:ins>
            <w:ins w:id="4516" w:author="Iana Siomina" w:date="2024-09-25T21:14:00Z">
              <w:r>
                <w:rPr>
                  <w:rFonts w:ascii="Arial" w:hAnsi="Arial" w:eastAsia="宋体"/>
                  <w:sz w:val="18"/>
                  <w:lang w:val="sv-SE"/>
                </w:rPr>
                <w:t>_</w:t>
              </w:r>
            </w:ins>
            <w:ins w:id="4517" w:author="Iana Siomina" w:date="2024-09-25T21:14:00Z">
              <w:r>
                <w:rPr>
                  <w:rFonts w:hint="eastAsia" w:ascii="Arial" w:hAnsi="Arial" w:eastAsia="宋体"/>
                  <w:sz w:val="18"/>
                  <w:lang w:val="sv-SE" w:eastAsia="zh-CN"/>
                </w:rPr>
                <w:t>T</w:t>
              </w:r>
            </w:ins>
            <w:ins w:id="4518" w:author="Iana Siomina" w:date="2024-09-25T21:14:00Z">
              <w:r>
                <w:rPr>
                  <w:rFonts w:ascii="Arial" w:hAnsi="Arial" w:eastAsia="宋体"/>
                  <w:sz w:val="18"/>
                  <w:lang w:val="sv-SE" w:eastAsia="zh-CN"/>
                </w:rPr>
                <w:t>DD_FR1_G</w:t>
              </w:r>
            </w:ins>
          </w:p>
        </w:tc>
        <w:tc>
          <w:tcPr>
            <w:tcW w:w="1134" w:type="dxa"/>
            <w:tcBorders>
              <w:top w:val="single" w:color="auto" w:sz="4" w:space="0"/>
              <w:left w:val="single" w:color="auto" w:sz="4" w:space="0"/>
              <w:bottom w:val="single" w:color="auto" w:sz="4" w:space="0"/>
              <w:right w:val="single" w:color="auto" w:sz="4" w:space="0"/>
            </w:tcBorders>
            <w:vAlign w:val="center"/>
          </w:tcPr>
          <w:p w14:paraId="6DFDC5CF">
            <w:pPr>
              <w:keepNext/>
              <w:keepLines/>
              <w:spacing w:after="0"/>
              <w:jc w:val="center"/>
              <w:rPr>
                <w:ins w:id="4519" w:author="Iana Siomina" w:date="2024-09-25T21:14:00Z"/>
                <w:rFonts w:ascii="Arial" w:hAnsi="Arial" w:eastAsia="宋体"/>
                <w:sz w:val="18"/>
              </w:rPr>
            </w:pPr>
            <w:ins w:id="4520" w:author="Iana Siomina" w:date="2024-09-25T21:14:00Z">
              <w:r>
                <w:rPr>
                  <w:rFonts w:ascii="Arial" w:hAnsi="Arial" w:eastAsia="宋体"/>
                  <w:sz w:val="18"/>
                </w:rPr>
                <w:t>-118</w:t>
              </w:r>
            </w:ins>
          </w:p>
        </w:tc>
        <w:tc>
          <w:tcPr>
            <w:tcW w:w="1275" w:type="dxa"/>
          </w:tcPr>
          <w:p w14:paraId="3B9A931B">
            <w:pPr>
              <w:keepNext/>
              <w:keepLines/>
              <w:spacing w:after="0"/>
              <w:jc w:val="center"/>
              <w:rPr>
                <w:ins w:id="4521" w:author="Iana Siomina" w:date="2024-09-25T21:14:00Z"/>
                <w:rFonts w:ascii="Arial" w:hAnsi="Arial" w:eastAsia="宋体"/>
                <w:sz w:val="18"/>
              </w:rPr>
            </w:pPr>
            <w:ins w:id="4522" w:author="Iana Siomina" w:date="2024-09-25T21:14:00Z">
              <w:r>
                <w:rPr>
                  <w:rFonts w:ascii="Arial" w:hAnsi="Arial" w:eastAsia="宋体"/>
                  <w:sz w:val="18"/>
                  <w:lang w:eastAsia="zh-CN"/>
                </w:rPr>
                <w:t>-50</w:t>
              </w:r>
            </w:ins>
          </w:p>
        </w:tc>
      </w:tr>
      <w:tr w14:paraId="332C8D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23" w:author="Iana Siomina" w:date="2024-09-25T21:14:00Z"/>
        </w:trPr>
        <w:tc>
          <w:tcPr>
            <w:tcW w:w="1043" w:type="dxa"/>
            <w:vMerge w:val="continue"/>
            <w:tcBorders>
              <w:left w:val="single" w:color="auto" w:sz="4" w:space="0"/>
              <w:right w:val="single" w:color="auto" w:sz="4" w:space="0"/>
            </w:tcBorders>
            <w:vAlign w:val="center"/>
          </w:tcPr>
          <w:p w14:paraId="09005B6E">
            <w:pPr>
              <w:keepNext/>
              <w:keepLines/>
              <w:spacing w:after="0"/>
              <w:jc w:val="center"/>
              <w:rPr>
                <w:ins w:id="4524" w:author="Iana Siomina" w:date="2024-09-25T21:14:00Z"/>
                <w:rFonts w:ascii="Arial" w:hAnsi="Arial" w:eastAsia="宋体"/>
                <w:sz w:val="18"/>
                <w:highlight w:val="none"/>
                <w:lang w:eastAsia="zh-CN"/>
                <w:rPrChange w:id="4525" w:author="CATT" w:date="2024-11-19T17:59:01Z">
                  <w:rPr>
                    <w:ins w:id="4526" w:author="Iana Siomina" w:date="2024-09-25T21:14:00Z"/>
                    <w:rFonts w:ascii="Arial" w:hAnsi="Arial" w:eastAsia="宋体"/>
                    <w:sz w:val="18"/>
                    <w:highlight w:val="magenta"/>
                    <w:lang w:eastAsia="zh-CN"/>
                  </w:rPr>
                </w:rPrChange>
              </w:rPr>
            </w:pPr>
          </w:p>
        </w:tc>
        <w:tc>
          <w:tcPr>
            <w:tcW w:w="992" w:type="dxa"/>
            <w:vMerge w:val="continue"/>
            <w:vAlign w:val="center"/>
          </w:tcPr>
          <w:p w14:paraId="6DC04494">
            <w:pPr>
              <w:keepNext/>
              <w:keepLines/>
              <w:spacing w:after="0"/>
              <w:jc w:val="center"/>
              <w:rPr>
                <w:ins w:id="4527" w:author="Iana Siomina" w:date="2024-09-25T21:14:00Z"/>
                <w:rFonts w:ascii="Arial" w:hAnsi="Arial" w:eastAsia="宋体"/>
                <w:sz w:val="18"/>
                <w:lang w:val="sv-SE" w:eastAsia="zh-CN"/>
              </w:rPr>
            </w:pPr>
          </w:p>
        </w:tc>
        <w:tc>
          <w:tcPr>
            <w:tcW w:w="1134" w:type="dxa"/>
            <w:vMerge w:val="continue"/>
            <w:tcBorders>
              <w:bottom w:val="nil"/>
            </w:tcBorders>
            <w:vAlign w:val="center"/>
          </w:tcPr>
          <w:p w14:paraId="0413D5C2">
            <w:pPr>
              <w:keepNext/>
              <w:keepLines/>
              <w:spacing w:after="0"/>
              <w:jc w:val="center"/>
              <w:rPr>
                <w:ins w:id="4528" w:author="Iana Siomina" w:date="2024-09-25T21:14:00Z"/>
                <w:rFonts w:ascii="Arial" w:hAnsi="Arial" w:eastAsia="宋体"/>
                <w:sz w:val="18"/>
              </w:rPr>
            </w:pPr>
          </w:p>
        </w:tc>
        <w:tc>
          <w:tcPr>
            <w:tcW w:w="1367" w:type="dxa"/>
            <w:vMerge w:val="continue"/>
            <w:tcBorders>
              <w:bottom w:val="nil"/>
            </w:tcBorders>
            <w:vAlign w:val="center"/>
          </w:tcPr>
          <w:p w14:paraId="07FC2DD9">
            <w:pPr>
              <w:keepNext/>
              <w:keepLines/>
              <w:spacing w:after="0"/>
              <w:jc w:val="center"/>
              <w:rPr>
                <w:ins w:id="4529"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7077A469">
            <w:pPr>
              <w:keepNext/>
              <w:keepLines/>
              <w:spacing w:after="0"/>
              <w:jc w:val="center"/>
              <w:rPr>
                <w:ins w:id="4530" w:author="Iana Siomina" w:date="2024-09-25T21:14:00Z"/>
                <w:rFonts w:ascii="Arial" w:hAnsi="Arial" w:eastAsia="宋体"/>
                <w:sz w:val="18"/>
                <w:lang w:eastAsia="zh-CN"/>
              </w:rPr>
            </w:pPr>
            <w:ins w:id="4531" w:author="Iana Siomina" w:date="2024-09-25T21:14:00Z">
              <w:r>
                <w:rPr>
                  <w:rFonts w:ascii="Arial" w:hAnsi="Arial" w:eastAsia="宋体"/>
                  <w:sz w:val="18"/>
                  <w:lang w:eastAsia="zh-CN"/>
                </w:rPr>
                <w:t>NR</w:t>
              </w:r>
            </w:ins>
            <w:ins w:id="4532" w:author="Iana Siomina" w:date="2024-09-25T21:14:00Z">
              <w:r>
                <w:rPr>
                  <w:rFonts w:ascii="Arial" w:hAnsi="Arial" w:eastAsia="宋体"/>
                  <w:sz w:val="18"/>
                </w:rPr>
                <w:t>_</w:t>
              </w:r>
            </w:ins>
            <w:ins w:id="4533" w:author="Iana Siomina" w:date="2024-09-25T21:14:00Z">
              <w:r>
                <w:rPr>
                  <w:rFonts w:ascii="Arial" w:hAnsi="Arial" w:eastAsia="宋体"/>
                  <w:sz w:val="18"/>
                  <w:lang w:eastAsia="zh-CN"/>
                </w:rPr>
                <w:t>FDD_FR1_H</w:t>
              </w:r>
            </w:ins>
          </w:p>
        </w:tc>
        <w:tc>
          <w:tcPr>
            <w:tcW w:w="1134" w:type="dxa"/>
            <w:tcBorders>
              <w:top w:val="single" w:color="auto" w:sz="4" w:space="0"/>
              <w:left w:val="single" w:color="auto" w:sz="4" w:space="0"/>
              <w:bottom w:val="single" w:color="auto" w:sz="4" w:space="0"/>
              <w:right w:val="single" w:color="auto" w:sz="4" w:space="0"/>
            </w:tcBorders>
            <w:vAlign w:val="center"/>
          </w:tcPr>
          <w:p w14:paraId="38EB5465">
            <w:pPr>
              <w:keepNext/>
              <w:keepLines/>
              <w:spacing w:after="0"/>
              <w:jc w:val="center"/>
              <w:rPr>
                <w:ins w:id="4534" w:author="Iana Siomina" w:date="2024-09-25T21:14:00Z"/>
                <w:rFonts w:ascii="Arial" w:hAnsi="Arial" w:eastAsia="宋体"/>
                <w:sz w:val="18"/>
              </w:rPr>
            </w:pPr>
            <w:ins w:id="4535" w:author="Iana Siomina" w:date="2024-09-25T21:14:00Z">
              <w:r>
                <w:rPr>
                  <w:rFonts w:ascii="Arial" w:hAnsi="Arial" w:eastAsia="宋体"/>
                  <w:sz w:val="18"/>
                </w:rPr>
                <w:t>-117.5</w:t>
              </w:r>
            </w:ins>
          </w:p>
        </w:tc>
        <w:tc>
          <w:tcPr>
            <w:tcW w:w="1275" w:type="dxa"/>
          </w:tcPr>
          <w:p w14:paraId="37117119">
            <w:pPr>
              <w:keepNext/>
              <w:keepLines/>
              <w:spacing w:after="0"/>
              <w:jc w:val="center"/>
              <w:rPr>
                <w:ins w:id="4536" w:author="Iana Siomina" w:date="2024-09-25T21:14:00Z"/>
                <w:rFonts w:ascii="Arial" w:hAnsi="Arial" w:eastAsia="宋体"/>
                <w:sz w:val="18"/>
                <w:lang w:eastAsia="zh-CN"/>
              </w:rPr>
            </w:pPr>
            <w:ins w:id="4537" w:author="Iana Siomina" w:date="2024-09-25T21:14:00Z">
              <w:r>
                <w:rPr>
                  <w:rFonts w:ascii="Arial" w:hAnsi="Arial" w:eastAsia="宋体"/>
                  <w:sz w:val="18"/>
                  <w:lang w:eastAsia="zh-CN"/>
                </w:rPr>
                <w:t>-50</w:t>
              </w:r>
            </w:ins>
          </w:p>
        </w:tc>
      </w:tr>
      <w:tr w14:paraId="4EF44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 w:hRule="atLeast"/>
          <w:jc w:val="center"/>
          <w:ins w:id="4538" w:author="Iana Siomina" w:date="2024-09-25T21:14:00Z"/>
        </w:trPr>
        <w:tc>
          <w:tcPr>
            <w:tcW w:w="1043" w:type="dxa"/>
            <w:vMerge w:val="continue"/>
            <w:tcBorders>
              <w:left w:val="single" w:color="auto" w:sz="4" w:space="0"/>
              <w:bottom w:val="single" w:color="auto" w:sz="4" w:space="0"/>
              <w:right w:val="single" w:color="auto" w:sz="4" w:space="0"/>
            </w:tcBorders>
            <w:vAlign w:val="center"/>
          </w:tcPr>
          <w:p w14:paraId="4F45AA2E">
            <w:pPr>
              <w:keepNext/>
              <w:keepLines/>
              <w:spacing w:after="0"/>
              <w:jc w:val="center"/>
              <w:rPr>
                <w:ins w:id="4539" w:author="Iana Siomina" w:date="2024-09-25T21:14:00Z"/>
                <w:rFonts w:ascii="Arial" w:hAnsi="Arial" w:eastAsia="宋体"/>
                <w:sz w:val="18"/>
                <w:highlight w:val="none"/>
                <w:lang w:eastAsia="zh-CN"/>
                <w:rPrChange w:id="4540" w:author="CATT" w:date="2024-11-19T17:59:01Z">
                  <w:rPr>
                    <w:ins w:id="4541" w:author="Iana Siomina" w:date="2024-09-25T21:14:00Z"/>
                    <w:rFonts w:ascii="Arial" w:hAnsi="Arial" w:eastAsia="宋体"/>
                    <w:sz w:val="18"/>
                    <w:highlight w:val="magenta"/>
                    <w:lang w:eastAsia="zh-CN"/>
                  </w:rPr>
                </w:rPrChange>
              </w:rPr>
            </w:pPr>
          </w:p>
        </w:tc>
        <w:tc>
          <w:tcPr>
            <w:tcW w:w="992" w:type="dxa"/>
            <w:vMerge w:val="continue"/>
            <w:vAlign w:val="center"/>
          </w:tcPr>
          <w:p w14:paraId="3E9E747D">
            <w:pPr>
              <w:keepNext/>
              <w:keepLines/>
              <w:spacing w:after="0"/>
              <w:jc w:val="center"/>
              <w:rPr>
                <w:ins w:id="4542" w:author="Iana Siomina" w:date="2024-09-25T21:14:00Z"/>
                <w:rFonts w:ascii="Arial" w:hAnsi="Arial" w:eastAsia="宋体"/>
                <w:sz w:val="18"/>
                <w:lang w:val="sv-SE" w:eastAsia="zh-CN"/>
              </w:rPr>
            </w:pPr>
          </w:p>
        </w:tc>
        <w:tc>
          <w:tcPr>
            <w:tcW w:w="1134" w:type="dxa"/>
            <w:tcBorders>
              <w:top w:val="nil"/>
            </w:tcBorders>
            <w:vAlign w:val="center"/>
          </w:tcPr>
          <w:p w14:paraId="5FE7A7B7">
            <w:pPr>
              <w:keepNext/>
              <w:keepLines/>
              <w:spacing w:after="0"/>
              <w:jc w:val="center"/>
              <w:rPr>
                <w:ins w:id="4543" w:author="Iana Siomina" w:date="2024-09-25T21:14:00Z"/>
                <w:rFonts w:ascii="Arial" w:hAnsi="Arial" w:eastAsia="宋体"/>
                <w:sz w:val="18"/>
              </w:rPr>
            </w:pPr>
          </w:p>
        </w:tc>
        <w:tc>
          <w:tcPr>
            <w:tcW w:w="1367" w:type="dxa"/>
            <w:tcBorders>
              <w:top w:val="nil"/>
            </w:tcBorders>
            <w:vAlign w:val="center"/>
          </w:tcPr>
          <w:p w14:paraId="5519FC2F">
            <w:pPr>
              <w:keepNext/>
              <w:keepLines/>
              <w:spacing w:after="0"/>
              <w:jc w:val="center"/>
              <w:rPr>
                <w:ins w:id="4544" w:author="Iana Siomina" w:date="2024-09-25T21:14:00Z"/>
                <w:rFonts w:ascii="Arial" w:hAnsi="Arial" w:eastAsia="宋体"/>
                <w:sz w:val="18"/>
              </w:rPr>
            </w:pPr>
          </w:p>
        </w:tc>
        <w:tc>
          <w:tcPr>
            <w:tcW w:w="2040" w:type="dxa"/>
            <w:tcBorders>
              <w:top w:val="single" w:color="auto" w:sz="4" w:space="0"/>
              <w:left w:val="single" w:color="auto" w:sz="4" w:space="0"/>
              <w:bottom w:val="single" w:color="auto" w:sz="4" w:space="0"/>
              <w:right w:val="single" w:color="auto" w:sz="4" w:space="0"/>
            </w:tcBorders>
            <w:vAlign w:val="center"/>
          </w:tcPr>
          <w:p w14:paraId="60EC75B5">
            <w:pPr>
              <w:keepNext/>
              <w:keepLines/>
              <w:spacing w:after="0"/>
              <w:jc w:val="center"/>
              <w:rPr>
                <w:ins w:id="4545" w:author="Iana Siomina" w:date="2024-09-25T21:14:00Z"/>
                <w:rFonts w:ascii="Arial" w:hAnsi="Arial" w:eastAsia="宋体"/>
                <w:sz w:val="18"/>
                <w:lang w:eastAsia="zh-CN"/>
              </w:rPr>
            </w:pPr>
            <w:ins w:id="4546" w:author="Iana Siomina" w:date="2024-09-25T21:14:00Z">
              <w:r>
                <w:rPr>
                  <w:rFonts w:ascii="Arial" w:hAnsi="Arial" w:eastAsia="宋体"/>
                  <w:sz w:val="18"/>
                  <w:lang w:eastAsia="zh-CN"/>
                </w:rPr>
                <w:t>NR</w:t>
              </w:r>
            </w:ins>
            <w:ins w:id="4547" w:author="Iana Siomina" w:date="2024-09-25T21:14:00Z">
              <w:r>
                <w:rPr>
                  <w:rFonts w:ascii="Arial" w:hAnsi="Arial" w:eastAsia="宋体"/>
                  <w:sz w:val="18"/>
                </w:rPr>
                <w:t>_</w:t>
              </w:r>
            </w:ins>
            <w:ins w:id="4548" w:author="Iana Siomina" w:date="2024-09-25T21:14:00Z">
              <w:r>
                <w:rPr>
                  <w:rFonts w:ascii="Arial" w:hAnsi="Arial" w:eastAsia="宋体"/>
                  <w:sz w:val="18"/>
                  <w:lang w:eastAsia="zh-CN"/>
                </w:rPr>
                <w:t>FDD_FR1_</w:t>
              </w:r>
            </w:ins>
            <w:ins w:id="4549" w:author="Iana Siomina" w:date="2024-09-25T21:14:00Z">
              <w:r>
                <w:rPr>
                  <w:rFonts w:hint="eastAsia" w:ascii="Arial" w:hAnsi="Arial" w:eastAsia="宋体"/>
                  <w:sz w:val="18"/>
                  <w:lang w:val="en-US" w:eastAsia="zh-CN"/>
                </w:rPr>
                <w:t>N</w:t>
              </w:r>
            </w:ins>
          </w:p>
        </w:tc>
        <w:tc>
          <w:tcPr>
            <w:tcW w:w="1134" w:type="dxa"/>
            <w:tcBorders>
              <w:top w:val="single" w:color="auto" w:sz="4" w:space="0"/>
              <w:left w:val="single" w:color="auto" w:sz="4" w:space="0"/>
              <w:bottom w:val="single" w:color="auto" w:sz="4" w:space="0"/>
              <w:right w:val="single" w:color="auto" w:sz="4" w:space="0"/>
            </w:tcBorders>
            <w:vAlign w:val="center"/>
          </w:tcPr>
          <w:p w14:paraId="6A6C8A67">
            <w:pPr>
              <w:keepNext/>
              <w:keepLines/>
              <w:spacing w:after="0"/>
              <w:jc w:val="center"/>
              <w:rPr>
                <w:ins w:id="4550" w:author="Iana Siomina" w:date="2024-09-25T21:14:00Z"/>
                <w:rFonts w:ascii="Arial" w:hAnsi="Arial" w:eastAsia="宋体"/>
                <w:sz w:val="18"/>
              </w:rPr>
            </w:pPr>
            <w:ins w:id="4551" w:author="Iana Siomina" w:date="2024-09-25T21:14:00Z">
              <w:r>
                <w:rPr>
                  <w:rFonts w:hint="eastAsia" w:ascii="Arial" w:hAnsi="Arial" w:eastAsia="宋体"/>
                  <w:sz w:val="18"/>
                  <w:lang w:val="en-US" w:eastAsia="zh-CN"/>
                </w:rPr>
                <w:t>-114.5</w:t>
              </w:r>
            </w:ins>
          </w:p>
        </w:tc>
        <w:tc>
          <w:tcPr>
            <w:tcW w:w="1275" w:type="dxa"/>
          </w:tcPr>
          <w:p w14:paraId="61066F9A">
            <w:pPr>
              <w:keepNext/>
              <w:keepLines/>
              <w:spacing w:after="0"/>
              <w:jc w:val="center"/>
              <w:rPr>
                <w:ins w:id="4552" w:author="Iana Siomina" w:date="2024-09-25T21:14:00Z"/>
                <w:rFonts w:ascii="Arial" w:hAnsi="Arial" w:eastAsia="宋体"/>
                <w:sz w:val="18"/>
                <w:lang w:eastAsia="zh-CN"/>
              </w:rPr>
            </w:pPr>
            <w:ins w:id="4553" w:author="Iana Siomina" w:date="2024-09-25T21:14:00Z">
              <w:r>
                <w:rPr>
                  <w:rFonts w:hint="eastAsia" w:ascii="Arial" w:hAnsi="Arial" w:eastAsia="宋体"/>
                  <w:sz w:val="18"/>
                  <w:lang w:val="en-US" w:eastAsia="zh-CN"/>
                </w:rPr>
                <w:t>-50</w:t>
              </w:r>
            </w:ins>
          </w:p>
        </w:tc>
      </w:tr>
      <w:tr w14:paraId="43B30E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54"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0D407B5B">
            <w:pPr>
              <w:keepNext/>
              <w:keepLines/>
              <w:spacing w:after="0"/>
              <w:jc w:val="center"/>
              <w:rPr>
                <w:ins w:id="4555" w:author="Iana Siomina" w:date="2024-09-25T21:14:00Z"/>
                <w:rFonts w:ascii="Arial" w:hAnsi="Arial" w:eastAsia="宋体"/>
                <w:sz w:val="18"/>
                <w:highlight w:val="none"/>
                <w:lang w:eastAsia="zh-CN"/>
                <w:rPrChange w:id="4556" w:author="CATT" w:date="2024-11-19T17:59:01Z">
                  <w:rPr>
                    <w:ins w:id="4557" w:author="Iana Siomina" w:date="2024-09-25T21:14:00Z"/>
                    <w:rFonts w:ascii="Arial" w:hAnsi="Arial" w:eastAsia="宋体"/>
                    <w:sz w:val="18"/>
                    <w:highlight w:val="magenta"/>
                    <w:lang w:eastAsia="zh-CN"/>
                  </w:rPr>
                </w:rPrChange>
              </w:rPr>
            </w:pPr>
            <w:ins w:id="4558" w:author="CATT" w:date="2024-11-19T18:08:36Z">
              <w:r>
                <w:rPr>
                  <w:rFonts w:hint="eastAsia" w:ascii="Arial" w:hAnsi="Arial"/>
                  <w:sz w:val="18"/>
                  <w:highlight w:val="none"/>
                  <w:lang w:val="en-US" w:eastAsia="zh-CN"/>
                </w:rPr>
                <w:t>9</w:t>
              </w:r>
            </w:ins>
            <w:ins w:id="4559" w:author="Iana Siomina" w:date="2024-09-25T21:14:00Z">
              <w:del w:id="4560" w:author="CATT" w:date="2024-11-19T18:08:35Z">
                <w:r>
                  <w:rPr>
                    <w:rFonts w:ascii="Arial" w:hAnsi="Arial" w:eastAsia="宋体"/>
                    <w:sz w:val="18"/>
                    <w:highlight w:val="none"/>
                    <w:lang w:eastAsia="zh-CN"/>
                    <w:rPrChange w:id="4561" w:author="CATT" w:date="2024-11-19T17:59:01Z">
                      <w:rPr>
                        <w:rFonts w:ascii="Arial" w:hAnsi="Arial" w:eastAsia="宋体"/>
                        <w:sz w:val="18"/>
                        <w:highlight w:val="magenta"/>
                        <w:lang w:eastAsia="zh-CN"/>
                      </w:rPr>
                    </w:rPrChange>
                  </w:rPr>
                  <w:delText>[</w:delText>
                </w:r>
              </w:del>
            </w:ins>
            <w:ins w:id="4562" w:author="Iana Siomina" w:date="2024-09-25T21:14:00Z">
              <w:del w:id="4563" w:author="CATT" w:date="2024-11-19T18:08:35Z">
                <w:r>
                  <w:rPr>
                    <w:rFonts w:ascii="Arial" w:hAnsi="Arial" w:eastAsia="宋体"/>
                    <w:sz w:val="18"/>
                    <w:highlight w:val="none"/>
                    <w:lang w:eastAsia="zh-CN"/>
                    <w:rPrChange w:id="4564" w:author="CATT" w:date="2024-11-19T17:59:01Z">
                      <w:rPr>
                        <w:rFonts w:ascii="Arial" w:hAnsi="Arial" w:eastAsia="宋体"/>
                        <w:sz w:val="18"/>
                        <w:highlight w:val="magenta"/>
                        <w:lang w:eastAsia="zh-CN"/>
                      </w:rPr>
                    </w:rPrChange>
                  </w:rPr>
                  <w:delText>T</w:delText>
                </w:r>
              </w:del>
            </w:ins>
            <w:ins w:id="4565" w:author="Iana Siomina" w:date="2024-09-25T21:14:00Z">
              <w:del w:id="4566" w:author="CATT" w:date="2024-11-19T18:08:35Z">
                <w:r>
                  <w:rPr>
                    <w:rFonts w:ascii="Arial" w:hAnsi="Arial" w:eastAsia="宋体"/>
                    <w:sz w:val="18"/>
                    <w:highlight w:val="none"/>
                    <w:lang w:eastAsia="zh-CN"/>
                    <w:rPrChange w:id="4567" w:author="CATT" w:date="2024-11-19T17:59:01Z">
                      <w:rPr>
                        <w:rFonts w:ascii="Arial" w:hAnsi="Arial" w:eastAsia="宋体"/>
                        <w:sz w:val="18"/>
                        <w:highlight w:val="magenta"/>
                        <w:lang w:eastAsia="zh-CN"/>
                      </w:rPr>
                    </w:rPrChange>
                  </w:rPr>
                  <w:delText>B</w:delText>
                </w:r>
              </w:del>
            </w:ins>
            <w:ins w:id="4568" w:author="Iana Siomina" w:date="2024-09-25T21:14:00Z">
              <w:del w:id="4569" w:author="CATT" w:date="2024-11-19T18:08:35Z">
                <w:r>
                  <w:rPr>
                    <w:rFonts w:ascii="Arial" w:hAnsi="Arial" w:eastAsia="宋体"/>
                    <w:sz w:val="18"/>
                    <w:highlight w:val="none"/>
                    <w:lang w:eastAsia="zh-CN"/>
                    <w:rPrChange w:id="4570" w:author="CATT" w:date="2024-11-19T17:59:01Z">
                      <w:rPr>
                        <w:rFonts w:ascii="Arial" w:hAnsi="Arial" w:eastAsia="宋体"/>
                        <w:sz w:val="18"/>
                        <w:highlight w:val="magenta"/>
                        <w:lang w:eastAsia="zh-CN"/>
                      </w:rPr>
                    </w:rPrChange>
                  </w:rPr>
                  <w:delText>D</w:delText>
                </w:r>
              </w:del>
            </w:ins>
            <w:ins w:id="4571" w:author="Iana Siomina" w:date="2024-09-25T21:14:00Z">
              <w:del w:id="4572" w:author="CATT" w:date="2024-11-19T18:08:35Z">
                <w:r>
                  <w:rPr>
                    <w:rFonts w:ascii="Arial" w:hAnsi="Arial" w:eastAsia="宋体"/>
                    <w:sz w:val="18"/>
                    <w:highlight w:val="none"/>
                    <w:lang w:eastAsia="zh-CN"/>
                    <w:rPrChange w:id="4573"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7DC90FA5">
            <w:pPr>
              <w:keepNext/>
              <w:keepLines/>
              <w:spacing w:after="0"/>
              <w:jc w:val="center"/>
              <w:rPr>
                <w:ins w:id="4574" w:author="Iana Siomina" w:date="2024-09-25T21:14:00Z"/>
                <w:rFonts w:ascii="Arial" w:hAnsi="Arial" w:eastAsia="宋体"/>
                <w:sz w:val="18"/>
                <w:lang w:val="sv-SE" w:eastAsia="zh-CN"/>
              </w:rPr>
            </w:pPr>
          </w:p>
        </w:tc>
        <w:tc>
          <w:tcPr>
            <w:tcW w:w="1134" w:type="dxa"/>
            <w:vAlign w:val="center"/>
          </w:tcPr>
          <w:p w14:paraId="256A38FC">
            <w:pPr>
              <w:keepNext/>
              <w:keepLines/>
              <w:spacing w:after="0"/>
              <w:jc w:val="center"/>
              <w:rPr>
                <w:ins w:id="4575" w:author="Iana Siomina" w:date="2024-09-25T21:14:00Z"/>
                <w:rFonts w:ascii="Arial" w:hAnsi="Arial" w:eastAsia="宋体"/>
                <w:sz w:val="18"/>
              </w:rPr>
            </w:pPr>
            <w:ins w:id="4576" w:author="Iana Siomina" w:date="2024-09-25T21:14:00Z">
              <w:r>
                <w:rPr>
                  <w:rFonts w:ascii="Arial" w:hAnsi="Arial" w:eastAsia="宋体"/>
                  <w:sz w:val="18"/>
                </w:rPr>
                <w:t>≥ 64</w:t>
              </w:r>
            </w:ins>
          </w:p>
        </w:tc>
        <w:tc>
          <w:tcPr>
            <w:tcW w:w="1367" w:type="dxa"/>
            <w:vAlign w:val="center"/>
          </w:tcPr>
          <w:p w14:paraId="7718E1C0">
            <w:pPr>
              <w:keepNext/>
              <w:keepLines/>
              <w:spacing w:after="0"/>
              <w:jc w:val="center"/>
              <w:rPr>
                <w:ins w:id="4577" w:author="Iana Siomina" w:date="2024-09-25T21:14:00Z"/>
                <w:rFonts w:ascii="Arial" w:hAnsi="Arial" w:eastAsia="宋体"/>
                <w:sz w:val="18"/>
              </w:rPr>
            </w:pPr>
            <w:ins w:id="4578" w:author="Iana Siomina" w:date="2024-09-25T21:14:00Z">
              <w:r>
                <w:rPr>
                  <w:rFonts w:ascii="Arial" w:hAnsi="Arial" w:eastAsia="宋体"/>
                  <w:sz w:val="18"/>
                </w:rPr>
                <w:t>≥ 1</w:t>
              </w:r>
            </w:ins>
          </w:p>
        </w:tc>
        <w:tc>
          <w:tcPr>
            <w:tcW w:w="2040" w:type="dxa"/>
            <w:vAlign w:val="center"/>
          </w:tcPr>
          <w:p w14:paraId="10998A86">
            <w:pPr>
              <w:keepNext/>
              <w:keepLines/>
              <w:spacing w:after="0"/>
              <w:jc w:val="center"/>
              <w:rPr>
                <w:ins w:id="4579" w:author="Iana Siomina" w:date="2024-09-25T21:14:00Z"/>
                <w:rFonts w:ascii="Arial" w:hAnsi="Arial" w:eastAsia="宋体"/>
                <w:sz w:val="18"/>
              </w:rPr>
            </w:pPr>
            <w:ins w:id="4580" w:author="Iana Siomina" w:date="2024-09-25T21:14:00Z">
              <w:r>
                <w:rPr>
                  <w:rFonts w:ascii="Arial" w:hAnsi="Arial" w:eastAsia="宋体"/>
                  <w:sz w:val="18"/>
                </w:rPr>
                <w:t>Note 5</w:t>
              </w:r>
            </w:ins>
          </w:p>
        </w:tc>
        <w:tc>
          <w:tcPr>
            <w:tcW w:w="1134" w:type="dxa"/>
            <w:vAlign w:val="center"/>
          </w:tcPr>
          <w:p w14:paraId="6D63EF40">
            <w:pPr>
              <w:keepNext/>
              <w:keepLines/>
              <w:spacing w:after="0"/>
              <w:jc w:val="center"/>
              <w:rPr>
                <w:ins w:id="4581" w:author="Iana Siomina" w:date="2024-09-25T21:14:00Z"/>
                <w:rFonts w:ascii="Arial" w:hAnsi="Arial" w:eastAsia="宋体"/>
                <w:sz w:val="18"/>
              </w:rPr>
            </w:pPr>
            <w:ins w:id="4582" w:author="Iana Siomina" w:date="2024-09-25T21:14:00Z">
              <w:r>
                <w:rPr>
                  <w:rFonts w:ascii="Arial" w:hAnsi="Arial" w:eastAsia="宋体"/>
                  <w:sz w:val="18"/>
                </w:rPr>
                <w:t>Note 5</w:t>
              </w:r>
            </w:ins>
          </w:p>
        </w:tc>
        <w:tc>
          <w:tcPr>
            <w:tcW w:w="1275" w:type="dxa"/>
            <w:vAlign w:val="center"/>
          </w:tcPr>
          <w:p w14:paraId="2DDE4969">
            <w:pPr>
              <w:keepNext/>
              <w:keepLines/>
              <w:spacing w:after="0"/>
              <w:jc w:val="center"/>
              <w:rPr>
                <w:ins w:id="4583" w:author="Iana Siomina" w:date="2024-09-25T21:14:00Z"/>
                <w:rFonts w:ascii="Arial" w:hAnsi="Arial" w:eastAsia="宋体"/>
                <w:sz w:val="18"/>
              </w:rPr>
            </w:pPr>
            <w:ins w:id="4584" w:author="Iana Siomina" w:date="2024-09-25T21:14:00Z">
              <w:r>
                <w:rPr>
                  <w:rFonts w:ascii="Arial" w:hAnsi="Arial" w:eastAsia="宋体"/>
                  <w:sz w:val="18"/>
                </w:rPr>
                <w:t>Note 5</w:t>
              </w:r>
            </w:ins>
          </w:p>
        </w:tc>
      </w:tr>
      <w:tr w14:paraId="4BFFBD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585" w:author="Iana Siomina" w:date="2024-09-25T21:14:00Z"/>
        </w:trPr>
        <w:tc>
          <w:tcPr>
            <w:tcW w:w="1043" w:type="dxa"/>
            <w:tcBorders>
              <w:top w:val="single" w:color="auto" w:sz="4" w:space="0"/>
              <w:left w:val="single" w:color="auto" w:sz="4" w:space="0"/>
              <w:bottom w:val="single" w:color="auto" w:sz="4" w:space="0"/>
              <w:right w:val="single" w:color="auto" w:sz="4" w:space="0"/>
            </w:tcBorders>
          </w:tcPr>
          <w:p w14:paraId="47531BE9">
            <w:pPr>
              <w:keepNext/>
              <w:keepLines/>
              <w:spacing w:after="0"/>
              <w:jc w:val="center"/>
              <w:rPr>
                <w:ins w:id="4586" w:author="Iana Siomina" w:date="2024-09-25T21:14:00Z"/>
                <w:rFonts w:ascii="Arial" w:hAnsi="Arial" w:eastAsia="宋体"/>
                <w:sz w:val="18"/>
                <w:highlight w:val="none"/>
                <w:lang w:eastAsia="zh-CN"/>
                <w:rPrChange w:id="4587" w:author="CATT" w:date="2024-11-19T17:59:01Z">
                  <w:rPr>
                    <w:ins w:id="4588" w:author="Iana Siomina" w:date="2024-09-25T21:14:00Z"/>
                    <w:rFonts w:ascii="Arial" w:hAnsi="Arial" w:eastAsia="宋体"/>
                    <w:sz w:val="18"/>
                    <w:highlight w:val="magenta"/>
                    <w:lang w:eastAsia="zh-CN"/>
                  </w:rPr>
                </w:rPrChange>
              </w:rPr>
            </w:pPr>
            <w:ins w:id="4589" w:author="CATT" w:date="2024-11-19T18:08:39Z">
              <w:r>
                <w:rPr>
                  <w:rFonts w:hint="eastAsia" w:ascii="Arial" w:hAnsi="Arial"/>
                  <w:sz w:val="18"/>
                  <w:highlight w:val="none"/>
                  <w:lang w:val="en-US" w:eastAsia="zh-CN"/>
                </w:rPr>
                <w:t>6</w:t>
              </w:r>
            </w:ins>
            <w:ins w:id="4590" w:author="Iana Siomina" w:date="2024-09-25T21:14:00Z">
              <w:del w:id="4591" w:author="CATT" w:date="2024-11-19T18:08:38Z">
                <w:r>
                  <w:rPr>
                    <w:rFonts w:ascii="Arial" w:hAnsi="Arial" w:eastAsia="宋体"/>
                    <w:sz w:val="18"/>
                    <w:highlight w:val="none"/>
                    <w:lang w:eastAsia="zh-CN"/>
                    <w:rPrChange w:id="4592" w:author="CATT" w:date="2024-11-19T17:59:01Z">
                      <w:rPr>
                        <w:rFonts w:ascii="Arial" w:hAnsi="Arial" w:eastAsia="宋体"/>
                        <w:sz w:val="18"/>
                        <w:highlight w:val="magenta"/>
                        <w:lang w:eastAsia="zh-CN"/>
                      </w:rPr>
                    </w:rPrChange>
                  </w:rPr>
                  <w:delText>[</w:delText>
                </w:r>
              </w:del>
            </w:ins>
            <w:ins w:id="4593" w:author="Iana Siomina" w:date="2024-09-25T21:14:00Z">
              <w:del w:id="4594" w:author="CATT" w:date="2024-11-19T18:08:38Z">
                <w:r>
                  <w:rPr>
                    <w:rFonts w:ascii="Arial" w:hAnsi="Arial" w:eastAsia="宋体"/>
                    <w:sz w:val="18"/>
                    <w:highlight w:val="none"/>
                    <w:lang w:eastAsia="zh-CN"/>
                    <w:rPrChange w:id="4595" w:author="CATT" w:date="2024-11-19T17:59:01Z">
                      <w:rPr>
                        <w:rFonts w:ascii="Arial" w:hAnsi="Arial" w:eastAsia="宋体"/>
                        <w:sz w:val="18"/>
                        <w:highlight w:val="magenta"/>
                        <w:lang w:eastAsia="zh-CN"/>
                      </w:rPr>
                    </w:rPrChange>
                  </w:rPr>
                  <w:delText>T</w:delText>
                </w:r>
              </w:del>
            </w:ins>
            <w:ins w:id="4596" w:author="Iana Siomina" w:date="2024-09-25T21:14:00Z">
              <w:del w:id="4597" w:author="CATT" w:date="2024-11-19T18:08:38Z">
                <w:r>
                  <w:rPr>
                    <w:rFonts w:ascii="Arial" w:hAnsi="Arial" w:eastAsia="宋体"/>
                    <w:sz w:val="18"/>
                    <w:highlight w:val="none"/>
                    <w:lang w:eastAsia="zh-CN"/>
                    <w:rPrChange w:id="4598" w:author="CATT" w:date="2024-11-19T17:59:01Z">
                      <w:rPr>
                        <w:rFonts w:ascii="Arial" w:hAnsi="Arial" w:eastAsia="宋体"/>
                        <w:sz w:val="18"/>
                        <w:highlight w:val="magenta"/>
                        <w:lang w:eastAsia="zh-CN"/>
                      </w:rPr>
                    </w:rPrChange>
                  </w:rPr>
                  <w:delText>B</w:delText>
                </w:r>
              </w:del>
            </w:ins>
            <w:ins w:id="4599" w:author="Iana Siomina" w:date="2024-09-25T21:14:00Z">
              <w:del w:id="4600" w:author="CATT" w:date="2024-11-19T18:08:38Z">
                <w:r>
                  <w:rPr>
                    <w:rFonts w:ascii="Arial" w:hAnsi="Arial" w:eastAsia="宋体"/>
                    <w:sz w:val="18"/>
                    <w:highlight w:val="none"/>
                    <w:lang w:eastAsia="zh-CN"/>
                    <w:rPrChange w:id="4601" w:author="CATT" w:date="2024-11-19T17:59:01Z">
                      <w:rPr>
                        <w:rFonts w:ascii="Arial" w:hAnsi="Arial" w:eastAsia="宋体"/>
                        <w:sz w:val="18"/>
                        <w:highlight w:val="magenta"/>
                        <w:lang w:eastAsia="zh-CN"/>
                      </w:rPr>
                    </w:rPrChange>
                  </w:rPr>
                  <w:delText>D</w:delText>
                </w:r>
              </w:del>
            </w:ins>
            <w:ins w:id="4602" w:author="Iana Siomina" w:date="2024-09-25T21:14:00Z">
              <w:del w:id="4603" w:author="CATT" w:date="2024-11-19T18:08:38Z">
                <w:r>
                  <w:rPr>
                    <w:rFonts w:ascii="Arial" w:hAnsi="Arial" w:eastAsia="宋体"/>
                    <w:sz w:val="18"/>
                    <w:highlight w:val="none"/>
                    <w:lang w:eastAsia="zh-CN"/>
                    <w:rPrChange w:id="4604" w:author="CATT" w:date="2024-11-19T17:59:01Z">
                      <w:rPr>
                        <w:rFonts w:ascii="Arial" w:hAnsi="Arial" w:eastAsia="宋体"/>
                        <w:sz w:val="18"/>
                        <w:highlight w:val="magenta"/>
                        <w:lang w:eastAsia="zh-CN"/>
                      </w:rPr>
                    </w:rPrChange>
                  </w:rPr>
                  <w:delText>]</w:delText>
                </w:r>
              </w:del>
            </w:ins>
          </w:p>
        </w:tc>
        <w:tc>
          <w:tcPr>
            <w:tcW w:w="992" w:type="dxa"/>
            <w:vMerge w:val="continue"/>
            <w:vAlign w:val="center"/>
          </w:tcPr>
          <w:p w14:paraId="5A629A3A">
            <w:pPr>
              <w:keepNext/>
              <w:keepLines/>
              <w:spacing w:after="0"/>
              <w:jc w:val="center"/>
              <w:rPr>
                <w:ins w:id="4605" w:author="Iana Siomina" w:date="2024-09-25T21:14:00Z"/>
                <w:rFonts w:ascii="Arial" w:hAnsi="Arial" w:eastAsia="宋体"/>
                <w:sz w:val="18"/>
                <w:lang w:val="sv-SE" w:eastAsia="zh-CN"/>
              </w:rPr>
            </w:pPr>
          </w:p>
        </w:tc>
        <w:tc>
          <w:tcPr>
            <w:tcW w:w="1134" w:type="dxa"/>
            <w:vAlign w:val="center"/>
          </w:tcPr>
          <w:p w14:paraId="13C38215">
            <w:pPr>
              <w:keepNext/>
              <w:keepLines/>
              <w:spacing w:after="0"/>
              <w:jc w:val="center"/>
              <w:rPr>
                <w:ins w:id="4606" w:author="Iana Siomina" w:date="2024-09-25T21:14:00Z"/>
                <w:rFonts w:ascii="Arial" w:hAnsi="Arial" w:eastAsia="宋体"/>
                <w:sz w:val="18"/>
              </w:rPr>
            </w:pPr>
            <w:ins w:id="4607" w:author="Iana Siomina" w:date="2024-09-25T21:14:00Z">
              <w:r>
                <w:rPr>
                  <w:rFonts w:ascii="Arial" w:hAnsi="Arial" w:eastAsia="宋体"/>
                  <w:sz w:val="18"/>
                </w:rPr>
                <w:t>≥ 132</w:t>
              </w:r>
            </w:ins>
          </w:p>
        </w:tc>
        <w:tc>
          <w:tcPr>
            <w:tcW w:w="1367" w:type="dxa"/>
            <w:vAlign w:val="center"/>
          </w:tcPr>
          <w:p w14:paraId="4E621F64">
            <w:pPr>
              <w:keepNext/>
              <w:keepLines/>
              <w:spacing w:after="0"/>
              <w:jc w:val="center"/>
              <w:rPr>
                <w:ins w:id="4608" w:author="Iana Siomina" w:date="2024-09-25T21:14:00Z"/>
                <w:rFonts w:ascii="Arial" w:hAnsi="Arial" w:eastAsia="宋体"/>
                <w:sz w:val="18"/>
              </w:rPr>
            </w:pPr>
            <w:ins w:id="4609" w:author="Iana Siomina" w:date="2024-09-25T21:14:00Z">
              <w:r>
                <w:rPr>
                  <w:rFonts w:ascii="Arial" w:hAnsi="Arial" w:eastAsia="宋体"/>
                  <w:sz w:val="18"/>
                </w:rPr>
                <w:t>≥ 1</w:t>
              </w:r>
            </w:ins>
          </w:p>
        </w:tc>
        <w:tc>
          <w:tcPr>
            <w:tcW w:w="2040" w:type="dxa"/>
            <w:vAlign w:val="center"/>
          </w:tcPr>
          <w:p w14:paraId="255B2F46">
            <w:pPr>
              <w:keepNext/>
              <w:keepLines/>
              <w:spacing w:after="0"/>
              <w:jc w:val="center"/>
              <w:rPr>
                <w:ins w:id="4610" w:author="Iana Siomina" w:date="2024-09-25T21:14:00Z"/>
                <w:rFonts w:ascii="Arial" w:hAnsi="Arial" w:eastAsia="宋体"/>
                <w:sz w:val="18"/>
              </w:rPr>
            </w:pPr>
            <w:ins w:id="4611" w:author="Iana Siomina" w:date="2024-09-25T21:14:00Z">
              <w:r>
                <w:rPr>
                  <w:rFonts w:ascii="Arial" w:hAnsi="Arial" w:eastAsia="宋体"/>
                  <w:sz w:val="18"/>
                </w:rPr>
                <w:t>Note 5</w:t>
              </w:r>
            </w:ins>
          </w:p>
        </w:tc>
        <w:tc>
          <w:tcPr>
            <w:tcW w:w="1134" w:type="dxa"/>
            <w:vAlign w:val="center"/>
          </w:tcPr>
          <w:p w14:paraId="36315225">
            <w:pPr>
              <w:keepNext/>
              <w:keepLines/>
              <w:spacing w:after="0"/>
              <w:jc w:val="center"/>
              <w:rPr>
                <w:ins w:id="4612" w:author="Iana Siomina" w:date="2024-09-25T21:14:00Z"/>
                <w:rFonts w:ascii="Arial" w:hAnsi="Arial" w:eastAsia="宋体"/>
                <w:sz w:val="18"/>
              </w:rPr>
            </w:pPr>
            <w:ins w:id="4613" w:author="Iana Siomina" w:date="2024-09-25T21:14:00Z">
              <w:r>
                <w:rPr>
                  <w:rFonts w:ascii="Arial" w:hAnsi="Arial" w:eastAsia="宋体"/>
                  <w:sz w:val="18"/>
                </w:rPr>
                <w:t>Note 5</w:t>
              </w:r>
            </w:ins>
          </w:p>
        </w:tc>
        <w:tc>
          <w:tcPr>
            <w:tcW w:w="1275" w:type="dxa"/>
            <w:vAlign w:val="center"/>
          </w:tcPr>
          <w:p w14:paraId="1D291462">
            <w:pPr>
              <w:keepNext/>
              <w:keepLines/>
              <w:spacing w:after="0"/>
              <w:jc w:val="center"/>
              <w:rPr>
                <w:ins w:id="4614" w:author="Iana Siomina" w:date="2024-09-25T21:14:00Z"/>
                <w:rFonts w:ascii="Arial" w:hAnsi="Arial" w:eastAsia="宋体"/>
                <w:sz w:val="18"/>
              </w:rPr>
            </w:pPr>
            <w:ins w:id="4615" w:author="Iana Siomina" w:date="2024-09-25T21:14:00Z">
              <w:r>
                <w:rPr>
                  <w:rFonts w:ascii="Arial" w:hAnsi="Arial" w:eastAsia="宋体"/>
                  <w:sz w:val="18"/>
                </w:rPr>
                <w:t>Note 5</w:t>
              </w:r>
            </w:ins>
          </w:p>
        </w:tc>
      </w:tr>
      <w:tr w14:paraId="5CECD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16" w:author="Iana Siomina" w:date="2024-09-25T21:14:00Z"/>
        </w:trPr>
        <w:tc>
          <w:tcPr>
            <w:tcW w:w="8985" w:type="dxa"/>
            <w:gridSpan w:val="7"/>
            <w:tcBorders>
              <w:top w:val="single" w:color="auto" w:sz="4" w:space="0"/>
              <w:left w:val="single" w:color="auto" w:sz="4" w:space="0"/>
              <w:bottom w:val="single" w:color="auto" w:sz="4" w:space="0"/>
            </w:tcBorders>
          </w:tcPr>
          <w:p w14:paraId="2D0C55A9">
            <w:pPr>
              <w:keepNext/>
              <w:keepLines/>
              <w:spacing w:after="0"/>
              <w:ind w:left="851" w:hanging="851"/>
              <w:rPr>
                <w:ins w:id="4617" w:author="Iana Siomina" w:date="2024-09-25T21:14:00Z"/>
                <w:rFonts w:ascii="Arial" w:hAnsi="Arial" w:eastAsia="宋体"/>
                <w:sz w:val="18"/>
              </w:rPr>
            </w:pPr>
            <w:ins w:id="4618" w:author="Iana Siomina" w:date="2024-09-25T21:14:00Z">
              <w:r>
                <w:rPr>
                  <w:rFonts w:ascii="Arial" w:hAnsi="Arial" w:eastAsia="宋体"/>
                  <w:sz w:val="18"/>
                </w:rPr>
                <w:t>NOTE 1:</w:t>
              </w:r>
            </w:ins>
            <w:ins w:id="4619" w:author="Iana Siomina" w:date="2024-09-25T21:14:00Z">
              <w:r>
                <w:rPr>
                  <w:rFonts w:ascii="Arial" w:hAnsi="Arial" w:eastAsia="宋体"/>
                  <w:sz w:val="18"/>
                </w:rPr>
                <w:tab/>
              </w:r>
            </w:ins>
            <w:ins w:id="4620" w:author="Iana Siomina" w:date="2024-09-25T21:14:00Z">
              <w:r>
                <w:rPr>
                  <w:rFonts w:ascii="Arial" w:hAnsi="Arial" w:eastAsia="宋体"/>
                  <w:sz w:val="18"/>
                </w:rPr>
                <w:t>Minimum PRS bandwidth, which is minimum of the PRS bandwidths of the reference resource and the measured neighbour resource i.</w:t>
              </w:r>
            </w:ins>
          </w:p>
          <w:p w14:paraId="4D3EEF36">
            <w:pPr>
              <w:keepNext/>
              <w:keepLines/>
              <w:spacing w:after="0"/>
              <w:ind w:left="851" w:hanging="851"/>
              <w:rPr>
                <w:ins w:id="4621" w:author="Iana Siomina" w:date="2024-09-25T21:14:00Z"/>
                <w:rFonts w:ascii="Arial" w:hAnsi="Arial" w:eastAsia="宋体"/>
                <w:iCs/>
                <w:sz w:val="18"/>
                <w:szCs w:val="18"/>
                <w:lang w:val="en-US" w:eastAsia="zh-CN"/>
              </w:rPr>
            </w:pPr>
            <w:ins w:id="4622" w:author="Iana Siomina" w:date="2024-09-25T21:14:00Z">
              <w:r>
                <w:rPr>
                  <w:rFonts w:ascii="Arial" w:hAnsi="Arial" w:eastAsia="宋体"/>
                  <w:sz w:val="18"/>
                </w:rPr>
                <w:t xml:space="preserve">NOTE 2: </w:t>
              </w:r>
            </w:ins>
            <w:ins w:id="4623" w:author="Iana Siomina" w:date="2024-09-25T21:14:00Z">
              <w:r>
                <w:rPr>
                  <w:rFonts w:ascii="Arial" w:hAnsi="Arial" w:eastAsia="宋体"/>
                  <w:sz w:val="18"/>
                </w:rPr>
                <w:tab/>
              </w:r>
            </w:ins>
            <w:ins w:id="4624" w:author="Iana Siomina" w:date="2024-09-25T21:14:00Z">
              <w:r>
                <w:rPr>
                  <w:rFonts w:ascii="Arial" w:hAnsi="Arial" w:eastAsia="宋体"/>
                  <w:sz w:val="18"/>
                </w:rPr>
                <w:t xml:space="preserve">Minimum number of PRS resource repetitions among the reference resource and the measured neighbour resource i. </w:t>
              </w:r>
            </w:ins>
            <m:oMath>
              <m:sSubSup>
                <m:sSubSupPr>
                  <m:ctrlPr>
                    <w:ins w:id="4625" w:author="Iana Siomina" w:date="2024-09-25T21:14:00Z">
                      <w:rPr>
                        <w:rFonts w:ascii="Cambria Math" w:hAnsi="Cambria Math" w:eastAsia="宋体"/>
                        <w:i/>
                        <w:sz w:val="18"/>
                      </w:rPr>
                    </w:ins>
                  </m:ctrlPr>
                </m:sSubSupPr>
                <m:e>
                  <w:ins w:id="4626" w:author="Iana Siomina" w:date="2024-09-25T21:14:00Z">
                    <m:r>
                      <m:rPr/>
                      <w:rPr>
                        <w:rFonts w:ascii="Cambria Math" w:hAnsi="Cambria Math" w:eastAsia="宋体"/>
                        <w:sz w:val="18"/>
                      </w:rPr>
                      <m:t>T</m:t>
                    </m:r>
                  </w:ins>
                  <m:ctrlPr>
                    <w:ins w:id="4627" w:author="Iana Siomina" w:date="2024-09-25T21:14:00Z">
                      <w:rPr>
                        <w:rFonts w:ascii="Cambria Math" w:hAnsi="Cambria Math" w:eastAsia="宋体"/>
                        <w:i/>
                        <w:sz w:val="18"/>
                      </w:rPr>
                    </w:ins>
                  </m:ctrlPr>
                </m:e>
                <m:sub>
                  <w:ins w:id="4628" w:author="Iana Siomina" w:date="2024-09-25T21:14:00Z">
                    <m:r>
                      <m:rPr>
                        <m:nor/>
                        <m:sty m:val="p"/>
                      </m:rPr>
                      <w:rPr>
                        <w:rFonts w:ascii="Cambria Math" w:hAnsi="Cambria Math" w:eastAsia="宋体"/>
                        <w:b w:val="0"/>
                        <w:i w:val="0"/>
                        <w:sz w:val="18"/>
                      </w:rPr>
                      <m:t>rep</m:t>
                    </m:r>
                  </w:ins>
                  <m:ctrlPr>
                    <w:ins w:id="4629" w:author="Iana Siomina" w:date="2024-09-25T21:14:00Z">
                      <w:rPr>
                        <w:rFonts w:ascii="Cambria Math" w:hAnsi="Cambria Math" w:eastAsia="宋体"/>
                        <w:i/>
                        <w:sz w:val="18"/>
                      </w:rPr>
                    </w:ins>
                  </m:ctrlPr>
                </m:sub>
                <m:sup>
                  <w:ins w:id="4630" w:author="Iana Siomina" w:date="2024-09-25T21:14:00Z">
                    <m:r>
                      <m:rPr>
                        <m:nor/>
                        <m:sty m:val="p"/>
                      </m:rPr>
                      <w:rPr>
                        <w:rFonts w:ascii="Cambria Math" w:hAnsi="Cambria Math" w:eastAsia="宋体"/>
                        <w:b w:val="0"/>
                        <w:i w:val="0"/>
                        <w:sz w:val="18"/>
                      </w:rPr>
                      <m:t>PRS</m:t>
                    </m:r>
                  </w:ins>
                  <m:ctrlPr>
                    <w:ins w:id="4631" w:author="Iana Siomina" w:date="2024-09-25T21:14:00Z">
                      <w:rPr>
                        <w:rFonts w:ascii="Cambria Math" w:hAnsi="Cambria Math" w:eastAsia="宋体"/>
                        <w:i/>
                        <w:sz w:val="18"/>
                      </w:rPr>
                    </w:ins>
                  </m:ctrlPr>
                </m:sup>
              </m:sSubSup>
              <w:ins w:id="4632" w:author="Iana Siomina" w:date="2024-09-25T21:14:00Z">
                <m:r>
                  <m:rPr/>
                  <w:rPr>
                    <w:rFonts w:ascii="Cambria Math" w:hAnsi="Cambria Math" w:eastAsia="宋体"/>
                    <w:sz w:val="18"/>
                  </w:rPr>
                  <m:t xml:space="preserve">, </m:t>
                </m:r>
              </w:ins>
              <m:sSub>
                <m:sSubPr>
                  <m:ctrlPr>
                    <w:ins w:id="4633" w:author="Iana Siomina" w:date="2024-09-25T21:14:00Z">
                      <w:rPr>
                        <w:rFonts w:ascii="Cambria Math" w:hAnsi="Cambria Math" w:eastAsia="宋体"/>
                        <w:sz w:val="18"/>
                      </w:rPr>
                    </w:ins>
                  </m:ctrlPr>
                </m:sSubPr>
                <m:e>
                  <w:ins w:id="4634" w:author="Iana Siomina" w:date="2024-09-25T21:14:00Z">
                    <m:r>
                      <m:rPr/>
                      <w:rPr>
                        <w:rFonts w:ascii="Cambria Math" w:hAnsi="Cambria Math" w:eastAsia="宋体"/>
                        <w:sz w:val="18"/>
                      </w:rPr>
                      <m:t>L</m:t>
                    </m:r>
                  </w:ins>
                  <m:ctrlPr>
                    <w:ins w:id="4635" w:author="Iana Siomina" w:date="2024-09-25T21:14:00Z">
                      <w:rPr>
                        <w:rFonts w:ascii="Cambria Math" w:hAnsi="Cambria Math" w:eastAsia="宋体"/>
                        <w:sz w:val="18"/>
                      </w:rPr>
                    </w:ins>
                  </m:ctrlPr>
                </m:e>
                <m:sub>
                  <w:ins w:id="4636" w:author="Iana Siomina" w:date="2024-09-25T21:14:00Z">
                    <m:r>
                      <m:rPr>
                        <m:nor/>
                        <m:sty m:val="p"/>
                      </m:rPr>
                      <w:rPr>
                        <w:rFonts w:ascii="Arial" w:hAnsi="Arial" w:eastAsia="宋体"/>
                        <w:b w:val="0"/>
                        <w:i w:val="0"/>
                        <w:sz w:val="18"/>
                      </w:rPr>
                      <m:t>PRS</m:t>
                    </m:r>
                  </w:ins>
                  <m:ctrlPr>
                    <w:ins w:id="4637" w:author="Iana Siomina" w:date="2024-09-25T21:14:00Z">
                      <w:rPr>
                        <w:rFonts w:ascii="Cambria Math" w:hAnsi="Cambria Math" w:eastAsia="宋体"/>
                        <w:sz w:val="18"/>
                      </w:rPr>
                    </w:ins>
                  </m:ctrlPr>
                </m:sub>
              </m:sSub>
              <w:ins w:id="4638" w:author="Iana Siomina" w:date="2024-09-25T21:14:00Z">
                <m:r>
                  <m:rPr/>
                  <w:rPr>
                    <w:rFonts w:ascii="Cambria Math" w:hAnsi="Cambria Math" w:eastAsia="宋体"/>
                    <w:sz w:val="18"/>
                  </w:rPr>
                  <m:t xml:space="preserve"> ,</m:t>
                </m:r>
              </w:ins>
              <m:sSubSup>
                <m:sSubSupPr>
                  <m:ctrlPr>
                    <w:ins w:id="4639" w:author="Iana Siomina" w:date="2024-09-25T21:14:00Z">
                      <w:rPr>
                        <w:rFonts w:ascii="Cambria Math" w:hAnsi="Cambria Math" w:eastAsia="宋体"/>
                        <w:i/>
                        <w:sz w:val="18"/>
                      </w:rPr>
                    </w:ins>
                  </m:ctrlPr>
                </m:sSubSupPr>
                <m:e>
                  <w:ins w:id="4640" w:author="Iana Siomina" w:date="2024-09-25T21:14:00Z">
                    <m:r>
                      <m:rPr/>
                      <w:rPr>
                        <w:rFonts w:ascii="Cambria Math" w:hAnsi="Cambria Math" w:eastAsia="宋体"/>
                        <w:sz w:val="18"/>
                      </w:rPr>
                      <m:t>K</m:t>
                    </m:r>
                  </w:ins>
                  <m:ctrlPr>
                    <w:ins w:id="4641" w:author="Iana Siomina" w:date="2024-09-25T21:14:00Z">
                      <w:rPr>
                        <w:rFonts w:ascii="Cambria Math" w:hAnsi="Cambria Math" w:eastAsia="宋体"/>
                        <w:i/>
                        <w:sz w:val="18"/>
                      </w:rPr>
                    </w:ins>
                  </m:ctrlPr>
                </m:e>
                <m:sub>
                  <w:ins w:id="4642" w:author="Iana Siomina" w:date="2024-09-25T21:14:00Z">
                    <m:r>
                      <m:rPr>
                        <m:nor/>
                        <m:sty m:val="p"/>
                      </m:rPr>
                      <w:rPr>
                        <w:rFonts w:ascii="Cambria Math" w:hAnsi="Cambria Math" w:eastAsia="宋体"/>
                        <w:b w:val="0"/>
                        <w:i w:val="0"/>
                        <w:sz w:val="18"/>
                      </w:rPr>
                      <m:t>comb</m:t>
                    </m:r>
                  </w:ins>
                  <m:ctrlPr>
                    <w:ins w:id="4643" w:author="Iana Siomina" w:date="2024-09-25T21:14:00Z">
                      <w:rPr>
                        <w:rFonts w:ascii="Cambria Math" w:hAnsi="Cambria Math" w:eastAsia="宋体"/>
                        <w:i/>
                        <w:sz w:val="18"/>
                      </w:rPr>
                    </w:ins>
                  </m:ctrlPr>
                </m:sub>
                <m:sup>
                  <w:ins w:id="4644" w:author="Iana Siomina" w:date="2024-09-25T21:14:00Z">
                    <m:r>
                      <m:rPr>
                        <m:nor/>
                        <m:sty m:val="p"/>
                      </m:rPr>
                      <w:rPr>
                        <w:rFonts w:ascii="Cambria Math" w:hAnsi="Cambria Math" w:eastAsia="宋体"/>
                        <w:b w:val="0"/>
                        <w:i w:val="0"/>
                        <w:sz w:val="18"/>
                      </w:rPr>
                      <m:t>PRS</m:t>
                    </m:r>
                  </w:ins>
                  <m:ctrlPr>
                    <w:ins w:id="4645" w:author="Iana Siomina" w:date="2024-09-25T21:14:00Z">
                      <w:rPr>
                        <w:rFonts w:ascii="Cambria Math" w:hAnsi="Cambria Math" w:eastAsia="宋体"/>
                        <w:i/>
                        <w:sz w:val="18"/>
                      </w:rPr>
                    </w:ins>
                  </m:ctrlPr>
                </m:sup>
              </m:sSubSup>
            </m:oMath>
            <w:ins w:id="4646" w:author="Iana Siomina" w:date="2024-09-25T21:14:00Z">
              <w:r>
                <w:rPr>
                  <w:rFonts w:ascii="Arial" w:hAnsi="Arial" w:eastAsia="宋体"/>
                  <w:b/>
                  <w:bCs/>
                  <w:sz w:val="18"/>
                  <w:lang w:eastAsia="zh-CN"/>
                </w:rPr>
                <w:t xml:space="preserve"> </w:t>
              </w:r>
            </w:ins>
            <w:ins w:id="4647" w:author="Iana Siomina" w:date="2024-09-25T21:14:00Z">
              <w:r>
                <w:rPr>
                  <w:rFonts w:ascii="Arial" w:hAnsi="Arial" w:eastAsia="宋体"/>
                  <w:sz w:val="18"/>
                  <w:szCs w:val="18"/>
                </w:rPr>
                <w:t xml:space="preserve">are configured by higher layer parameter </w:t>
              </w:r>
            </w:ins>
            <w:ins w:id="4648" w:author="Iana Siomina" w:date="2024-09-25T21:14:00Z">
              <w:r>
                <w:rPr>
                  <w:rFonts w:ascii="Arial" w:hAnsi="Arial" w:eastAsia="宋体"/>
                  <w:i/>
                  <w:sz w:val="18"/>
                  <w:szCs w:val="18"/>
                </w:rPr>
                <w:t>dl-PRS-ResourceRepetitionFactor, dl-PRS-NumSymbols and dl-PRS-CombSizeN</w:t>
              </w:r>
            </w:ins>
            <w:ins w:id="4649" w:author="Iana Siomina" w:date="2024-09-25T21:14:00Z">
              <w:r>
                <w:rPr>
                  <w:rFonts w:ascii="Arial" w:hAnsi="Arial" w:eastAsia="宋体"/>
                  <w:iCs/>
                  <w:sz w:val="18"/>
                  <w:szCs w:val="18"/>
                </w:rPr>
                <w:t>defined in TS 37.355 [34], respectively</w:t>
              </w:r>
            </w:ins>
            <w:ins w:id="4650" w:author="Iana Siomina" w:date="2024-09-25T21:14:00Z">
              <w:r>
                <w:rPr>
                  <w:rFonts w:ascii="Arial" w:hAnsi="Arial" w:eastAsia="宋体"/>
                  <w:iCs/>
                  <w:sz w:val="18"/>
                  <w:szCs w:val="18"/>
                  <w:lang w:val="en-US" w:eastAsia="zh-CN"/>
                </w:rPr>
                <w:t>.</w:t>
              </w:r>
            </w:ins>
          </w:p>
          <w:p w14:paraId="026BDB04">
            <w:pPr>
              <w:keepNext/>
              <w:keepLines/>
              <w:spacing w:after="0"/>
              <w:ind w:left="851" w:hanging="851"/>
              <w:rPr>
                <w:ins w:id="4651" w:author="Iana Siomina" w:date="2024-09-25T21:14:00Z"/>
                <w:rFonts w:ascii="Arial" w:hAnsi="Arial" w:eastAsia="宋体"/>
                <w:sz w:val="18"/>
              </w:rPr>
            </w:pPr>
            <w:ins w:id="4652" w:author="Iana Siomina" w:date="2024-09-25T21:14:00Z">
              <w:r>
                <w:rPr>
                  <w:rFonts w:ascii="Arial" w:hAnsi="Arial" w:eastAsia="宋体"/>
                  <w:sz w:val="18"/>
                </w:rPr>
                <w:t>N</w:t>
              </w:r>
            </w:ins>
            <w:ins w:id="4653" w:author="Iana Siomina" w:date="2024-09-25T21:14:00Z">
              <w:r>
                <w:rPr>
                  <w:rFonts w:ascii="Arial" w:hAnsi="Arial" w:eastAsia="宋体"/>
                  <w:sz w:val="18"/>
                  <w:lang w:eastAsia="zh-CN"/>
                </w:rPr>
                <w:t>OTE</w:t>
              </w:r>
            </w:ins>
            <w:ins w:id="4654" w:author="Iana Siomina" w:date="2024-09-25T21:14:00Z">
              <w:r>
                <w:rPr>
                  <w:rFonts w:ascii="Arial" w:hAnsi="Arial" w:eastAsia="宋体"/>
                  <w:sz w:val="18"/>
                </w:rPr>
                <w:t xml:space="preserve"> 3:</w:t>
              </w:r>
            </w:ins>
            <w:ins w:id="4655" w:author="Iana Siomina" w:date="2024-09-25T21:14:00Z">
              <w:r>
                <w:rPr>
                  <w:rFonts w:ascii="Arial" w:hAnsi="Arial" w:eastAsia="宋体"/>
                  <w:sz w:val="18"/>
                </w:rPr>
                <w:tab/>
              </w:r>
            </w:ins>
            <w:ins w:id="4656" w:author="Iana Siomina" w:date="2024-09-25T21:14:00Z">
              <w:r>
                <w:rPr>
                  <w:rFonts w:ascii="Arial" w:hAnsi="Arial" w:eastAsia="宋体"/>
                  <w:sz w:val="18"/>
                </w:rPr>
                <w:t>Io is assumed to have constant EPRE across the bandwidth.</w:t>
              </w:r>
            </w:ins>
          </w:p>
          <w:p w14:paraId="7EBDC73F">
            <w:pPr>
              <w:keepNext/>
              <w:keepLines/>
              <w:spacing w:after="0"/>
              <w:ind w:left="851" w:hanging="851"/>
              <w:rPr>
                <w:ins w:id="4657" w:author="Iana Siomina" w:date="2024-10-23T14:23:00Z"/>
                <w:rFonts w:ascii="Arial" w:hAnsi="Arial" w:eastAsia="宋体"/>
                <w:sz w:val="18"/>
              </w:rPr>
            </w:pPr>
            <w:ins w:id="4658" w:author="Iana Siomina" w:date="2024-09-25T21:14:00Z">
              <w:r>
                <w:rPr>
                  <w:rFonts w:ascii="Arial" w:hAnsi="Arial" w:eastAsia="宋体"/>
                  <w:sz w:val="18"/>
                </w:rPr>
                <w:t>N</w:t>
              </w:r>
            </w:ins>
            <w:ins w:id="4659" w:author="Iana Siomina" w:date="2024-09-25T21:14:00Z">
              <w:r>
                <w:rPr>
                  <w:rFonts w:ascii="Arial" w:hAnsi="Arial" w:eastAsia="宋体"/>
                  <w:sz w:val="18"/>
                  <w:lang w:eastAsia="zh-CN"/>
                </w:rPr>
                <w:t>OTE</w:t>
              </w:r>
            </w:ins>
            <w:ins w:id="4660" w:author="Iana Siomina" w:date="2024-09-25T21:14:00Z">
              <w:r>
                <w:rPr>
                  <w:rFonts w:ascii="Arial" w:hAnsi="Arial" w:eastAsia="宋体"/>
                  <w:sz w:val="18"/>
                </w:rPr>
                <w:t xml:space="preserve"> 4:</w:t>
              </w:r>
            </w:ins>
            <w:ins w:id="4661" w:author="Iana Siomina" w:date="2024-09-25T21:14:00Z">
              <w:r>
                <w:rPr>
                  <w:rFonts w:ascii="Arial" w:hAnsi="Arial" w:eastAsia="宋体"/>
                  <w:sz w:val="18"/>
                </w:rPr>
                <w:tab/>
              </w:r>
            </w:ins>
            <w:ins w:id="4662" w:author="Iana Siomina" w:date="2024-09-25T21:14:00Z">
              <w:r>
                <w:rPr>
                  <w:rFonts w:ascii="Arial" w:hAnsi="Arial" w:eastAsia="宋体"/>
                  <w:sz w:val="18"/>
                </w:rPr>
                <w:t>NR operating band groups in FR1 are as defined in clause 3.5.2.</w:t>
              </w:r>
            </w:ins>
          </w:p>
          <w:p w14:paraId="5191AED4">
            <w:pPr>
              <w:keepNext/>
              <w:keepLines/>
              <w:spacing w:after="0"/>
              <w:ind w:left="851" w:hanging="851"/>
              <w:rPr>
                <w:ins w:id="4663" w:author="Iana Siomina" w:date="2024-09-25T21:14:00Z"/>
                <w:rFonts w:ascii="Arial" w:hAnsi="Arial" w:eastAsia="宋体"/>
                <w:sz w:val="18"/>
              </w:rPr>
            </w:pPr>
            <w:ins w:id="4664" w:author="Iana Siomina" w:date="2024-10-23T14:23:00Z">
              <w:r>
                <w:rPr>
                  <w:rFonts w:ascii="Arial" w:hAnsi="Arial" w:eastAsia="宋体"/>
                  <w:sz w:val="18"/>
                  <w:lang w:val="en-US"/>
                </w:rPr>
                <w:t xml:space="preserve">NOTE 5:  </w:t>
              </w:r>
            </w:ins>
            <w:ins w:id="4665" w:author="Iana Siomina" w:date="2024-10-23T14:23:00Z">
              <w:r>
                <w:rPr>
                  <w:rFonts w:ascii="Arial" w:hAnsi="Arial" w:eastAsia="宋体"/>
                  <w:sz w:val="18"/>
                </w:rPr>
                <w:t>The same bands and the same Io conditions for each band apply for this requirement as for the corresponding</w:t>
              </w:r>
            </w:ins>
            <w:ins w:id="4666" w:author="Iana Siomina" w:date="2024-10-23T14:23:00Z">
              <w:r>
                <w:rPr>
                  <w:rFonts w:ascii="Arial" w:hAnsi="Arial" w:eastAsia="宋体"/>
                  <w:sz w:val="18"/>
                  <w:lang w:val="en-US"/>
                </w:rPr>
                <w:t xml:space="preserve"> </w:t>
              </w:r>
            </w:ins>
            <w:ins w:id="4667" w:author="Iana Siomina" w:date="2024-10-23T14:23:00Z">
              <w:r>
                <w:rPr>
                  <w:rFonts w:ascii="Arial" w:hAnsi="Arial" w:eastAsia="宋体"/>
                  <w:sz w:val="18"/>
                </w:rPr>
                <w:t xml:space="preserve">requirement with the PRS bandwidth of the smallest </w:t>
              </w:r>
            </w:ins>
            <w:ins w:id="4668" w:author="Iana Siomina" w:date="2024-11-03T01:21:00Z">
              <w:r>
                <w:rPr>
                  <w:rFonts w:ascii="Arial" w:hAnsi="Arial" w:eastAsia="宋体"/>
                  <w:sz w:val="18"/>
                </w:rPr>
                <w:t>P</w:t>
              </w:r>
            </w:ins>
            <w:ins w:id="4669" w:author="Iana Siomina" w:date="2024-10-23T14:23:00Z">
              <w:r>
                <w:rPr>
                  <w:rFonts w:ascii="Arial" w:hAnsi="Arial" w:eastAsia="宋体"/>
                  <w:sz w:val="18"/>
                </w:rPr>
                <w:t>RB number for the corresponding SCS.</w:t>
              </w:r>
            </w:ins>
          </w:p>
        </w:tc>
      </w:tr>
    </w:tbl>
    <w:p w14:paraId="060D5775">
      <w:pPr>
        <w:rPr>
          <w:ins w:id="4670" w:author="Iana Siomina" w:date="2024-09-25T21:14:00Z"/>
          <w:rFonts w:eastAsia="宋体"/>
        </w:rPr>
      </w:pPr>
    </w:p>
    <w:p w14:paraId="48E0D27C">
      <w:pPr>
        <w:keepNext/>
        <w:keepLines/>
        <w:spacing w:before="60"/>
        <w:jc w:val="center"/>
        <w:rPr>
          <w:ins w:id="4671" w:author="Iana Siomina" w:date="2024-09-25T21:14:00Z"/>
          <w:rFonts w:ascii="Arial" w:hAnsi="Arial" w:eastAsia="宋体"/>
          <w:b/>
          <w:lang w:val="en-US"/>
        </w:rPr>
      </w:pPr>
      <w:ins w:id="4672" w:author="Iana Siomina" w:date="2024-09-25T21:14:00Z">
        <w:r>
          <w:rPr>
            <w:rFonts w:ascii="Arial" w:hAnsi="Arial" w:eastAsia="宋体"/>
            <w:b/>
          </w:rPr>
          <w:t>Table 10.1.44.2-</w:t>
        </w:r>
      </w:ins>
      <w:ins w:id="4673" w:author="Iana Siomina" w:date="2024-09-25T21:14:00Z">
        <w:r>
          <w:rPr>
            <w:rFonts w:ascii="Arial" w:hAnsi="Arial" w:eastAsia="宋体"/>
            <w:b/>
            <w:lang w:val="en-US"/>
          </w:rPr>
          <w:t>3</w:t>
        </w:r>
      </w:ins>
      <w:ins w:id="4674" w:author="Iana Siomina" w:date="2024-09-25T21:14:00Z">
        <w:r>
          <w:rPr>
            <w:rFonts w:ascii="Arial" w:hAnsi="Arial" w:eastAsia="宋体"/>
            <w:b/>
          </w:rPr>
          <w:t xml:space="preserve">: DL RSCP </w:t>
        </w:r>
      </w:ins>
      <w:ins w:id="4675" w:author="Iana Siomina" w:date="2024-09-25T21:14:00Z">
        <w:r>
          <w:rPr>
            <w:rFonts w:ascii="Arial" w:hAnsi="Arial" w:eastAsia="宋体"/>
            <w:b/>
            <w:lang w:val="en-US"/>
          </w:rPr>
          <w:t xml:space="preserve">relative </w:t>
        </w:r>
      </w:ins>
      <w:ins w:id="4676" w:author="Iana Siomina" w:date="2024-09-25T21:14:00Z">
        <w:r>
          <w:rPr>
            <w:rFonts w:ascii="Arial" w:hAnsi="Arial" w:eastAsia="宋体"/>
            <w:b/>
          </w:rPr>
          <w:t>accuracy in FR2 for AWGN channel</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95"/>
        <w:gridCol w:w="1047"/>
        <w:gridCol w:w="587"/>
        <w:gridCol w:w="1116"/>
        <w:gridCol w:w="1037"/>
        <w:gridCol w:w="1037"/>
        <w:gridCol w:w="1424"/>
      </w:tblGrid>
      <w:tr w14:paraId="1DA146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677" w:author="Iana Siomina" w:date="2024-09-25T21:14:00Z"/>
        </w:trPr>
        <w:tc>
          <w:tcPr>
            <w:tcW w:w="1095" w:type="dxa"/>
            <w:vMerge w:val="restart"/>
            <w:tcBorders>
              <w:tl2br w:val="nil"/>
              <w:tr2bl w:val="nil"/>
            </w:tcBorders>
            <w:vAlign w:val="center"/>
          </w:tcPr>
          <w:p w14:paraId="73F7B49D">
            <w:pPr>
              <w:keepNext/>
              <w:keepLines/>
              <w:spacing w:after="0"/>
              <w:jc w:val="center"/>
              <w:rPr>
                <w:ins w:id="4678" w:author="Iana Siomina" w:date="2024-09-25T21:14:00Z"/>
                <w:rFonts w:ascii="Arial" w:hAnsi="Arial" w:eastAsia="宋体"/>
                <w:b/>
                <w:sz w:val="18"/>
              </w:rPr>
            </w:pPr>
            <w:ins w:id="4679" w:author="Iana Siomina" w:date="2024-09-25T21:14:00Z">
              <w:r>
                <w:rPr>
                  <w:rFonts w:ascii="Arial" w:hAnsi="Arial" w:eastAsia="宋体"/>
                  <w:b/>
                  <w:sz w:val="18"/>
                </w:rPr>
                <w:t>Accuracy</w:t>
              </w:r>
            </w:ins>
          </w:p>
          <w:p w14:paraId="00D8D583">
            <w:pPr>
              <w:keepNext/>
              <w:keepLines/>
              <w:spacing w:after="0"/>
              <w:jc w:val="center"/>
              <w:rPr>
                <w:ins w:id="4680" w:author="Iana Siomina" w:date="2024-09-25T21:14:00Z"/>
                <w:rFonts w:ascii="Arial" w:hAnsi="Arial" w:eastAsia="宋体"/>
                <w:b/>
                <w:sz w:val="15"/>
                <w:szCs w:val="16"/>
              </w:rPr>
            </w:pPr>
            <w:ins w:id="4681" w:author="Iana Siomina" w:date="2024-09-25T21:14:00Z">
              <w:r>
                <w:rPr>
                  <w:rFonts w:ascii="Arial" w:hAnsi="Arial" w:eastAsia="宋体"/>
                  <w:b/>
                  <w:sz w:val="11"/>
                  <w:szCs w:val="13"/>
                </w:rPr>
                <w:t>(</w:t>
              </w:r>
            </w:ins>
            <w:ins w:id="4682" w:author="Iana Siomina" w:date="2024-09-25T21:14:00Z">
              <w:r>
                <w:rPr>
                  <w:rFonts w:ascii="Arial" w:hAnsi="Arial" w:eastAsia="宋体"/>
                  <w:b/>
                  <w:sz w:val="15"/>
                  <w:szCs w:val="16"/>
                </w:rPr>
                <w:t>PRS Ês/Iot)</w:t>
              </w:r>
            </w:ins>
            <w:ins w:id="4683" w:author="Iana Siomina" w:date="2024-09-25T21:14:00Z">
              <w:r>
                <w:rPr>
                  <w:rFonts w:ascii="Arial" w:hAnsi="Arial" w:eastAsia="宋体"/>
                  <w:b/>
                  <w:sz w:val="15"/>
                  <w:szCs w:val="16"/>
                  <w:vertAlign w:val="subscript"/>
                </w:rPr>
                <w:t xml:space="preserve">ref </w:t>
              </w:r>
            </w:ins>
            <w:ins w:id="4684" w:author="Iana Siomina" w:date="2024-09-25T21:14:00Z">
              <w:r>
                <w:rPr>
                  <w:rFonts w:ascii="Arial" w:hAnsi="Arial" w:eastAsia="宋体"/>
                  <w:b/>
                  <w:sz w:val="15"/>
                  <w:szCs w:val="16"/>
                </w:rPr>
                <w:t xml:space="preserve">≥ </w:t>
              </w:r>
            </w:ins>
            <w:ins w:id="4685" w:author="Iana Siomina" w:date="2024-09-25T21:14:00Z">
              <w:r>
                <w:rPr>
                  <w:rFonts w:ascii="Arial" w:hAnsi="Arial" w:eastAsia="宋体"/>
                  <w:b/>
                  <w:sz w:val="15"/>
                  <w:szCs w:val="16"/>
                  <w:lang w:val="en-US"/>
                </w:rPr>
                <w:t xml:space="preserve">  </w:t>
              </w:r>
            </w:ins>
            <w:ins w:id="4686" w:author="Iana Siomina" w:date="2024-09-25T21:14:00Z">
              <w:r>
                <w:rPr>
                  <w:rFonts w:ascii="Arial" w:hAnsi="Arial" w:eastAsia="宋体"/>
                  <w:b/>
                  <w:sz w:val="15"/>
                  <w:szCs w:val="16"/>
                </w:rPr>
                <w:t>-3dB</w:t>
              </w:r>
            </w:ins>
          </w:p>
          <w:p w14:paraId="1983BA6A">
            <w:pPr>
              <w:keepNext/>
              <w:keepLines/>
              <w:spacing w:after="0"/>
              <w:jc w:val="center"/>
              <w:rPr>
                <w:ins w:id="4687" w:author="Iana Siomina" w:date="2024-09-25T21:14:00Z"/>
                <w:rFonts w:ascii="Arial" w:hAnsi="Arial" w:eastAsia="宋体"/>
                <w:b/>
                <w:sz w:val="15"/>
                <w:szCs w:val="16"/>
              </w:rPr>
            </w:pPr>
          </w:p>
          <w:p w14:paraId="6D933458">
            <w:pPr>
              <w:keepNext/>
              <w:keepLines/>
              <w:spacing w:after="0"/>
              <w:jc w:val="center"/>
              <w:rPr>
                <w:ins w:id="4688" w:author="Iana Siomina" w:date="2024-09-25T21:14:00Z"/>
                <w:rFonts w:ascii="Arial" w:hAnsi="Arial" w:eastAsia="宋体"/>
                <w:b/>
                <w:sz w:val="15"/>
                <w:szCs w:val="16"/>
                <w:lang w:val="sv-SE"/>
              </w:rPr>
            </w:pPr>
            <w:ins w:id="4689" w:author="Iana Siomina" w:date="2024-09-25T21:14:00Z">
              <w:r>
                <w:rPr>
                  <w:rFonts w:ascii="Arial" w:hAnsi="Arial" w:eastAsia="宋体"/>
                  <w:b/>
                  <w:sz w:val="15"/>
                  <w:szCs w:val="16"/>
                </w:rPr>
                <w:t xml:space="preserve"> </w:t>
              </w:r>
            </w:ins>
            <w:ins w:id="4690" w:author="Iana Siomina" w:date="2024-09-25T21:14:00Z">
              <w:r>
                <w:rPr>
                  <w:rFonts w:ascii="Arial" w:hAnsi="Arial" w:eastAsia="宋体"/>
                  <w:b/>
                  <w:sz w:val="15"/>
                  <w:szCs w:val="16"/>
                  <w:lang w:val="sv-SE"/>
                </w:rPr>
                <w:t>(PRS Ês/Iot)</w:t>
              </w:r>
            </w:ins>
            <w:ins w:id="4691" w:author="Iana Siomina" w:date="2024-09-25T21:14:00Z">
              <w:r>
                <w:rPr>
                  <w:rFonts w:ascii="Arial" w:hAnsi="Arial" w:eastAsia="宋体"/>
                  <w:b/>
                  <w:i/>
                  <w:sz w:val="15"/>
                  <w:szCs w:val="16"/>
                  <w:vertAlign w:val="subscript"/>
                  <w:lang w:val="sv-SE"/>
                </w:rPr>
                <w:t>i</w:t>
              </w:r>
            </w:ins>
            <w:ins w:id="4692" w:author="Iana Siomina" w:date="2024-09-25T21:14:00Z">
              <w:r>
                <w:rPr>
                  <w:rFonts w:ascii="Arial" w:hAnsi="Arial" w:eastAsia="宋体"/>
                  <w:b/>
                  <w:sz w:val="15"/>
                  <w:szCs w:val="16"/>
                  <w:lang w:val="sv-SE"/>
                </w:rPr>
                <w:t xml:space="preserve"> ≥ </w:t>
              </w:r>
            </w:ins>
          </w:p>
          <w:p w14:paraId="434C1662">
            <w:pPr>
              <w:keepNext/>
              <w:keepLines/>
              <w:spacing w:after="0"/>
              <w:jc w:val="center"/>
              <w:rPr>
                <w:ins w:id="4693" w:author="Iana Siomina" w:date="2024-09-25T21:14:00Z"/>
                <w:rFonts w:ascii="Arial" w:hAnsi="Arial" w:eastAsia="宋体"/>
                <w:b/>
                <w:sz w:val="18"/>
                <w:lang w:val="sv-SE"/>
              </w:rPr>
            </w:pPr>
            <w:ins w:id="4694" w:author="Iana Siomina" w:date="2024-09-25T21:14:00Z">
              <w:r>
                <w:rPr>
                  <w:rFonts w:ascii="Arial" w:hAnsi="Arial" w:eastAsia="宋体"/>
                  <w:b/>
                  <w:sz w:val="15"/>
                  <w:szCs w:val="16"/>
                  <w:lang w:val="sv-SE"/>
                </w:rPr>
                <w:t>-13dB</w:t>
              </w:r>
            </w:ins>
          </w:p>
        </w:tc>
        <w:tc>
          <w:tcPr>
            <w:tcW w:w="1047" w:type="dxa"/>
            <w:vMerge w:val="restart"/>
            <w:tcBorders>
              <w:tl2br w:val="nil"/>
              <w:tr2bl w:val="nil"/>
            </w:tcBorders>
            <w:vAlign w:val="center"/>
          </w:tcPr>
          <w:p w14:paraId="590379F4">
            <w:pPr>
              <w:keepNext/>
              <w:keepLines/>
              <w:spacing w:after="0"/>
              <w:jc w:val="center"/>
              <w:rPr>
                <w:ins w:id="4695" w:author="Iana Siomina" w:date="2024-09-25T21:14:00Z"/>
                <w:rFonts w:ascii="Arial" w:hAnsi="Arial" w:eastAsia="宋体"/>
                <w:b/>
                <w:sz w:val="18"/>
              </w:rPr>
            </w:pPr>
            <w:ins w:id="4696" w:author="Iana Siomina" w:date="2024-09-25T21:14:00Z">
              <w:r>
                <w:rPr>
                  <w:rFonts w:ascii="Arial" w:hAnsi="Arial" w:eastAsia="宋体"/>
                  <w:b/>
                  <w:sz w:val="18"/>
                </w:rPr>
                <w:t>Accuracy</w:t>
              </w:r>
            </w:ins>
          </w:p>
          <w:p w14:paraId="756A6300">
            <w:pPr>
              <w:keepNext/>
              <w:keepLines/>
              <w:spacing w:after="0"/>
              <w:jc w:val="center"/>
              <w:rPr>
                <w:ins w:id="4697" w:author="Iana Siomina" w:date="2024-09-25T21:14:00Z"/>
                <w:rFonts w:ascii="Arial" w:hAnsi="Arial" w:eastAsia="宋体"/>
                <w:b/>
                <w:sz w:val="15"/>
                <w:szCs w:val="16"/>
              </w:rPr>
            </w:pPr>
            <w:ins w:id="4698" w:author="Iana Siomina" w:date="2024-09-25T21:14:00Z">
              <w:r>
                <w:rPr>
                  <w:rFonts w:ascii="Arial" w:hAnsi="Arial" w:eastAsia="宋体"/>
                  <w:b/>
                  <w:sz w:val="11"/>
                  <w:szCs w:val="13"/>
                </w:rPr>
                <w:t>(</w:t>
              </w:r>
            </w:ins>
            <w:ins w:id="4699" w:author="Iana Siomina" w:date="2024-09-25T21:14:00Z">
              <w:r>
                <w:rPr>
                  <w:rFonts w:ascii="Arial" w:hAnsi="Arial" w:eastAsia="宋体"/>
                  <w:b/>
                  <w:sz w:val="15"/>
                  <w:szCs w:val="16"/>
                </w:rPr>
                <w:t>PRS Ês/Iot)</w:t>
              </w:r>
            </w:ins>
            <w:ins w:id="4700" w:author="Iana Siomina" w:date="2024-09-25T21:14:00Z">
              <w:r>
                <w:rPr>
                  <w:rFonts w:ascii="Arial" w:hAnsi="Arial" w:eastAsia="宋体"/>
                  <w:b/>
                  <w:sz w:val="15"/>
                  <w:szCs w:val="16"/>
                  <w:vertAlign w:val="subscript"/>
                </w:rPr>
                <w:t xml:space="preserve">ref </w:t>
              </w:r>
            </w:ins>
            <w:ins w:id="4701" w:author="Iana Siomina" w:date="2024-09-25T21:14:00Z">
              <w:r>
                <w:rPr>
                  <w:rFonts w:ascii="Arial" w:hAnsi="Arial" w:eastAsia="宋体"/>
                  <w:b/>
                  <w:sz w:val="15"/>
                  <w:szCs w:val="16"/>
                </w:rPr>
                <w:t xml:space="preserve">≥ </w:t>
              </w:r>
            </w:ins>
            <w:ins w:id="4702" w:author="Iana Siomina" w:date="2024-09-25T21:14:00Z">
              <w:r>
                <w:rPr>
                  <w:rFonts w:ascii="Arial" w:hAnsi="Arial" w:eastAsia="宋体"/>
                  <w:b/>
                  <w:sz w:val="15"/>
                  <w:szCs w:val="16"/>
                  <w:lang w:val="en-US"/>
                </w:rPr>
                <w:t xml:space="preserve">   </w:t>
              </w:r>
            </w:ins>
            <w:ins w:id="4703" w:author="Iana Siomina" w:date="2024-09-25T21:14:00Z">
              <w:r>
                <w:rPr>
                  <w:rFonts w:ascii="Arial" w:hAnsi="Arial" w:eastAsia="宋体"/>
                  <w:b/>
                  <w:sz w:val="15"/>
                  <w:szCs w:val="16"/>
                </w:rPr>
                <w:t>0dB</w:t>
              </w:r>
            </w:ins>
          </w:p>
          <w:p w14:paraId="0D64DD48">
            <w:pPr>
              <w:keepNext/>
              <w:keepLines/>
              <w:spacing w:after="0"/>
              <w:jc w:val="center"/>
              <w:rPr>
                <w:ins w:id="4704" w:author="Iana Siomina" w:date="2024-09-25T21:14:00Z"/>
                <w:rFonts w:ascii="Arial" w:hAnsi="Arial" w:eastAsia="宋体"/>
                <w:b/>
                <w:sz w:val="15"/>
                <w:szCs w:val="16"/>
              </w:rPr>
            </w:pPr>
          </w:p>
          <w:p w14:paraId="7189C462">
            <w:pPr>
              <w:keepNext/>
              <w:keepLines/>
              <w:spacing w:after="0"/>
              <w:jc w:val="center"/>
              <w:rPr>
                <w:ins w:id="4705" w:author="Iana Siomina" w:date="2024-09-25T21:14:00Z"/>
                <w:rFonts w:ascii="Arial" w:hAnsi="Arial" w:eastAsia="宋体"/>
                <w:b/>
                <w:sz w:val="15"/>
                <w:szCs w:val="16"/>
                <w:lang w:val="sv-SE"/>
              </w:rPr>
            </w:pPr>
            <w:ins w:id="4706" w:author="Iana Siomina" w:date="2024-09-25T21:14:00Z">
              <w:r>
                <w:rPr>
                  <w:rFonts w:ascii="Arial" w:hAnsi="Arial" w:eastAsia="宋体"/>
                  <w:b/>
                  <w:sz w:val="15"/>
                  <w:szCs w:val="16"/>
                </w:rPr>
                <w:t xml:space="preserve"> </w:t>
              </w:r>
            </w:ins>
            <w:ins w:id="4707" w:author="Iana Siomina" w:date="2024-09-25T21:14:00Z">
              <w:r>
                <w:rPr>
                  <w:rFonts w:ascii="Arial" w:hAnsi="Arial" w:eastAsia="宋体"/>
                  <w:b/>
                  <w:sz w:val="15"/>
                  <w:szCs w:val="16"/>
                  <w:lang w:val="sv-SE"/>
                </w:rPr>
                <w:t>(PRS Ês/Iot)</w:t>
              </w:r>
            </w:ins>
            <w:ins w:id="4708" w:author="Iana Siomina" w:date="2024-09-25T21:14:00Z">
              <w:r>
                <w:rPr>
                  <w:rFonts w:ascii="Arial" w:hAnsi="Arial" w:eastAsia="宋体"/>
                  <w:b/>
                  <w:i/>
                  <w:sz w:val="15"/>
                  <w:szCs w:val="16"/>
                  <w:vertAlign w:val="subscript"/>
                  <w:lang w:val="sv-SE"/>
                </w:rPr>
                <w:t>i</w:t>
              </w:r>
            </w:ins>
            <w:ins w:id="4709" w:author="Iana Siomina" w:date="2024-09-25T21:14:00Z">
              <w:r>
                <w:rPr>
                  <w:rFonts w:ascii="Arial" w:hAnsi="Arial" w:eastAsia="宋体"/>
                  <w:b/>
                  <w:sz w:val="15"/>
                  <w:szCs w:val="16"/>
                  <w:lang w:val="sv-SE"/>
                </w:rPr>
                <w:t xml:space="preserve"> ≥ </w:t>
              </w:r>
            </w:ins>
          </w:p>
          <w:p w14:paraId="4D3FCA67">
            <w:pPr>
              <w:keepNext/>
              <w:keepLines/>
              <w:spacing w:after="0"/>
              <w:jc w:val="center"/>
              <w:rPr>
                <w:ins w:id="4710" w:author="Iana Siomina" w:date="2024-09-25T21:14:00Z"/>
                <w:rFonts w:ascii="Arial" w:hAnsi="Arial" w:eastAsia="宋体"/>
                <w:b/>
                <w:sz w:val="18"/>
                <w:lang w:val="sv-SE"/>
              </w:rPr>
            </w:pPr>
            <w:ins w:id="4711" w:author="Iana Siomina" w:date="2024-09-25T21:14:00Z">
              <w:r>
                <w:rPr>
                  <w:rFonts w:ascii="Arial" w:hAnsi="Arial" w:eastAsia="宋体"/>
                  <w:b/>
                  <w:sz w:val="15"/>
                  <w:szCs w:val="16"/>
                  <w:lang w:val="sv-SE"/>
                </w:rPr>
                <w:t>-6dB</w:t>
              </w:r>
            </w:ins>
          </w:p>
        </w:tc>
        <w:tc>
          <w:tcPr>
            <w:tcW w:w="5201" w:type="dxa"/>
            <w:gridSpan w:val="5"/>
            <w:tcBorders>
              <w:tl2br w:val="nil"/>
              <w:tr2bl w:val="nil"/>
            </w:tcBorders>
            <w:vAlign w:val="center"/>
          </w:tcPr>
          <w:p w14:paraId="2344B35A">
            <w:pPr>
              <w:keepNext/>
              <w:keepLines/>
              <w:spacing w:after="0"/>
              <w:jc w:val="center"/>
              <w:rPr>
                <w:ins w:id="4712" w:author="Iana Siomina" w:date="2024-09-25T21:14:00Z"/>
                <w:rFonts w:ascii="Arial" w:hAnsi="Arial" w:eastAsia="宋体"/>
                <w:b/>
                <w:sz w:val="18"/>
              </w:rPr>
            </w:pPr>
            <w:ins w:id="4713" w:author="Iana Siomina" w:date="2024-09-25T21:14:00Z">
              <w:r>
                <w:rPr>
                  <w:rFonts w:ascii="Arial" w:hAnsi="Arial" w:eastAsia="宋体"/>
                  <w:b/>
                  <w:sz w:val="18"/>
                </w:rPr>
                <w:t>Conditions</w:t>
              </w:r>
            </w:ins>
          </w:p>
        </w:tc>
      </w:tr>
      <w:tr w14:paraId="6936BB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14" w:author="Iana Siomina" w:date="2024-09-25T21:14:00Z"/>
        </w:trPr>
        <w:tc>
          <w:tcPr>
            <w:tcW w:w="1095" w:type="dxa"/>
            <w:vMerge w:val="continue"/>
            <w:tcBorders>
              <w:tl2br w:val="nil"/>
              <w:tr2bl w:val="nil"/>
            </w:tcBorders>
            <w:vAlign w:val="center"/>
          </w:tcPr>
          <w:p w14:paraId="4F2169E3">
            <w:pPr>
              <w:keepNext/>
              <w:keepLines/>
              <w:spacing w:after="0"/>
              <w:jc w:val="center"/>
              <w:rPr>
                <w:ins w:id="4715" w:author="Iana Siomina" w:date="2024-09-25T21:14:00Z"/>
                <w:rFonts w:ascii="Arial" w:hAnsi="Arial" w:eastAsia="宋体"/>
                <w:b/>
                <w:sz w:val="18"/>
              </w:rPr>
            </w:pPr>
          </w:p>
        </w:tc>
        <w:tc>
          <w:tcPr>
            <w:tcW w:w="1047" w:type="dxa"/>
            <w:vMerge w:val="continue"/>
            <w:tcBorders>
              <w:tl2br w:val="nil"/>
              <w:tr2bl w:val="nil"/>
            </w:tcBorders>
            <w:vAlign w:val="center"/>
          </w:tcPr>
          <w:p w14:paraId="4FE7F9CA">
            <w:pPr>
              <w:keepNext/>
              <w:keepLines/>
              <w:spacing w:after="0"/>
              <w:jc w:val="center"/>
              <w:rPr>
                <w:ins w:id="4716" w:author="Iana Siomina" w:date="2024-09-25T21:14:00Z"/>
                <w:rFonts w:ascii="Arial" w:hAnsi="Arial" w:eastAsia="宋体"/>
                <w:b/>
                <w:sz w:val="18"/>
              </w:rPr>
            </w:pPr>
          </w:p>
        </w:tc>
        <w:tc>
          <w:tcPr>
            <w:tcW w:w="587" w:type="dxa"/>
            <w:vMerge w:val="restart"/>
            <w:tcBorders>
              <w:tl2br w:val="nil"/>
              <w:tr2bl w:val="nil"/>
            </w:tcBorders>
            <w:vAlign w:val="center"/>
          </w:tcPr>
          <w:p w14:paraId="1166896F">
            <w:pPr>
              <w:keepNext/>
              <w:keepLines/>
              <w:spacing w:after="0"/>
              <w:jc w:val="center"/>
              <w:rPr>
                <w:ins w:id="4717" w:author="Iana Siomina" w:date="2024-09-25T21:14:00Z"/>
                <w:rFonts w:ascii="Arial" w:hAnsi="Arial" w:eastAsia="宋体"/>
                <w:b/>
                <w:sz w:val="18"/>
                <w:lang w:eastAsia="zh-CN"/>
              </w:rPr>
            </w:pPr>
            <w:ins w:id="4718" w:author="Iana Siomina" w:date="2024-09-25T21:14:00Z">
              <w:r>
                <w:rPr>
                  <w:rFonts w:ascii="Arial" w:hAnsi="Arial" w:eastAsia="宋体"/>
                  <w:b/>
                  <w:sz w:val="18"/>
                </w:rPr>
                <w:t>PRS SCS</w:t>
              </w:r>
            </w:ins>
          </w:p>
        </w:tc>
        <w:tc>
          <w:tcPr>
            <w:tcW w:w="1116" w:type="dxa"/>
            <w:vMerge w:val="restart"/>
            <w:tcBorders>
              <w:tl2br w:val="nil"/>
              <w:tr2bl w:val="nil"/>
            </w:tcBorders>
            <w:vAlign w:val="center"/>
          </w:tcPr>
          <w:p w14:paraId="25B33301">
            <w:pPr>
              <w:keepNext/>
              <w:keepLines/>
              <w:spacing w:after="0"/>
              <w:jc w:val="center"/>
              <w:rPr>
                <w:ins w:id="4719" w:author="Iana Siomina" w:date="2024-09-25T21:14:00Z"/>
                <w:rFonts w:ascii="Arial" w:hAnsi="Arial" w:eastAsia="宋体"/>
                <w:b/>
                <w:sz w:val="18"/>
                <w:lang w:eastAsia="zh-CN"/>
              </w:rPr>
            </w:pPr>
            <w:ins w:id="4720" w:author="Iana Siomina" w:date="2024-09-25T21:14:00Z">
              <w:r>
                <w:rPr>
                  <w:rFonts w:ascii="Arial" w:hAnsi="Arial" w:eastAsia="宋体"/>
                  <w:b/>
                  <w:sz w:val="18"/>
                  <w:lang w:eastAsia="zh-CN"/>
                </w:rPr>
                <w:t>PRS bandwidth</w:t>
              </w:r>
            </w:ins>
          </w:p>
          <w:p w14:paraId="66B8725F">
            <w:pPr>
              <w:keepNext/>
              <w:keepLines/>
              <w:spacing w:after="0"/>
              <w:jc w:val="center"/>
              <w:rPr>
                <w:ins w:id="4721" w:author="Iana Siomina" w:date="2024-09-25T21:14:00Z"/>
                <w:rFonts w:ascii="Arial" w:hAnsi="Arial" w:eastAsia="宋体"/>
                <w:b/>
                <w:sz w:val="18"/>
              </w:rPr>
            </w:pPr>
            <w:ins w:id="4722" w:author="Iana Siomina" w:date="2024-09-25T21:14:00Z">
              <w:r>
                <w:rPr>
                  <w:rFonts w:ascii="Arial" w:hAnsi="Arial" w:eastAsia="宋体"/>
                  <w:b/>
                  <w:sz w:val="18"/>
                  <w:vertAlign w:val="superscript"/>
                </w:rPr>
                <w:t>Note 1</w:t>
              </w:r>
            </w:ins>
          </w:p>
        </w:tc>
        <w:tc>
          <w:tcPr>
            <w:tcW w:w="1037" w:type="dxa"/>
            <w:vMerge w:val="restart"/>
            <w:tcBorders>
              <w:tl2br w:val="nil"/>
              <w:tr2bl w:val="nil"/>
            </w:tcBorders>
            <w:vAlign w:val="center"/>
          </w:tcPr>
          <w:p w14:paraId="4D088B84">
            <w:pPr>
              <w:keepNext/>
              <w:keepLines/>
              <w:spacing w:after="0"/>
              <w:jc w:val="center"/>
              <w:rPr>
                <w:ins w:id="4723" w:author="Iana Siomina" w:date="2024-09-25T21:14:00Z"/>
                <w:rFonts w:ascii="Arial" w:hAnsi="Arial" w:eastAsia="宋体"/>
                <w:b/>
                <w:sz w:val="18"/>
                <w:lang w:eastAsia="zh-CN"/>
              </w:rPr>
            </w:pPr>
            <w:ins w:id="4724" w:author="Iana Siomina" w:date="2024-09-25T21:14:00Z">
              <w:r>
                <w:rPr>
                  <w:rFonts w:ascii="Arial" w:hAnsi="Arial" w:eastAsia="宋体"/>
                  <w:b/>
                  <w:sz w:val="18"/>
                  <w:lang w:eastAsia="zh-CN"/>
                </w:rPr>
                <w:t xml:space="preserve">PRS resource repetition </w:t>
              </w:r>
            </w:ins>
          </w:p>
          <w:p w14:paraId="5BDD1B19">
            <w:pPr>
              <w:keepNext/>
              <w:keepLines/>
              <w:spacing w:after="0"/>
              <w:jc w:val="center"/>
              <w:rPr>
                <w:ins w:id="4725" w:author="Iana Siomina" w:date="2024-09-25T21:14:00Z"/>
                <w:rFonts w:ascii="Arial" w:hAnsi="Arial" w:eastAsia="宋体"/>
                <w:b/>
                <w:sz w:val="18"/>
                <w:lang w:eastAsia="zh-CN"/>
              </w:rPr>
            </w:pPr>
            <w:ins w:id="4726" w:author="Iana Siomina" w:date="2024-09-25T21:14:00Z">
              <w:r>
                <w:rPr>
                  <w:rFonts w:ascii="Arial" w:hAnsi="Arial" w:eastAsia="宋体"/>
                  <w:b/>
                  <w:sz w:val="18"/>
                  <w:lang w:eastAsia="zh-CN"/>
                </w:rPr>
                <w:t>(</w:t>
              </w:r>
            </w:ins>
            <m:oMath>
              <m:sSubSup>
                <m:sSubSupPr>
                  <m:ctrlPr>
                    <w:ins w:id="4727" w:author="Iana Siomina" w:date="2024-09-25T21:14:00Z">
                      <w:rPr>
                        <w:rFonts w:ascii="Cambria Math" w:hAnsi="Cambria Math" w:eastAsia="宋体"/>
                        <w:b/>
                        <w:bCs/>
                        <w:i/>
                        <w:iCs/>
                        <w:sz w:val="18"/>
                        <w:lang w:val="en-US" w:eastAsia="zh-CN"/>
                      </w:rPr>
                    </w:ins>
                  </m:ctrlPr>
                </m:sSubSupPr>
                <m:e>
                  <w:ins w:id="4728" w:author="Iana Siomina" w:date="2024-09-25T21:14:00Z">
                    <m:r>
                      <m:rPr>
                        <m:sty m:val="b"/>
                      </m:rPr>
                      <w:rPr>
                        <w:rFonts w:ascii="Cambria Math" w:hAnsi="Cambria Math" w:eastAsia="宋体"/>
                        <w:sz w:val="18"/>
                        <w:lang w:eastAsia="zh-CN"/>
                      </w:rPr>
                      <m:t>T</m:t>
                    </m:r>
                  </w:ins>
                  <m:ctrlPr>
                    <w:ins w:id="4729" w:author="Iana Siomina" w:date="2024-09-25T21:14:00Z">
                      <w:rPr>
                        <w:rFonts w:ascii="Cambria Math" w:hAnsi="Cambria Math" w:eastAsia="宋体"/>
                        <w:b/>
                        <w:bCs/>
                        <w:i/>
                        <w:iCs/>
                        <w:sz w:val="18"/>
                        <w:lang w:val="en-US" w:eastAsia="zh-CN"/>
                      </w:rPr>
                    </w:ins>
                  </m:ctrlPr>
                </m:e>
                <m:sub>
                  <w:ins w:id="4730" w:author="Iana Siomina" w:date="2024-09-25T21:14:00Z">
                    <m:r>
                      <m:rPr>
                        <m:nor/>
                        <m:sty m:val="b"/>
                      </m:rPr>
                      <w:rPr>
                        <w:rFonts w:ascii="Arial" w:hAnsi="Arial" w:eastAsia="宋体"/>
                        <w:b/>
                        <w:bCs/>
                        <w:sz w:val="18"/>
                        <w:lang w:eastAsia="zh-CN"/>
                      </w:rPr>
                      <m:t>rep</m:t>
                    </m:r>
                  </w:ins>
                  <m:ctrlPr>
                    <w:ins w:id="4731" w:author="Iana Siomina" w:date="2024-09-25T21:14:00Z">
                      <w:rPr>
                        <w:rFonts w:ascii="Cambria Math" w:hAnsi="Cambria Math" w:eastAsia="宋体"/>
                        <w:b/>
                        <w:bCs/>
                        <w:i/>
                        <w:iCs/>
                        <w:sz w:val="18"/>
                        <w:lang w:val="en-US" w:eastAsia="zh-CN"/>
                      </w:rPr>
                    </w:ins>
                  </m:ctrlPr>
                </m:sub>
                <m:sup>
                  <w:ins w:id="4732" w:author="Iana Siomina" w:date="2024-09-25T21:14:00Z">
                    <m:r>
                      <m:rPr>
                        <m:nor/>
                        <m:sty m:val="b"/>
                      </m:rPr>
                      <w:rPr>
                        <w:rFonts w:ascii="Arial" w:hAnsi="Arial" w:eastAsia="宋体"/>
                        <w:b/>
                        <w:bCs/>
                        <w:sz w:val="18"/>
                        <w:lang w:eastAsia="zh-CN"/>
                      </w:rPr>
                      <m:t>PRS</m:t>
                    </m:r>
                  </w:ins>
                  <m:ctrlPr>
                    <w:ins w:id="4733" w:author="Iana Siomina" w:date="2024-09-25T21:14:00Z">
                      <w:rPr>
                        <w:rFonts w:ascii="Cambria Math" w:hAnsi="Cambria Math" w:eastAsia="宋体"/>
                        <w:b/>
                        <w:bCs/>
                        <w:i/>
                        <w:iCs/>
                        <w:sz w:val="18"/>
                        <w:lang w:val="en-US" w:eastAsia="zh-CN"/>
                      </w:rPr>
                    </w:ins>
                  </m:ctrlPr>
                </m:sup>
              </m:sSubSup>
              <w:ins w:id="4734" w:author="Iana Siomina" w:date="2024-09-25T21:14:00Z">
                <m:r>
                  <m:rPr>
                    <m:sty m:val="b"/>
                  </m:rPr>
                  <w:rPr>
                    <w:rFonts w:ascii="Cambria Math" w:hAnsi="Cambria Math" w:eastAsia="宋体"/>
                    <w:sz w:val="18"/>
                    <w:lang w:eastAsia="zh-CN"/>
                  </w:rPr>
                  <m:t>∗</m:t>
                </m:r>
              </w:ins>
              <m:sSub>
                <m:sSubPr>
                  <m:ctrlPr>
                    <w:ins w:id="4735" w:author="Iana Siomina" w:date="2024-09-25T21:14:00Z">
                      <w:rPr>
                        <w:rFonts w:ascii="Cambria Math" w:hAnsi="Cambria Math" w:eastAsia="宋体"/>
                        <w:b/>
                        <w:bCs/>
                        <w:i/>
                        <w:iCs/>
                        <w:sz w:val="18"/>
                        <w:lang w:val="en-US" w:eastAsia="zh-CN"/>
                      </w:rPr>
                    </w:ins>
                  </m:ctrlPr>
                </m:sSubPr>
                <m:e>
                  <w:ins w:id="4736" w:author="Iana Siomina" w:date="2024-09-25T21:14:00Z">
                    <m:r>
                      <m:rPr>
                        <m:sty m:val="b"/>
                      </m:rPr>
                      <w:rPr>
                        <w:rFonts w:ascii="Cambria Math" w:hAnsi="Cambria Math" w:eastAsia="宋体"/>
                        <w:sz w:val="18"/>
                        <w:lang w:eastAsia="zh-CN"/>
                      </w:rPr>
                      <m:t>L</m:t>
                    </m:r>
                  </w:ins>
                  <m:ctrlPr>
                    <w:ins w:id="4737" w:author="Iana Siomina" w:date="2024-09-25T21:14:00Z">
                      <w:rPr>
                        <w:rFonts w:ascii="Cambria Math" w:hAnsi="Cambria Math" w:eastAsia="宋体"/>
                        <w:b/>
                        <w:bCs/>
                        <w:i/>
                        <w:iCs/>
                        <w:sz w:val="18"/>
                        <w:lang w:val="en-US" w:eastAsia="zh-CN"/>
                      </w:rPr>
                    </w:ins>
                  </m:ctrlPr>
                </m:e>
                <m:sub>
                  <w:ins w:id="4738" w:author="Iana Siomina" w:date="2024-09-25T21:14:00Z">
                    <m:r>
                      <m:rPr>
                        <m:nor/>
                        <m:sty m:val="b"/>
                      </m:rPr>
                      <w:rPr>
                        <w:rFonts w:ascii="Arial" w:hAnsi="Arial" w:eastAsia="宋体"/>
                        <w:b/>
                        <w:bCs/>
                        <w:sz w:val="18"/>
                        <w:lang w:eastAsia="zh-CN"/>
                      </w:rPr>
                      <m:t>PRS</m:t>
                    </m:r>
                  </w:ins>
                  <m:ctrlPr>
                    <w:ins w:id="4739" w:author="Iana Siomina" w:date="2024-09-25T21:14:00Z">
                      <w:rPr>
                        <w:rFonts w:ascii="Cambria Math" w:hAnsi="Cambria Math" w:eastAsia="宋体"/>
                        <w:b/>
                        <w:bCs/>
                        <w:i/>
                        <w:iCs/>
                        <w:sz w:val="18"/>
                        <w:lang w:val="en-US" w:eastAsia="zh-CN"/>
                      </w:rPr>
                    </w:ins>
                  </m:ctrlPr>
                </m:sub>
              </m:sSub>
              <w:ins w:id="4740" w:author="Iana Siomina" w:date="2024-09-25T21:14:00Z">
                <m:r>
                  <m:rPr>
                    <m:sty m:val="b"/>
                  </m:rPr>
                  <w:rPr>
                    <w:rFonts w:ascii="Cambria Math" w:hAnsi="Cambria Math" w:eastAsia="宋体"/>
                    <w:sz w:val="18"/>
                    <w:lang w:eastAsia="zh-CN"/>
                  </w:rPr>
                  <m:t>/</m:t>
                </m:r>
              </w:ins>
              <m:sSubSup>
                <m:sSubSupPr>
                  <m:ctrlPr>
                    <w:ins w:id="4741" w:author="Iana Siomina" w:date="2024-09-25T21:14:00Z">
                      <w:rPr>
                        <w:rFonts w:ascii="Cambria Math" w:hAnsi="Cambria Math" w:eastAsia="宋体"/>
                        <w:b/>
                        <w:bCs/>
                        <w:i/>
                        <w:iCs/>
                        <w:sz w:val="18"/>
                        <w:lang w:val="en-US" w:eastAsia="zh-CN"/>
                      </w:rPr>
                    </w:ins>
                  </m:ctrlPr>
                </m:sSubSupPr>
                <m:e>
                  <w:ins w:id="4742" w:author="Iana Siomina" w:date="2024-09-25T21:14:00Z">
                    <m:r>
                      <m:rPr>
                        <m:sty m:val="b"/>
                      </m:rPr>
                      <w:rPr>
                        <w:rFonts w:ascii="Cambria Math" w:hAnsi="Cambria Math" w:eastAsia="宋体"/>
                        <w:sz w:val="18"/>
                        <w:lang w:eastAsia="zh-CN"/>
                      </w:rPr>
                      <m:t>K</m:t>
                    </m:r>
                  </w:ins>
                  <m:ctrlPr>
                    <w:ins w:id="4743" w:author="Iana Siomina" w:date="2024-09-25T21:14:00Z">
                      <w:rPr>
                        <w:rFonts w:ascii="Cambria Math" w:hAnsi="Cambria Math" w:eastAsia="宋体"/>
                        <w:b/>
                        <w:bCs/>
                        <w:i/>
                        <w:iCs/>
                        <w:sz w:val="18"/>
                        <w:lang w:val="en-US" w:eastAsia="zh-CN"/>
                      </w:rPr>
                    </w:ins>
                  </m:ctrlPr>
                </m:e>
                <m:sub>
                  <w:ins w:id="4744" w:author="Iana Siomina" w:date="2024-09-25T21:14:00Z">
                    <m:r>
                      <m:rPr>
                        <m:nor/>
                        <m:sty m:val="b"/>
                      </m:rPr>
                      <w:rPr>
                        <w:rFonts w:ascii="Arial" w:hAnsi="Arial" w:eastAsia="宋体"/>
                        <w:b/>
                        <w:bCs/>
                        <w:sz w:val="18"/>
                        <w:lang w:eastAsia="zh-CN"/>
                      </w:rPr>
                      <m:t>comb</m:t>
                    </m:r>
                  </w:ins>
                  <m:ctrlPr>
                    <w:ins w:id="4745" w:author="Iana Siomina" w:date="2024-09-25T21:14:00Z">
                      <w:rPr>
                        <w:rFonts w:ascii="Cambria Math" w:hAnsi="Cambria Math" w:eastAsia="宋体"/>
                        <w:b/>
                        <w:bCs/>
                        <w:i/>
                        <w:iCs/>
                        <w:sz w:val="18"/>
                        <w:lang w:val="en-US" w:eastAsia="zh-CN"/>
                      </w:rPr>
                    </w:ins>
                  </m:ctrlPr>
                </m:sub>
                <m:sup>
                  <w:ins w:id="4746" w:author="Iana Siomina" w:date="2024-09-25T21:14:00Z">
                    <m:r>
                      <m:rPr>
                        <m:nor/>
                        <m:sty m:val="b"/>
                      </m:rPr>
                      <w:rPr>
                        <w:rFonts w:ascii="Arial" w:hAnsi="Arial" w:eastAsia="宋体"/>
                        <w:b/>
                        <w:bCs/>
                        <w:sz w:val="18"/>
                        <w:lang w:eastAsia="zh-CN"/>
                      </w:rPr>
                      <m:t>PRS</m:t>
                    </m:r>
                  </w:ins>
                  <m:ctrlPr>
                    <w:ins w:id="4747" w:author="Iana Siomina" w:date="2024-09-25T21:14:00Z">
                      <w:rPr>
                        <w:rFonts w:ascii="Cambria Math" w:hAnsi="Cambria Math" w:eastAsia="宋体"/>
                        <w:b/>
                        <w:bCs/>
                        <w:i/>
                        <w:iCs/>
                        <w:sz w:val="18"/>
                        <w:lang w:val="en-US" w:eastAsia="zh-CN"/>
                      </w:rPr>
                    </w:ins>
                  </m:ctrlPr>
                </m:sup>
              </m:sSubSup>
            </m:oMath>
            <w:ins w:id="4748" w:author="Iana Siomina" w:date="2024-09-25T21:14:00Z">
              <w:r>
                <w:rPr>
                  <w:rFonts w:ascii="Arial" w:hAnsi="Arial" w:eastAsia="宋体"/>
                  <w:b/>
                  <w:sz w:val="18"/>
                  <w:lang w:eastAsia="zh-CN"/>
                </w:rPr>
                <w:t xml:space="preserve">)          </w:t>
              </w:r>
            </w:ins>
            <w:ins w:id="4749" w:author="Iana Siomina" w:date="2024-09-25T21:14:00Z">
              <w:r>
                <w:rPr>
                  <w:rFonts w:ascii="Arial" w:hAnsi="Arial" w:eastAsia="宋体"/>
                  <w:b/>
                  <w:sz w:val="18"/>
                  <w:vertAlign w:val="superscript"/>
                </w:rPr>
                <w:t>Note 2</w:t>
              </w:r>
            </w:ins>
          </w:p>
        </w:tc>
        <w:tc>
          <w:tcPr>
            <w:tcW w:w="2461" w:type="dxa"/>
            <w:gridSpan w:val="2"/>
            <w:tcBorders>
              <w:tl2br w:val="nil"/>
              <w:tr2bl w:val="nil"/>
            </w:tcBorders>
            <w:vAlign w:val="center"/>
          </w:tcPr>
          <w:p w14:paraId="4C65673F">
            <w:pPr>
              <w:keepNext/>
              <w:keepLines/>
              <w:spacing w:after="0"/>
              <w:jc w:val="center"/>
              <w:rPr>
                <w:ins w:id="4750" w:author="Iana Siomina" w:date="2024-09-25T21:14:00Z"/>
                <w:rFonts w:ascii="Arial" w:hAnsi="Arial" w:eastAsia="宋体"/>
                <w:b/>
                <w:sz w:val="18"/>
              </w:rPr>
            </w:pPr>
            <w:ins w:id="4751" w:author="Iana Siomina" w:date="2024-09-25T21:14:00Z">
              <w:r>
                <w:rPr>
                  <w:rFonts w:ascii="Arial" w:hAnsi="Arial" w:eastAsia="宋体"/>
                  <w:b/>
                  <w:sz w:val="18"/>
                </w:rPr>
                <w:t>Io</w:t>
              </w:r>
            </w:ins>
            <w:ins w:id="4752" w:author="Iana Siomina" w:date="2024-09-25T21:14:00Z">
              <w:r>
                <w:rPr>
                  <w:rFonts w:ascii="Arial" w:hAnsi="Arial" w:eastAsia="宋体"/>
                  <w:b/>
                  <w:sz w:val="18"/>
                  <w:vertAlign w:val="superscript"/>
                  <w:lang w:eastAsia="zh-CN"/>
                </w:rPr>
                <w:t xml:space="preserve"> Note 3</w:t>
              </w:r>
            </w:ins>
            <w:ins w:id="4753" w:author="Iana Siomina" w:date="2024-09-25T21:14:00Z">
              <w:r>
                <w:rPr>
                  <w:rFonts w:ascii="Arial" w:hAnsi="Arial" w:eastAsia="宋体"/>
                  <w:b/>
                  <w:sz w:val="18"/>
                </w:rPr>
                <w:t xml:space="preserve"> range</w:t>
              </w:r>
            </w:ins>
          </w:p>
        </w:tc>
      </w:tr>
      <w:tr w14:paraId="2B2645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54" w:author="Iana Siomina" w:date="2024-09-25T21:14:00Z"/>
        </w:trPr>
        <w:tc>
          <w:tcPr>
            <w:tcW w:w="1095" w:type="dxa"/>
            <w:vMerge w:val="continue"/>
            <w:tcBorders>
              <w:tl2br w:val="nil"/>
              <w:tr2bl w:val="nil"/>
            </w:tcBorders>
            <w:vAlign w:val="center"/>
          </w:tcPr>
          <w:p w14:paraId="73C6A827">
            <w:pPr>
              <w:keepNext/>
              <w:keepLines/>
              <w:spacing w:after="0"/>
              <w:jc w:val="center"/>
              <w:rPr>
                <w:ins w:id="4755" w:author="Iana Siomina" w:date="2024-09-25T21:14:00Z"/>
                <w:rFonts w:ascii="Arial" w:hAnsi="Arial" w:eastAsia="宋体"/>
                <w:b/>
                <w:sz w:val="18"/>
              </w:rPr>
            </w:pPr>
          </w:p>
        </w:tc>
        <w:tc>
          <w:tcPr>
            <w:tcW w:w="1047" w:type="dxa"/>
            <w:vMerge w:val="continue"/>
            <w:tcBorders>
              <w:tl2br w:val="nil"/>
              <w:tr2bl w:val="nil"/>
            </w:tcBorders>
            <w:vAlign w:val="center"/>
          </w:tcPr>
          <w:p w14:paraId="272DD163">
            <w:pPr>
              <w:keepNext/>
              <w:keepLines/>
              <w:spacing w:after="0"/>
              <w:jc w:val="center"/>
              <w:rPr>
                <w:ins w:id="4756" w:author="Iana Siomina" w:date="2024-09-25T21:14:00Z"/>
                <w:rFonts w:ascii="Arial" w:hAnsi="Arial" w:eastAsia="宋体"/>
                <w:b/>
                <w:sz w:val="18"/>
              </w:rPr>
            </w:pPr>
          </w:p>
        </w:tc>
        <w:tc>
          <w:tcPr>
            <w:tcW w:w="587" w:type="dxa"/>
            <w:vMerge w:val="continue"/>
            <w:tcBorders>
              <w:tl2br w:val="nil"/>
              <w:tr2bl w:val="nil"/>
            </w:tcBorders>
            <w:vAlign w:val="center"/>
          </w:tcPr>
          <w:p w14:paraId="23C68820">
            <w:pPr>
              <w:keepNext/>
              <w:keepLines/>
              <w:spacing w:after="0"/>
              <w:jc w:val="center"/>
              <w:rPr>
                <w:ins w:id="4757" w:author="Iana Siomina" w:date="2024-09-25T21:14:00Z"/>
                <w:rFonts w:ascii="Arial" w:hAnsi="Arial" w:eastAsia="宋体"/>
                <w:b/>
                <w:sz w:val="18"/>
                <w:lang w:eastAsia="zh-CN"/>
              </w:rPr>
            </w:pPr>
          </w:p>
        </w:tc>
        <w:tc>
          <w:tcPr>
            <w:tcW w:w="1116" w:type="dxa"/>
            <w:vMerge w:val="continue"/>
            <w:tcBorders>
              <w:tl2br w:val="nil"/>
              <w:tr2bl w:val="nil"/>
            </w:tcBorders>
            <w:vAlign w:val="center"/>
          </w:tcPr>
          <w:p w14:paraId="12610034">
            <w:pPr>
              <w:keepNext/>
              <w:keepLines/>
              <w:spacing w:after="0"/>
              <w:jc w:val="center"/>
              <w:rPr>
                <w:ins w:id="4758" w:author="Iana Siomina" w:date="2024-09-25T21:14:00Z"/>
                <w:rFonts w:ascii="Arial" w:hAnsi="Arial" w:eastAsia="宋体"/>
                <w:b/>
                <w:sz w:val="18"/>
              </w:rPr>
            </w:pPr>
          </w:p>
        </w:tc>
        <w:tc>
          <w:tcPr>
            <w:tcW w:w="1037" w:type="dxa"/>
            <w:vMerge w:val="continue"/>
            <w:tcBorders>
              <w:tl2br w:val="nil"/>
              <w:tr2bl w:val="nil"/>
            </w:tcBorders>
            <w:vAlign w:val="center"/>
          </w:tcPr>
          <w:p w14:paraId="2E5196CB">
            <w:pPr>
              <w:keepNext/>
              <w:keepLines/>
              <w:spacing w:after="0"/>
              <w:jc w:val="center"/>
              <w:rPr>
                <w:ins w:id="4759" w:author="Iana Siomina" w:date="2024-09-25T21:14:00Z"/>
                <w:rFonts w:ascii="Arial" w:hAnsi="Arial" w:eastAsia="宋体"/>
                <w:b/>
                <w:sz w:val="18"/>
                <w:lang w:eastAsia="zh-CN"/>
              </w:rPr>
            </w:pPr>
          </w:p>
        </w:tc>
        <w:tc>
          <w:tcPr>
            <w:tcW w:w="1037" w:type="dxa"/>
            <w:tcBorders>
              <w:tl2br w:val="nil"/>
              <w:tr2bl w:val="nil"/>
            </w:tcBorders>
            <w:vAlign w:val="center"/>
          </w:tcPr>
          <w:p w14:paraId="0B12C3AA">
            <w:pPr>
              <w:keepNext/>
              <w:keepLines/>
              <w:spacing w:after="0"/>
              <w:jc w:val="center"/>
              <w:rPr>
                <w:ins w:id="4760" w:author="Iana Siomina" w:date="2024-09-25T21:14:00Z"/>
                <w:rFonts w:ascii="Arial" w:hAnsi="Arial" w:eastAsia="宋体"/>
                <w:b/>
                <w:sz w:val="18"/>
              </w:rPr>
            </w:pPr>
            <w:ins w:id="4761" w:author="Iana Siomina" w:date="2024-09-25T21:14:00Z">
              <w:r>
                <w:rPr>
                  <w:rFonts w:ascii="Arial" w:hAnsi="Arial" w:eastAsia="宋体"/>
                  <w:b/>
                  <w:sz w:val="18"/>
                </w:rPr>
                <w:t xml:space="preserve">Minimum Io </w:t>
              </w:r>
            </w:ins>
          </w:p>
        </w:tc>
        <w:tc>
          <w:tcPr>
            <w:tcW w:w="1424" w:type="dxa"/>
            <w:tcBorders>
              <w:tl2br w:val="nil"/>
              <w:tr2bl w:val="nil"/>
            </w:tcBorders>
            <w:vAlign w:val="center"/>
          </w:tcPr>
          <w:p w14:paraId="69E90308">
            <w:pPr>
              <w:keepNext/>
              <w:keepLines/>
              <w:spacing w:after="0"/>
              <w:jc w:val="center"/>
              <w:rPr>
                <w:ins w:id="4762" w:author="Iana Siomina" w:date="2024-09-25T21:14:00Z"/>
                <w:rFonts w:ascii="Arial" w:hAnsi="Arial" w:eastAsia="宋体"/>
                <w:b/>
                <w:sz w:val="18"/>
              </w:rPr>
            </w:pPr>
            <w:ins w:id="4763" w:author="Iana Siomina" w:date="2024-09-25T21:14:00Z">
              <w:r>
                <w:rPr>
                  <w:rFonts w:ascii="Arial" w:hAnsi="Arial" w:eastAsia="宋体"/>
                  <w:b/>
                  <w:sz w:val="18"/>
                </w:rPr>
                <w:t>Maximum Io</w:t>
              </w:r>
            </w:ins>
          </w:p>
        </w:tc>
      </w:tr>
      <w:tr w14:paraId="39403E7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64" w:author="Iana Siomina" w:date="2024-09-25T21:14:00Z"/>
        </w:trPr>
        <w:tc>
          <w:tcPr>
            <w:tcW w:w="1095" w:type="dxa"/>
            <w:tcBorders>
              <w:tl2br w:val="nil"/>
              <w:tr2bl w:val="nil"/>
            </w:tcBorders>
            <w:vAlign w:val="center"/>
          </w:tcPr>
          <w:p w14:paraId="76468DBB">
            <w:pPr>
              <w:keepNext/>
              <w:keepLines/>
              <w:spacing w:after="0"/>
              <w:jc w:val="center"/>
              <w:rPr>
                <w:ins w:id="4765" w:author="Iana Siomina" w:date="2024-09-25T21:14:00Z"/>
                <w:rFonts w:ascii="Arial" w:hAnsi="Arial" w:eastAsia="宋体"/>
                <w:b/>
                <w:sz w:val="18"/>
              </w:rPr>
            </w:pPr>
            <w:ins w:id="4766" w:author="Iana Siomina" w:date="2024-09-25T21:14:00Z">
              <w:r>
                <w:rPr>
                  <w:rFonts w:ascii="Arial" w:hAnsi="Arial" w:eastAsia="宋体"/>
                  <w:b/>
                  <w:sz w:val="18"/>
                </w:rPr>
                <w:t>degree</w:t>
              </w:r>
            </w:ins>
            <w:ins w:id="4767" w:author="Iana Siomina" w:date="2024-09-25T21:14:00Z">
              <w:r>
                <w:rPr>
                  <w:rFonts w:ascii="Arial" w:hAnsi="Arial" w:eastAsia="宋体"/>
                  <w:b/>
                  <w:sz w:val="18"/>
                  <w:lang w:eastAsia="zh-CN"/>
                </w:rPr>
                <w:t xml:space="preserve"> </w:t>
              </w:r>
            </w:ins>
          </w:p>
        </w:tc>
        <w:tc>
          <w:tcPr>
            <w:tcW w:w="1047" w:type="dxa"/>
            <w:tcBorders>
              <w:tl2br w:val="nil"/>
              <w:tr2bl w:val="nil"/>
            </w:tcBorders>
            <w:vAlign w:val="center"/>
          </w:tcPr>
          <w:p w14:paraId="0BB82D88">
            <w:pPr>
              <w:keepNext/>
              <w:keepLines/>
              <w:spacing w:after="0"/>
              <w:jc w:val="center"/>
              <w:rPr>
                <w:ins w:id="4768" w:author="Iana Siomina" w:date="2024-09-25T21:14:00Z"/>
                <w:rFonts w:ascii="Arial" w:hAnsi="Arial" w:eastAsia="宋体"/>
                <w:b/>
                <w:sz w:val="18"/>
              </w:rPr>
            </w:pPr>
            <w:ins w:id="4769" w:author="Iana Siomina" w:date="2024-09-25T21:14:00Z">
              <w:r>
                <w:rPr>
                  <w:rFonts w:ascii="Arial" w:hAnsi="Arial" w:eastAsia="宋体"/>
                  <w:b/>
                  <w:sz w:val="18"/>
                </w:rPr>
                <w:t>degree</w:t>
              </w:r>
            </w:ins>
            <w:ins w:id="4770" w:author="Iana Siomina" w:date="2024-09-25T21:14:00Z">
              <w:r>
                <w:rPr>
                  <w:rFonts w:ascii="Arial" w:hAnsi="Arial" w:eastAsia="宋体"/>
                  <w:b/>
                  <w:sz w:val="18"/>
                  <w:lang w:eastAsia="zh-CN"/>
                </w:rPr>
                <w:t xml:space="preserve"> </w:t>
              </w:r>
            </w:ins>
          </w:p>
        </w:tc>
        <w:tc>
          <w:tcPr>
            <w:tcW w:w="587" w:type="dxa"/>
            <w:tcBorders>
              <w:tl2br w:val="nil"/>
              <w:tr2bl w:val="nil"/>
            </w:tcBorders>
            <w:vAlign w:val="center"/>
          </w:tcPr>
          <w:p w14:paraId="33B771C8">
            <w:pPr>
              <w:keepNext/>
              <w:keepLines/>
              <w:spacing w:after="0"/>
              <w:jc w:val="center"/>
              <w:rPr>
                <w:ins w:id="4771" w:author="Iana Siomina" w:date="2024-09-25T21:14:00Z"/>
                <w:rFonts w:ascii="Arial" w:hAnsi="Arial" w:eastAsia="宋体"/>
                <w:b/>
                <w:sz w:val="18"/>
                <w:lang w:eastAsia="zh-CN"/>
              </w:rPr>
            </w:pPr>
            <w:ins w:id="4772" w:author="Iana Siomina" w:date="2024-09-25T21:14:00Z">
              <w:r>
                <w:rPr>
                  <w:rFonts w:ascii="Arial" w:hAnsi="Arial" w:eastAsia="宋体"/>
                  <w:b/>
                  <w:sz w:val="18"/>
                  <w:lang w:eastAsia="zh-CN"/>
                </w:rPr>
                <w:t>kHz</w:t>
              </w:r>
            </w:ins>
          </w:p>
        </w:tc>
        <w:tc>
          <w:tcPr>
            <w:tcW w:w="1116" w:type="dxa"/>
            <w:tcBorders>
              <w:tl2br w:val="nil"/>
              <w:tr2bl w:val="nil"/>
            </w:tcBorders>
            <w:vAlign w:val="center"/>
          </w:tcPr>
          <w:p w14:paraId="1F94C20D">
            <w:pPr>
              <w:keepNext/>
              <w:keepLines/>
              <w:spacing w:after="0"/>
              <w:jc w:val="center"/>
              <w:rPr>
                <w:ins w:id="4773" w:author="Iana Siomina" w:date="2024-09-25T21:14:00Z"/>
                <w:rFonts w:ascii="Arial" w:hAnsi="Arial" w:eastAsia="宋体"/>
                <w:b/>
                <w:sz w:val="18"/>
              </w:rPr>
            </w:pPr>
            <w:ins w:id="4774" w:author="Iana Siomina" w:date="2024-11-03T01:21:00Z">
              <w:r>
                <w:rPr>
                  <w:rFonts w:ascii="Arial" w:hAnsi="Arial" w:eastAsia="宋体"/>
                  <w:b/>
                  <w:sz w:val="18"/>
                </w:rPr>
                <w:t>P</w:t>
              </w:r>
            </w:ins>
            <w:ins w:id="4775" w:author="Iana Siomina" w:date="2024-09-25T21:14:00Z">
              <w:r>
                <w:rPr>
                  <w:rFonts w:ascii="Arial" w:hAnsi="Arial" w:eastAsia="宋体"/>
                  <w:b/>
                  <w:sz w:val="18"/>
                </w:rPr>
                <w:t>RB</w:t>
              </w:r>
            </w:ins>
          </w:p>
        </w:tc>
        <w:tc>
          <w:tcPr>
            <w:tcW w:w="1037" w:type="dxa"/>
            <w:tcBorders>
              <w:tl2br w:val="nil"/>
              <w:tr2bl w:val="nil"/>
            </w:tcBorders>
            <w:vAlign w:val="center"/>
          </w:tcPr>
          <w:p w14:paraId="28E52FA3">
            <w:pPr>
              <w:keepNext/>
              <w:keepLines/>
              <w:spacing w:after="0"/>
              <w:jc w:val="center"/>
              <w:rPr>
                <w:ins w:id="4776" w:author="Iana Siomina" w:date="2024-09-25T21:14:00Z"/>
                <w:rFonts w:ascii="Arial" w:hAnsi="Arial" w:eastAsia="宋体"/>
                <w:b/>
                <w:sz w:val="18"/>
              </w:rPr>
            </w:pPr>
          </w:p>
        </w:tc>
        <w:tc>
          <w:tcPr>
            <w:tcW w:w="1037" w:type="dxa"/>
            <w:tcBorders>
              <w:tl2br w:val="nil"/>
              <w:tr2bl w:val="nil"/>
            </w:tcBorders>
            <w:vAlign w:val="center"/>
          </w:tcPr>
          <w:p w14:paraId="7B613B8E">
            <w:pPr>
              <w:keepNext/>
              <w:keepLines/>
              <w:spacing w:after="0"/>
              <w:jc w:val="center"/>
              <w:rPr>
                <w:ins w:id="4777" w:author="Iana Siomina" w:date="2024-09-25T21:14:00Z"/>
                <w:rFonts w:ascii="Arial" w:hAnsi="Arial" w:eastAsia="宋体"/>
                <w:b/>
                <w:sz w:val="18"/>
              </w:rPr>
            </w:pPr>
            <w:ins w:id="4778" w:author="Iana Siomina" w:date="2024-09-25T21:14:00Z">
              <w:r>
                <w:rPr>
                  <w:rFonts w:ascii="Arial" w:hAnsi="Arial" w:eastAsia="宋体"/>
                  <w:b/>
                  <w:sz w:val="18"/>
                </w:rPr>
                <w:t>dBm/SCS</w:t>
              </w:r>
            </w:ins>
            <w:ins w:id="4779" w:author="Iana Siomina" w:date="2024-09-25T21:14:00Z">
              <w:r>
                <w:rPr>
                  <w:rFonts w:ascii="Arial" w:hAnsi="Arial" w:eastAsia="宋体"/>
                  <w:b/>
                  <w:sz w:val="18"/>
                  <w:vertAlign w:val="superscript"/>
                  <w:lang w:eastAsia="zh-CN"/>
                </w:rPr>
                <w:t xml:space="preserve"> </w:t>
              </w:r>
            </w:ins>
          </w:p>
        </w:tc>
        <w:tc>
          <w:tcPr>
            <w:tcW w:w="1424" w:type="dxa"/>
            <w:tcBorders>
              <w:tl2br w:val="nil"/>
              <w:tr2bl w:val="nil"/>
            </w:tcBorders>
            <w:vAlign w:val="center"/>
          </w:tcPr>
          <w:p w14:paraId="5C36B164">
            <w:pPr>
              <w:keepNext/>
              <w:keepLines/>
              <w:spacing w:after="0"/>
              <w:jc w:val="center"/>
              <w:rPr>
                <w:ins w:id="4780" w:author="Iana Siomina" w:date="2024-09-25T21:14:00Z"/>
                <w:rFonts w:ascii="Arial" w:hAnsi="Arial" w:eastAsia="宋体"/>
                <w:b/>
                <w:sz w:val="18"/>
              </w:rPr>
            </w:pPr>
            <w:ins w:id="4781" w:author="Iana Siomina" w:date="2024-09-25T21:14:00Z">
              <w:r>
                <w:rPr>
                  <w:rFonts w:ascii="Arial" w:hAnsi="Arial" w:eastAsia="宋体"/>
                  <w:b/>
                  <w:sz w:val="18"/>
                </w:rPr>
                <w:t>dBm/BW</w:t>
              </w:r>
            </w:ins>
            <w:ins w:id="4782" w:author="Iana Siomina" w:date="2024-09-25T21:14:00Z">
              <w:r>
                <w:rPr>
                  <w:rFonts w:ascii="Arial" w:hAnsi="Arial" w:eastAsia="宋体"/>
                  <w:b/>
                  <w:sz w:val="18"/>
                  <w:vertAlign w:val="subscript"/>
                </w:rPr>
                <w:t>Channel</w:t>
              </w:r>
            </w:ins>
          </w:p>
        </w:tc>
      </w:tr>
      <w:tr w14:paraId="687D2B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783" w:author="Iana Siomina" w:date="2024-09-25T21:14:00Z"/>
        </w:trPr>
        <w:tc>
          <w:tcPr>
            <w:tcW w:w="1095" w:type="dxa"/>
            <w:tcBorders>
              <w:tl2br w:val="nil"/>
              <w:tr2bl w:val="nil"/>
            </w:tcBorders>
            <w:vAlign w:val="center"/>
          </w:tcPr>
          <w:p w14:paraId="70A84B37">
            <w:pPr>
              <w:keepNext/>
              <w:keepLines/>
              <w:spacing w:after="0"/>
              <w:jc w:val="center"/>
              <w:rPr>
                <w:ins w:id="4784" w:author="Iana Siomina" w:date="2024-09-25T21:14:00Z"/>
                <w:rFonts w:ascii="Arial" w:hAnsi="Arial" w:eastAsia="宋体"/>
                <w:b/>
                <w:sz w:val="16"/>
                <w:szCs w:val="16"/>
                <w:highlight w:val="none"/>
                <w:rPrChange w:id="4785" w:author="CATT" w:date="2024-11-19T17:59:06Z">
                  <w:rPr>
                    <w:ins w:id="4786" w:author="Iana Siomina" w:date="2024-09-25T21:14:00Z"/>
                    <w:rFonts w:ascii="Arial" w:hAnsi="Arial" w:eastAsia="宋体"/>
                    <w:b/>
                    <w:sz w:val="16"/>
                    <w:szCs w:val="16"/>
                    <w:highlight w:val="magenta"/>
                  </w:rPr>
                </w:rPrChange>
              </w:rPr>
            </w:pPr>
            <w:ins w:id="4787" w:author="Iana Siomina" w:date="2024-09-25T21:14:00Z">
              <w:del w:id="4788" w:author="CATT" w:date="2024-11-19T18:06:10Z">
                <w:r>
                  <w:rPr>
                    <w:rFonts w:ascii="Arial" w:hAnsi="Arial" w:eastAsia="宋体"/>
                    <w:sz w:val="18"/>
                    <w:highlight w:val="none"/>
                    <w:lang w:eastAsia="zh-CN"/>
                    <w:rPrChange w:id="4789" w:author="CATT" w:date="2024-11-19T17:59:06Z">
                      <w:rPr>
                        <w:rFonts w:ascii="Arial" w:hAnsi="Arial" w:eastAsia="宋体"/>
                        <w:sz w:val="18"/>
                        <w:highlight w:val="magenta"/>
                        <w:lang w:eastAsia="zh-CN"/>
                      </w:rPr>
                    </w:rPrChange>
                  </w:rPr>
                  <w:delText>[</w:delText>
                </w:r>
              </w:del>
            </w:ins>
            <w:ins w:id="4790" w:author="Iana Siomina" w:date="2024-09-25T21:14:00Z">
              <w:r>
                <w:rPr>
                  <w:rFonts w:ascii="Arial" w:hAnsi="Arial" w:eastAsia="宋体"/>
                  <w:sz w:val="18"/>
                  <w:highlight w:val="none"/>
                  <w:lang w:val="sv-SE" w:eastAsia="zh-CN"/>
                  <w:rPrChange w:id="4791" w:author="CATT" w:date="2024-11-19T17:59:06Z">
                    <w:rPr>
                      <w:rFonts w:ascii="Arial" w:hAnsi="Arial" w:eastAsia="宋体"/>
                      <w:sz w:val="18"/>
                      <w:highlight w:val="magenta"/>
                      <w:lang w:val="sv-SE" w:eastAsia="zh-CN"/>
                    </w:rPr>
                  </w:rPrChange>
                </w:rPr>
                <w:t>1</w:t>
              </w:r>
            </w:ins>
            <w:ins w:id="4792" w:author="Iana Siomina" w:date="2024-10-23T14:24:00Z">
              <w:r>
                <w:rPr>
                  <w:rFonts w:ascii="Arial" w:hAnsi="Arial" w:eastAsia="宋体"/>
                  <w:sz w:val="18"/>
                  <w:highlight w:val="none"/>
                  <w:lang w:val="sv-SE" w:eastAsia="zh-CN"/>
                  <w:rPrChange w:id="4793" w:author="CATT" w:date="2024-11-19T17:59:06Z">
                    <w:rPr>
                      <w:rFonts w:ascii="Arial" w:hAnsi="Arial" w:eastAsia="宋体"/>
                      <w:sz w:val="18"/>
                      <w:highlight w:val="magenta"/>
                      <w:lang w:val="sv-SE" w:eastAsia="zh-CN"/>
                    </w:rPr>
                  </w:rPrChange>
                </w:rPr>
                <w:t>4</w:t>
              </w:r>
            </w:ins>
            <w:ins w:id="4794" w:author="Iana Siomina" w:date="2024-09-25T21:14:00Z">
              <w:del w:id="4795" w:author="CATT" w:date="2024-11-19T18:06:09Z">
                <w:r>
                  <w:rPr>
                    <w:rFonts w:ascii="Arial" w:hAnsi="Arial" w:eastAsia="宋体"/>
                    <w:sz w:val="18"/>
                    <w:highlight w:val="none"/>
                    <w:lang w:eastAsia="zh-CN"/>
                    <w:rPrChange w:id="4796"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035A78D7">
            <w:pPr>
              <w:keepNext/>
              <w:keepLines/>
              <w:spacing w:after="0"/>
              <w:jc w:val="center"/>
              <w:rPr>
                <w:ins w:id="4797" w:author="Iana Siomina" w:date="2024-09-25T21:14:00Z"/>
                <w:rFonts w:ascii="Arial" w:hAnsi="Arial" w:eastAsia="宋体"/>
                <w:sz w:val="18"/>
                <w:highlight w:val="none"/>
                <w:lang w:eastAsia="zh-CN"/>
                <w:rPrChange w:id="4798" w:author="CATT" w:date="2024-11-19T17:59:06Z">
                  <w:rPr>
                    <w:ins w:id="4799" w:author="Iana Siomina" w:date="2024-09-25T21:14:00Z"/>
                    <w:rFonts w:ascii="Arial" w:hAnsi="Arial" w:eastAsia="宋体"/>
                    <w:sz w:val="18"/>
                    <w:highlight w:val="magenta"/>
                    <w:lang w:eastAsia="zh-CN"/>
                  </w:rPr>
                </w:rPrChange>
              </w:rPr>
            </w:pPr>
            <w:ins w:id="4800" w:author="Iana Siomina" w:date="2024-09-25T21:14:00Z">
              <w:del w:id="4801" w:author="CATT" w:date="2024-11-19T18:07:37Z">
                <w:r>
                  <w:rPr>
                    <w:rFonts w:ascii="Arial" w:hAnsi="Arial" w:eastAsia="宋体"/>
                    <w:sz w:val="18"/>
                    <w:highlight w:val="none"/>
                    <w:lang w:eastAsia="zh-CN"/>
                    <w:rPrChange w:id="4802" w:author="CATT" w:date="2024-11-19T17:59:06Z">
                      <w:rPr>
                        <w:rFonts w:ascii="Arial" w:hAnsi="Arial" w:eastAsia="宋体"/>
                        <w:sz w:val="18"/>
                        <w:highlight w:val="magenta"/>
                        <w:lang w:eastAsia="zh-CN"/>
                      </w:rPr>
                    </w:rPrChange>
                  </w:rPr>
                  <w:delText>[</w:delText>
                </w:r>
              </w:del>
            </w:ins>
            <w:ins w:id="4803" w:author="Iana Siomina" w:date="2024-10-23T14:24:00Z">
              <w:r>
                <w:rPr>
                  <w:rFonts w:ascii="Arial" w:hAnsi="Arial" w:eastAsia="宋体"/>
                  <w:sz w:val="18"/>
                  <w:highlight w:val="none"/>
                  <w:lang w:val="sv-SE" w:eastAsia="zh-CN"/>
                  <w:rPrChange w:id="4804" w:author="CATT" w:date="2024-11-19T17:59:06Z">
                    <w:rPr>
                      <w:rFonts w:ascii="Arial" w:hAnsi="Arial" w:eastAsia="宋体"/>
                      <w:sz w:val="18"/>
                      <w:highlight w:val="magenta"/>
                      <w:lang w:val="sv-SE" w:eastAsia="zh-CN"/>
                    </w:rPr>
                  </w:rPrChange>
                </w:rPr>
                <w:t>4</w:t>
              </w:r>
            </w:ins>
            <w:ins w:id="4805" w:author="Iana Siomina" w:date="2024-09-25T21:14:00Z">
              <w:del w:id="4806" w:author="CATT" w:date="2024-11-19T18:07:36Z">
                <w:r>
                  <w:rPr>
                    <w:rFonts w:ascii="Arial" w:hAnsi="Arial" w:eastAsia="宋体"/>
                    <w:sz w:val="18"/>
                    <w:highlight w:val="none"/>
                    <w:lang w:eastAsia="zh-CN"/>
                    <w:rPrChange w:id="4807" w:author="CATT" w:date="2024-11-19T17:59:06Z">
                      <w:rPr>
                        <w:rFonts w:ascii="Arial" w:hAnsi="Arial" w:eastAsia="宋体"/>
                        <w:sz w:val="18"/>
                        <w:highlight w:val="magenta"/>
                        <w:lang w:eastAsia="zh-CN"/>
                      </w:rPr>
                    </w:rPrChange>
                  </w:rPr>
                  <w:delText>]</w:delText>
                </w:r>
              </w:del>
            </w:ins>
          </w:p>
        </w:tc>
        <w:tc>
          <w:tcPr>
            <w:tcW w:w="587" w:type="dxa"/>
            <w:vMerge w:val="restart"/>
            <w:tcBorders>
              <w:tl2br w:val="nil"/>
              <w:tr2bl w:val="nil"/>
            </w:tcBorders>
            <w:vAlign w:val="center"/>
          </w:tcPr>
          <w:p w14:paraId="40DA8D52">
            <w:pPr>
              <w:keepNext/>
              <w:keepLines/>
              <w:spacing w:after="0"/>
              <w:jc w:val="center"/>
              <w:rPr>
                <w:ins w:id="4808" w:author="Iana Siomina" w:date="2024-09-25T21:14:00Z"/>
                <w:rFonts w:ascii="Arial" w:hAnsi="Arial" w:eastAsia="宋体"/>
                <w:sz w:val="18"/>
                <w:lang w:eastAsia="zh-CN"/>
              </w:rPr>
            </w:pPr>
            <w:ins w:id="4809" w:author="Iana Siomina" w:date="2024-09-25T21:14:00Z">
              <w:r>
                <w:rPr>
                  <w:rFonts w:hint="eastAsia" w:ascii="Arial" w:hAnsi="Arial" w:eastAsia="宋体"/>
                  <w:sz w:val="18"/>
                  <w:lang w:eastAsia="zh-CN"/>
                </w:rPr>
                <w:t>6</w:t>
              </w:r>
            </w:ins>
            <w:ins w:id="4810" w:author="Iana Siomina" w:date="2024-09-25T21:14:00Z">
              <w:r>
                <w:rPr>
                  <w:rFonts w:ascii="Arial" w:hAnsi="Arial" w:eastAsia="宋体"/>
                  <w:sz w:val="18"/>
                  <w:lang w:eastAsia="zh-CN"/>
                </w:rPr>
                <w:t>0</w:t>
              </w:r>
            </w:ins>
          </w:p>
        </w:tc>
        <w:tc>
          <w:tcPr>
            <w:tcW w:w="1116" w:type="dxa"/>
            <w:tcBorders>
              <w:tl2br w:val="nil"/>
              <w:tr2bl w:val="nil"/>
            </w:tcBorders>
            <w:vAlign w:val="center"/>
          </w:tcPr>
          <w:p w14:paraId="1B6C6BFE">
            <w:pPr>
              <w:keepNext/>
              <w:keepLines/>
              <w:spacing w:after="0"/>
              <w:jc w:val="center"/>
              <w:rPr>
                <w:ins w:id="4811" w:author="Iana Siomina" w:date="2024-09-25T21:14:00Z"/>
                <w:rFonts w:ascii="Arial" w:hAnsi="Arial" w:eastAsia="宋体"/>
                <w:b/>
                <w:sz w:val="16"/>
                <w:szCs w:val="16"/>
              </w:rPr>
            </w:pPr>
            <w:ins w:id="4812" w:author="Iana Siomina" w:date="2024-09-25T21:14:00Z">
              <w:r>
                <w:rPr>
                  <w:rFonts w:ascii="Arial" w:hAnsi="Arial" w:eastAsia="宋体"/>
                  <w:sz w:val="18"/>
                </w:rPr>
                <w:t>≥ 24</w:t>
              </w:r>
            </w:ins>
          </w:p>
        </w:tc>
        <w:tc>
          <w:tcPr>
            <w:tcW w:w="1037" w:type="dxa"/>
            <w:tcBorders>
              <w:tl2br w:val="nil"/>
              <w:tr2bl w:val="nil"/>
            </w:tcBorders>
            <w:vAlign w:val="center"/>
          </w:tcPr>
          <w:p w14:paraId="2977A3A6">
            <w:pPr>
              <w:keepNext/>
              <w:keepLines/>
              <w:spacing w:after="0"/>
              <w:jc w:val="center"/>
              <w:rPr>
                <w:ins w:id="4813" w:author="Iana Siomina" w:date="2024-09-25T21:14:00Z"/>
                <w:rFonts w:ascii="Arial" w:hAnsi="Arial" w:eastAsia="宋体"/>
                <w:b/>
                <w:sz w:val="18"/>
              </w:rPr>
            </w:pPr>
            <w:ins w:id="4814" w:author="Iana Siomina" w:date="2024-09-25T21:14:00Z">
              <w:r>
                <w:rPr>
                  <w:rFonts w:ascii="Arial" w:hAnsi="Arial" w:eastAsia="宋体" w:cs="Arial"/>
                  <w:sz w:val="18"/>
                </w:rPr>
                <w:t>≥ 4</w:t>
              </w:r>
            </w:ins>
          </w:p>
        </w:tc>
        <w:tc>
          <w:tcPr>
            <w:tcW w:w="1037" w:type="dxa"/>
            <w:tcBorders>
              <w:tl2br w:val="nil"/>
              <w:tr2bl w:val="nil"/>
            </w:tcBorders>
            <w:vAlign w:val="center"/>
          </w:tcPr>
          <w:p w14:paraId="6DCDEFDE">
            <w:pPr>
              <w:keepNext/>
              <w:keepLines/>
              <w:spacing w:after="0"/>
              <w:jc w:val="center"/>
              <w:rPr>
                <w:ins w:id="4815" w:author="Iana Siomina" w:date="2024-09-25T21:14:00Z"/>
                <w:rFonts w:ascii="Arial" w:hAnsi="Arial" w:eastAsia="宋体"/>
                <w:b/>
                <w:sz w:val="16"/>
                <w:szCs w:val="16"/>
              </w:rPr>
            </w:pPr>
            <w:ins w:id="4816" w:author="Iana Siomina" w:date="2024-09-25T21:14:00Z">
              <w:r>
                <w:rPr>
                  <w:rFonts w:ascii="Arial" w:hAnsi="Arial" w:eastAsia="宋体"/>
                  <w:sz w:val="18"/>
                </w:rPr>
                <w:t xml:space="preserve">Same value as PRS_RP in </w:t>
              </w:r>
            </w:ins>
            <w:ins w:id="4817" w:author="Iana Siomina" w:date="2024-11-03T01:53:00Z">
              <w:r>
                <w:rPr>
                  <w:rFonts w:ascii="Arial" w:hAnsi="Arial" w:eastAsia="宋体"/>
                  <w:sz w:val="18"/>
                </w:rPr>
                <w:t>table</w:t>
              </w:r>
            </w:ins>
            <w:ins w:id="4818" w:author="Iana Siomina" w:date="2024-09-25T21:14:00Z">
              <w:r>
                <w:rPr>
                  <w:rFonts w:ascii="Arial" w:hAnsi="Arial" w:eastAsia="宋体"/>
                  <w:sz w:val="18"/>
                </w:rPr>
                <w:t xml:space="preserve"> B.2.</w:t>
              </w:r>
            </w:ins>
            <w:ins w:id="4819" w:author="Iana Siomina" w:date="2024-09-25T21:14:00Z">
              <w:r>
                <w:rPr>
                  <w:rFonts w:hint="eastAsia" w:ascii="Arial" w:hAnsi="Arial" w:eastAsia="宋体"/>
                  <w:sz w:val="18"/>
                  <w:lang w:eastAsia="zh-CN"/>
                </w:rPr>
                <w:t>14</w:t>
              </w:r>
            </w:ins>
            <w:ins w:id="4820" w:author="Iana Siomina" w:date="2024-09-25T21:14:00Z">
              <w:r>
                <w:rPr>
                  <w:rFonts w:ascii="Arial" w:hAnsi="Arial" w:eastAsia="宋体"/>
                  <w:sz w:val="18"/>
                </w:rPr>
                <w:t>-2, according to UE Power class, operating band and angle of arrival</w:t>
              </w:r>
            </w:ins>
          </w:p>
        </w:tc>
        <w:tc>
          <w:tcPr>
            <w:tcW w:w="1424" w:type="dxa"/>
            <w:tcBorders>
              <w:tl2br w:val="nil"/>
              <w:tr2bl w:val="nil"/>
            </w:tcBorders>
            <w:vAlign w:val="center"/>
          </w:tcPr>
          <w:p w14:paraId="10780C51">
            <w:pPr>
              <w:keepNext/>
              <w:keepLines/>
              <w:spacing w:after="0"/>
              <w:jc w:val="center"/>
              <w:rPr>
                <w:ins w:id="4821" w:author="Iana Siomina" w:date="2024-09-25T21:14:00Z"/>
                <w:rFonts w:ascii="Arial" w:hAnsi="Arial" w:eastAsia="宋体"/>
                <w:b/>
                <w:sz w:val="16"/>
                <w:szCs w:val="16"/>
              </w:rPr>
            </w:pPr>
            <w:ins w:id="4822" w:author="Iana Siomina" w:date="2024-09-25T21:14:00Z">
              <w:r>
                <w:rPr>
                  <w:rFonts w:ascii="Arial" w:hAnsi="Arial" w:eastAsia="宋体"/>
                  <w:sz w:val="18"/>
                  <w:lang w:eastAsia="zh-CN"/>
                </w:rPr>
                <w:t>-50</w:t>
              </w:r>
            </w:ins>
          </w:p>
        </w:tc>
      </w:tr>
      <w:tr w14:paraId="00ED4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23" w:author="Iana Siomina" w:date="2024-09-25T21:14:00Z"/>
        </w:trPr>
        <w:tc>
          <w:tcPr>
            <w:tcW w:w="1095" w:type="dxa"/>
            <w:tcBorders>
              <w:tl2br w:val="nil"/>
              <w:tr2bl w:val="nil"/>
            </w:tcBorders>
            <w:vAlign w:val="center"/>
          </w:tcPr>
          <w:p w14:paraId="250865C0">
            <w:pPr>
              <w:keepNext/>
              <w:keepLines/>
              <w:spacing w:after="0"/>
              <w:jc w:val="center"/>
              <w:rPr>
                <w:ins w:id="4824" w:author="Iana Siomina" w:date="2024-09-25T21:14:00Z"/>
                <w:rFonts w:ascii="Arial" w:hAnsi="Arial" w:eastAsia="宋体"/>
                <w:b/>
                <w:sz w:val="16"/>
                <w:szCs w:val="16"/>
                <w:highlight w:val="none"/>
                <w:rPrChange w:id="4825" w:author="CATT" w:date="2024-11-19T17:59:06Z">
                  <w:rPr>
                    <w:ins w:id="4826" w:author="Iana Siomina" w:date="2024-09-25T21:14:00Z"/>
                    <w:rFonts w:ascii="Arial" w:hAnsi="Arial" w:eastAsia="宋体"/>
                    <w:b/>
                    <w:sz w:val="16"/>
                    <w:szCs w:val="16"/>
                    <w:highlight w:val="magenta"/>
                  </w:rPr>
                </w:rPrChange>
              </w:rPr>
            </w:pPr>
            <w:ins w:id="4827" w:author="Iana Siomina" w:date="2024-09-25T21:14:00Z">
              <w:del w:id="4828" w:author="CATT" w:date="2024-11-19T18:06:15Z">
                <w:r>
                  <w:rPr>
                    <w:rFonts w:ascii="Arial" w:hAnsi="Arial" w:eastAsia="宋体"/>
                    <w:sz w:val="18"/>
                    <w:highlight w:val="none"/>
                    <w:lang w:eastAsia="zh-CN"/>
                    <w:rPrChange w:id="4829" w:author="CATT" w:date="2024-11-19T17:59:06Z">
                      <w:rPr>
                        <w:rFonts w:ascii="Arial" w:hAnsi="Arial" w:eastAsia="宋体"/>
                        <w:sz w:val="18"/>
                        <w:highlight w:val="magenta"/>
                        <w:lang w:eastAsia="zh-CN"/>
                      </w:rPr>
                    </w:rPrChange>
                  </w:rPr>
                  <w:delText>[</w:delText>
                </w:r>
              </w:del>
            </w:ins>
            <w:ins w:id="4830" w:author="Iana Siomina" w:date="2024-09-25T21:14:00Z">
              <w:r>
                <w:rPr>
                  <w:rFonts w:ascii="Arial" w:hAnsi="Arial" w:eastAsia="宋体"/>
                  <w:sz w:val="18"/>
                  <w:highlight w:val="none"/>
                  <w:lang w:val="sv-SE" w:eastAsia="zh-CN"/>
                  <w:rPrChange w:id="4831" w:author="CATT" w:date="2024-11-19T17:59:06Z">
                    <w:rPr>
                      <w:rFonts w:ascii="Arial" w:hAnsi="Arial" w:eastAsia="宋体"/>
                      <w:sz w:val="18"/>
                      <w:highlight w:val="magenta"/>
                      <w:lang w:val="sv-SE" w:eastAsia="zh-CN"/>
                    </w:rPr>
                  </w:rPrChange>
                </w:rPr>
                <w:t>8</w:t>
              </w:r>
            </w:ins>
            <w:ins w:id="4832" w:author="Iana Siomina" w:date="2024-09-25T21:14:00Z">
              <w:del w:id="4833" w:author="CATT" w:date="2024-11-19T18:06:12Z">
                <w:r>
                  <w:rPr>
                    <w:rFonts w:ascii="Arial" w:hAnsi="Arial" w:eastAsia="宋体"/>
                    <w:sz w:val="18"/>
                    <w:highlight w:val="none"/>
                    <w:lang w:eastAsia="zh-CN"/>
                    <w:rPrChange w:id="4834"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4E342D86">
            <w:pPr>
              <w:keepNext/>
              <w:keepLines/>
              <w:spacing w:after="0"/>
              <w:jc w:val="center"/>
              <w:rPr>
                <w:ins w:id="4835" w:author="Iana Siomina" w:date="2024-09-25T21:14:00Z"/>
                <w:rFonts w:ascii="Arial" w:hAnsi="Arial" w:eastAsia="宋体"/>
                <w:sz w:val="18"/>
                <w:highlight w:val="none"/>
                <w:lang w:eastAsia="zh-CN"/>
                <w:rPrChange w:id="4836" w:author="CATT" w:date="2024-11-19T17:59:06Z">
                  <w:rPr>
                    <w:ins w:id="4837" w:author="Iana Siomina" w:date="2024-09-25T21:14:00Z"/>
                    <w:rFonts w:ascii="Arial" w:hAnsi="Arial" w:eastAsia="宋体"/>
                    <w:sz w:val="18"/>
                    <w:highlight w:val="magenta"/>
                    <w:lang w:eastAsia="zh-CN"/>
                  </w:rPr>
                </w:rPrChange>
              </w:rPr>
            </w:pPr>
            <w:ins w:id="4838" w:author="Iana Siomina" w:date="2024-09-25T21:14:00Z">
              <w:del w:id="4839" w:author="CATT" w:date="2024-11-19T18:07:39Z">
                <w:r>
                  <w:rPr>
                    <w:rFonts w:ascii="Arial" w:hAnsi="Arial" w:eastAsia="宋体"/>
                    <w:sz w:val="18"/>
                    <w:highlight w:val="none"/>
                    <w:lang w:eastAsia="zh-CN"/>
                    <w:rPrChange w:id="4840" w:author="CATT" w:date="2024-11-19T17:59:06Z">
                      <w:rPr>
                        <w:rFonts w:ascii="Arial" w:hAnsi="Arial" w:eastAsia="宋体"/>
                        <w:sz w:val="18"/>
                        <w:highlight w:val="magenta"/>
                        <w:lang w:eastAsia="zh-CN"/>
                      </w:rPr>
                    </w:rPrChange>
                  </w:rPr>
                  <w:delText>[</w:delText>
                </w:r>
              </w:del>
            </w:ins>
            <w:ins w:id="4841" w:author="Iana Siomina" w:date="2024-09-25T21:14:00Z">
              <w:r>
                <w:rPr>
                  <w:rFonts w:ascii="Arial" w:hAnsi="Arial" w:eastAsia="宋体"/>
                  <w:sz w:val="18"/>
                  <w:highlight w:val="none"/>
                  <w:lang w:val="sv-SE" w:eastAsia="zh-CN"/>
                  <w:rPrChange w:id="4842" w:author="CATT" w:date="2024-11-19T17:59:06Z">
                    <w:rPr>
                      <w:rFonts w:ascii="Arial" w:hAnsi="Arial" w:eastAsia="宋体"/>
                      <w:sz w:val="18"/>
                      <w:highlight w:val="magenta"/>
                      <w:lang w:val="sv-SE" w:eastAsia="zh-CN"/>
                    </w:rPr>
                  </w:rPrChange>
                </w:rPr>
                <w:t>4</w:t>
              </w:r>
            </w:ins>
            <w:ins w:id="4843" w:author="Iana Siomina" w:date="2024-09-25T21:14:00Z">
              <w:del w:id="4844" w:author="CATT" w:date="2024-11-19T18:07:38Z">
                <w:r>
                  <w:rPr>
                    <w:rFonts w:ascii="Arial" w:hAnsi="Arial" w:eastAsia="宋体"/>
                    <w:sz w:val="18"/>
                    <w:highlight w:val="none"/>
                    <w:lang w:eastAsia="zh-CN"/>
                    <w:rPrChange w:id="4845" w:author="CATT" w:date="2024-11-19T17:59:06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42C33F0D">
            <w:pPr>
              <w:keepNext/>
              <w:keepLines/>
              <w:spacing w:after="0"/>
              <w:jc w:val="center"/>
              <w:rPr>
                <w:ins w:id="4846" w:author="Iana Siomina" w:date="2024-09-25T21:14:00Z"/>
                <w:rFonts w:ascii="Arial" w:hAnsi="Arial" w:eastAsia="宋体"/>
                <w:b/>
                <w:sz w:val="18"/>
                <w:lang w:eastAsia="zh-CN"/>
              </w:rPr>
            </w:pPr>
          </w:p>
        </w:tc>
        <w:tc>
          <w:tcPr>
            <w:tcW w:w="1116" w:type="dxa"/>
            <w:tcBorders>
              <w:tl2br w:val="nil"/>
              <w:tr2bl w:val="nil"/>
            </w:tcBorders>
            <w:vAlign w:val="center"/>
          </w:tcPr>
          <w:p w14:paraId="5756B99A">
            <w:pPr>
              <w:keepNext/>
              <w:keepLines/>
              <w:spacing w:after="0"/>
              <w:jc w:val="center"/>
              <w:rPr>
                <w:ins w:id="4847" w:author="Iana Siomina" w:date="2024-09-25T21:14:00Z"/>
                <w:rFonts w:ascii="Arial" w:hAnsi="Arial" w:eastAsia="宋体"/>
                <w:b/>
                <w:sz w:val="16"/>
                <w:szCs w:val="16"/>
              </w:rPr>
            </w:pPr>
            <w:ins w:id="4848" w:author="Iana Siomina" w:date="2024-09-25T21:14:00Z">
              <w:r>
                <w:rPr>
                  <w:rFonts w:ascii="Arial" w:hAnsi="Arial" w:eastAsia="宋体"/>
                  <w:sz w:val="18"/>
                </w:rPr>
                <w:t>≥ 64</w:t>
              </w:r>
            </w:ins>
          </w:p>
        </w:tc>
        <w:tc>
          <w:tcPr>
            <w:tcW w:w="1037" w:type="dxa"/>
            <w:tcBorders>
              <w:tl2br w:val="nil"/>
              <w:tr2bl w:val="nil"/>
            </w:tcBorders>
            <w:vAlign w:val="center"/>
          </w:tcPr>
          <w:p w14:paraId="351B27A8">
            <w:pPr>
              <w:keepNext/>
              <w:keepLines/>
              <w:spacing w:after="0"/>
              <w:jc w:val="center"/>
              <w:rPr>
                <w:ins w:id="4849" w:author="Iana Siomina" w:date="2024-09-25T21:14:00Z"/>
                <w:rFonts w:ascii="Arial" w:hAnsi="Arial" w:eastAsia="宋体"/>
                <w:b/>
                <w:sz w:val="18"/>
              </w:rPr>
            </w:pPr>
            <w:ins w:id="4850" w:author="Iana Siomina" w:date="2024-09-25T21:14:00Z">
              <w:r>
                <w:rPr>
                  <w:rFonts w:ascii="Arial" w:hAnsi="Arial" w:eastAsia="宋体" w:cs="Arial"/>
                  <w:sz w:val="18"/>
                </w:rPr>
                <w:t>≥ 1</w:t>
              </w:r>
            </w:ins>
          </w:p>
        </w:tc>
        <w:tc>
          <w:tcPr>
            <w:tcW w:w="1037" w:type="dxa"/>
            <w:tcBorders>
              <w:tl2br w:val="nil"/>
              <w:tr2bl w:val="nil"/>
            </w:tcBorders>
            <w:vAlign w:val="center"/>
          </w:tcPr>
          <w:p w14:paraId="6DCD2248">
            <w:pPr>
              <w:keepNext/>
              <w:keepLines/>
              <w:spacing w:after="0"/>
              <w:jc w:val="center"/>
              <w:rPr>
                <w:ins w:id="4851" w:author="Iana Siomina" w:date="2024-09-25T21:14:00Z"/>
                <w:rFonts w:ascii="Arial" w:hAnsi="Arial" w:eastAsia="宋体"/>
                <w:b/>
                <w:sz w:val="16"/>
                <w:szCs w:val="16"/>
              </w:rPr>
            </w:pPr>
            <w:ins w:id="4852" w:author="Iana Siomina" w:date="2024-09-25T21:14:00Z">
              <w:r>
                <w:rPr>
                  <w:rFonts w:ascii="Arial" w:hAnsi="Arial" w:eastAsia="宋体"/>
                  <w:sz w:val="18"/>
                </w:rPr>
                <w:t>Note 4</w:t>
              </w:r>
            </w:ins>
          </w:p>
        </w:tc>
        <w:tc>
          <w:tcPr>
            <w:tcW w:w="1424" w:type="dxa"/>
            <w:tcBorders>
              <w:tl2br w:val="nil"/>
              <w:tr2bl w:val="nil"/>
            </w:tcBorders>
            <w:vAlign w:val="center"/>
          </w:tcPr>
          <w:p w14:paraId="71A92495">
            <w:pPr>
              <w:keepNext/>
              <w:keepLines/>
              <w:spacing w:after="0"/>
              <w:jc w:val="center"/>
              <w:rPr>
                <w:ins w:id="4853" w:author="Iana Siomina" w:date="2024-09-25T21:14:00Z"/>
                <w:rFonts w:ascii="Arial" w:hAnsi="Arial" w:eastAsia="宋体"/>
                <w:b/>
                <w:sz w:val="16"/>
                <w:szCs w:val="16"/>
              </w:rPr>
            </w:pPr>
            <w:ins w:id="4854" w:author="Iana Siomina" w:date="2024-09-25T21:14:00Z">
              <w:r>
                <w:rPr>
                  <w:rFonts w:ascii="Arial" w:hAnsi="Arial" w:eastAsia="宋体"/>
                  <w:sz w:val="18"/>
                </w:rPr>
                <w:t>Note 4</w:t>
              </w:r>
            </w:ins>
          </w:p>
        </w:tc>
      </w:tr>
      <w:tr w14:paraId="403E1D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855" w:author="Iana Siomina" w:date="2024-09-25T21:14:00Z"/>
        </w:trPr>
        <w:tc>
          <w:tcPr>
            <w:tcW w:w="1095" w:type="dxa"/>
            <w:tcBorders>
              <w:tl2br w:val="nil"/>
              <w:tr2bl w:val="nil"/>
            </w:tcBorders>
            <w:vAlign w:val="center"/>
          </w:tcPr>
          <w:p w14:paraId="2AF70299">
            <w:pPr>
              <w:keepNext/>
              <w:keepLines/>
              <w:spacing w:after="0"/>
              <w:jc w:val="center"/>
              <w:rPr>
                <w:ins w:id="4856" w:author="Iana Siomina" w:date="2024-09-25T21:14:00Z"/>
                <w:rFonts w:ascii="Arial" w:hAnsi="Arial" w:eastAsia="宋体"/>
                <w:sz w:val="18"/>
                <w:highlight w:val="none"/>
                <w:lang w:eastAsia="zh-CN"/>
                <w:rPrChange w:id="4857" w:author="CATT" w:date="2024-11-19T17:59:06Z">
                  <w:rPr>
                    <w:ins w:id="4858" w:author="Iana Siomina" w:date="2024-09-25T21:14:00Z"/>
                    <w:rFonts w:ascii="Arial" w:hAnsi="Arial" w:eastAsia="宋体"/>
                    <w:sz w:val="18"/>
                    <w:highlight w:val="magenta"/>
                    <w:lang w:eastAsia="zh-CN"/>
                  </w:rPr>
                </w:rPrChange>
              </w:rPr>
            </w:pPr>
            <w:ins w:id="4859" w:author="Iana Siomina" w:date="2024-09-25T21:14:00Z">
              <w:del w:id="4860" w:author="CATT" w:date="2024-11-19T18:06:18Z">
                <w:r>
                  <w:rPr>
                    <w:rFonts w:ascii="Arial" w:hAnsi="Arial" w:eastAsia="宋体"/>
                    <w:sz w:val="18"/>
                    <w:highlight w:val="none"/>
                    <w:lang w:eastAsia="zh-CN"/>
                    <w:rPrChange w:id="4861" w:author="CATT" w:date="2024-11-19T17:59:06Z">
                      <w:rPr>
                        <w:rFonts w:ascii="Arial" w:hAnsi="Arial" w:eastAsia="宋体"/>
                        <w:sz w:val="18"/>
                        <w:highlight w:val="magenta"/>
                        <w:lang w:eastAsia="zh-CN"/>
                      </w:rPr>
                    </w:rPrChange>
                  </w:rPr>
                  <w:delText>[</w:delText>
                </w:r>
              </w:del>
            </w:ins>
            <w:ins w:id="4862" w:author="Iana Siomina" w:date="2024-09-25T21:14:00Z">
              <w:r>
                <w:rPr>
                  <w:rFonts w:ascii="Arial" w:hAnsi="Arial" w:eastAsia="宋体"/>
                  <w:sz w:val="18"/>
                  <w:highlight w:val="none"/>
                  <w:lang w:val="sv-SE" w:eastAsia="zh-CN"/>
                  <w:rPrChange w:id="4863" w:author="CATT" w:date="2024-11-19T17:59:06Z">
                    <w:rPr>
                      <w:rFonts w:ascii="Arial" w:hAnsi="Arial" w:eastAsia="宋体"/>
                      <w:sz w:val="18"/>
                      <w:highlight w:val="magenta"/>
                      <w:lang w:val="sv-SE" w:eastAsia="zh-CN"/>
                    </w:rPr>
                  </w:rPrChange>
                </w:rPr>
                <w:t>6</w:t>
              </w:r>
            </w:ins>
            <w:ins w:id="4864" w:author="Iana Siomina" w:date="2024-09-25T21:14:00Z">
              <w:del w:id="4865" w:author="CATT" w:date="2024-11-19T18:06:16Z">
                <w:r>
                  <w:rPr>
                    <w:rFonts w:ascii="Arial" w:hAnsi="Arial" w:eastAsia="宋体"/>
                    <w:sz w:val="18"/>
                    <w:highlight w:val="none"/>
                    <w:lang w:eastAsia="zh-CN"/>
                    <w:rPrChange w:id="4866"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612B75A8">
            <w:pPr>
              <w:keepNext/>
              <w:keepLines/>
              <w:spacing w:after="0"/>
              <w:jc w:val="center"/>
              <w:rPr>
                <w:ins w:id="4867" w:author="Iana Siomina" w:date="2024-09-25T21:14:00Z"/>
                <w:rFonts w:ascii="Arial" w:hAnsi="Arial" w:eastAsia="宋体"/>
                <w:sz w:val="18"/>
                <w:highlight w:val="none"/>
                <w:lang w:eastAsia="zh-CN"/>
                <w:rPrChange w:id="4868" w:author="CATT" w:date="2024-11-19T17:59:06Z">
                  <w:rPr>
                    <w:ins w:id="4869" w:author="Iana Siomina" w:date="2024-09-25T21:14:00Z"/>
                    <w:rFonts w:ascii="Arial" w:hAnsi="Arial" w:eastAsia="宋体"/>
                    <w:sz w:val="18"/>
                    <w:highlight w:val="magenta"/>
                    <w:lang w:eastAsia="zh-CN"/>
                  </w:rPr>
                </w:rPrChange>
              </w:rPr>
            </w:pPr>
            <w:ins w:id="4870" w:author="Iana Siomina" w:date="2024-09-25T21:14:00Z">
              <w:del w:id="4871" w:author="CATT" w:date="2024-11-19T18:07:42Z">
                <w:r>
                  <w:rPr>
                    <w:rFonts w:ascii="Arial" w:hAnsi="Arial" w:eastAsia="宋体"/>
                    <w:sz w:val="18"/>
                    <w:highlight w:val="none"/>
                    <w:lang w:eastAsia="zh-CN"/>
                    <w:rPrChange w:id="4872" w:author="CATT" w:date="2024-11-19T17:59:06Z">
                      <w:rPr>
                        <w:rFonts w:ascii="Arial" w:hAnsi="Arial" w:eastAsia="宋体"/>
                        <w:sz w:val="18"/>
                        <w:highlight w:val="magenta"/>
                        <w:lang w:eastAsia="zh-CN"/>
                      </w:rPr>
                    </w:rPrChange>
                  </w:rPr>
                  <w:delText>[</w:delText>
                </w:r>
              </w:del>
            </w:ins>
            <w:ins w:id="4873" w:author="Iana Siomina" w:date="2024-09-25T21:14:00Z">
              <w:r>
                <w:rPr>
                  <w:rFonts w:ascii="Arial" w:hAnsi="Arial" w:eastAsia="宋体"/>
                  <w:sz w:val="18"/>
                  <w:highlight w:val="none"/>
                  <w:lang w:val="sv-SE" w:eastAsia="zh-CN"/>
                  <w:rPrChange w:id="4874" w:author="CATT" w:date="2024-11-19T17:59:06Z">
                    <w:rPr>
                      <w:rFonts w:ascii="Arial" w:hAnsi="Arial" w:eastAsia="宋体"/>
                      <w:sz w:val="18"/>
                      <w:highlight w:val="magenta"/>
                      <w:lang w:val="sv-SE" w:eastAsia="zh-CN"/>
                    </w:rPr>
                  </w:rPrChange>
                </w:rPr>
                <w:t>3</w:t>
              </w:r>
            </w:ins>
            <w:ins w:id="4875" w:author="Iana Siomina" w:date="2024-09-25T21:14:00Z">
              <w:del w:id="4876" w:author="CATT" w:date="2024-11-19T18:07:41Z">
                <w:r>
                  <w:rPr>
                    <w:rFonts w:ascii="Arial" w:hAnsi="Arial" w:eastAsia="宋体"/>
                    <w:sz w:val="18"/>
                    <w:highlight w:val="none"/>
                    <w:lang w:eastAsia="zh-CN"/>
                    <w:rPrChange w:id="4877" w:author="CATT" w:date="2024-11-19T17:59:06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5B4D9DB6">
            <w:pPr>
              <w:keepNext/>
              <w:keepLines/>
              <w:spacing w:after="0"/>
              <w:jc w:val="center"/>
              <w:rPr>
                <w:ins w:id="4878" w:author="Iana Siomina" w:date="2024-09-25T21:14:00Z"/>
                <w:rFonts w:ascii="Arial" w:hAnsi="Arial" w:eastAsia="宋体"/>
                <w:b/>
                <w:sz w:val="18"/>
                <w:lang w:eastAsia="zh-CN"/>
              </w:rPr>
            </w:pPr>
          </w:p>
        </w:tc>
        <w:tc>
          <w:tcPr>
            <w:tcW w:w="1116" w:type="dxa"/>
            <w:tcBorders>
              <w:tl2br w:val="nil"/>
              <w:tr2bl w:val="nil"/>
            </w:tcBorders>
            <w:vAlign w:val="center"/>
          </w:tcPr>
          <w:p w14:paraId="4BA83206">
            <w:pPr>
              <w:keepNext/>
              <w:keepLines/>
              <w:spacing w:after="0"/>
              <w:jc w:val="center"/>
              <w:rPr>
                <w:ins w:id="4879" w:author="Iana Siomina" w:date="2024-09-25T21:14:00Z"/>
                <w:rFonts w:ascii="Arial" w:hAnsi="Arial" w:eastAsia="宋体"/>
                <w:sz w:val="18"/>
              </w:rPr>
            </w:pPr>
            <w:ins w:id="4880" w:author="Iana Siomina" w:date="2024-09-25T21:14:00Z">
              <w:r>
                <w:rPr>
                  <w:rFonts w:ascii="Arial" w:hAnsi="Arial" w:eastAsia="宋体"/>
                  <w:sz w:val="18"/>
                </w:rPr>
                <w:t>≥ 132</w:t>
              </w:r>
            </w:ins>
          </w:p>
        </w:tc>
        <w:tc>
          <w:tcPr>
            <w:tcW w:w="1037" w:type="dxa"/>
            <w:tcBorders>
              <w:tl2br w:val="nil"/>
              <w:tr2bl w:val="nil"/>
            </w:tcBorders>
            <w:vAlign w:val="center"/>
          </w:tcPr>
          <w:p w14:paraId="0E93E108">
            <w:pPr>
              <w:keepNext/>
              <w:keepLines/>
              <w:spacing w:after="0"/>
              <w:jc w:val="center"/>
              <w:rPr>
                <w:ins w:id="4881" w:author="Iana Siomina" w:date="2024-09-25T21:14:00Z"/>
                <w:rFonts w:ascii="Arial" w:hAnsi="Arial" w:eastAsia="宋体"/>
                <w:sz w:val="18"/>
              </w:rPr>
            </w:pPr>
            <w:ins w:id="4882" w:author="Iana Siomina" w:date="2024-09-25T21:14:00Z">
              <w:r>
                <w:rPr>
                  <w:rFonts w:ascii="Arial" w:hAnsi="Arial" w:eastAsia="宋体" w:cs="Arial"/>
                  <w:sz w:val="18"/>
                </w:rPr>
                <w:t>≥ 1</w:t>
              </w:r>
            </w:ins>
          </w:p>
        </w:tc>
        <w:tc>
          <w:tcPr>
            <w:tcW w:w="1037" w:type="dxa"/>
            <w:tcBorders>
              <w:tl2br w:val="nil"/>
              <w:tr2bl w:val="nil"/>
            </w:tcBorders>
            <w:vAlign w:val="center"/>
          </w:tcPr>
          <w:p w14:paraId="5A2CA302">
            <w:pPr>
              <w:keepNext/>
              <w:keepLines/>
              <w:spacing w:after="0"/>
              <w:jc w:val="center"/>
              <w:rPr>
                <w:ins w:id="4883" w:author="Iana Siomina" w:date="2024-09-25T21:14:00Z"/>
                <w:rFonts w:ascii="Arial" w:hAnsi="Arial" w:eastAsia="宋体"/>
                <w:sz w:val="18"/>
              </w:rPr>
            </w:pPr>
            <w:ins w:id="4884" w:author="Iana Siomina" w:date="2024-09-25T21:14:00Z">
              <w:r>
                <w:rPr>
                  <w:rFonts w:ascii="Arial" w:hAnsi="Arial" w:eastAsia="宋体"/>
                  <w:sz w:val="18"/>
                </w:rPr>
                <w:t>Note 4</w:t>
              </w:r>
            </w:ins>
          </w:p>
        </w:tc>
        <w:tc>
          <w:tcPr>
            <w:tcW w:w="1424" w:type="dxa"/>
            <w:tcBorders>
              <w:tl2br w:val="nil"/>
              <w:tr2bl w:val="nil"/>
            </w:tcBorders>
            <w:vAlign w:val="center"/>
          </w:tcPr>
          <w:p w14:paraId="7D7658EB">
            <w:pPr>
              <w:keepNext/>
              <w:keepLines/>
              <w:spacing w:after="0"/>
              <w:jc w:val="center"/>
              <w:rPr>
                <w:ins w:id="4885" w:author="Iana Siomina" w:date="2024-09-25T21:14:00Z"/>
                <w:rFonts w:ascii="Arial" w:hAnsi="Arial" w:eastAsia="宋体"/>
                <w:sz w:val="18"/>
              </w:rPr>
            </w:pPr>
            <w:ins w:id="4886" w:author="Iana Siomina" w:date="2024-09-25T21:14:00Z">
              <w:r>
                <w:rPr>
                  <w:rFonts w:ascii="Arial" w:hAnsi="Arial" w:eastAsia="宋体"/>
                  <w:sz w:val="18"/>
                </w:rPr>
                <w:t>Note 4</w:t>
              </w:r>
            </w:ins>
          </w:p>
        </w:tc>
      </w:tr>
      <w:tr w14:paraId="043D56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ins w:id="4887" w:author="Iana Siomina" w:date="2024-09-25T21:14:00Z"/>
        </w:trPr>
        <w:tc>
          <w:tcPr>
            <w:tcW w:w="1095" w:type="dxa"/>
            <w:tcBorders>
              <w:tl2br w:val="nil"/>
              <w:tr2bl w:val="nil"/>
            </w:tcBorders>
            <w:vAlign w:val="center"/>
          </w:tcPr>
          <w:p w14:paraId="29F96B81">
            <w:pPr>
              <w:keepNext/>
              <w:keepLines/>
              <w:spacing w:after="0"/>
              <w:jc w:val="center"/>
              <w:rPr>
                <w:ins w:id="4888" w:author="Iana Siomina" w:date="2024-09-25T21:14:00Z"/>
                <w:rFonts w:ascii="Arial" w:hAnsi="Arial" w:eastAsia="宋体"/>
                <w:sz w:val="18"/>
                <w:highlight w:val="none"/>
                <w:lang w:eastAsia="zh-CN"/>
                <w:rPrChange w:id="4889" w:author="CATT" w:date="2024-11-19T17:59:06Z">
                  <w:rPr>
                    <w:ins w:id="4890" w:author="Iana Siomina" w:date="2024-09-25T21:14:00Z"/>
                    <w:rFonts w:ascii="Arial" w:hAnsi="Arial" w:eastAsia="宋体"/>
                    <w:sz w:val="18"/>
                    <w:highlight w:val="magenta"/>
                    <w:lang w:eastAsia="zh-CN"/>
                  </w:rPr>
                </w:rPrChange>
              </w:rPr>
            </w:pPr>
            <w:ins w:id="4891" w:author="Iana Siomina" w:date="2024-09-25T21:14:00Z">
              <w:del w:id="4892" w:author="CATT" w:date="2024-11-19T18:06:28Z">
                <w:r>
                  <w:rPr>
                    <w:rFonts w:ascii="Arial" w:hAnsi="Arial" w:eastAsia="宋体"/>
                    <w:sz w:val="18"/>
                    <w:highlight w:val="none"/>
                    <w:lang w:eastAsia="zh-CN"/>
                    <w:rPrChange w:id="4893" w:author="CATT" w:date="2024-11-19T17:59:06Z">
                      <w:rPr>
                        <w:rFonts w:ascii="Arial" w:hAnsi="Arial" w:eastAsia="宋体"/>
                        <w:sz w:val="18"/>
                        <w:highlight w:val="magenta"/>
                        <w:lang w:eastAsia="zh-CN"/>
                      </w:rPr>
                    </w:rPrChange>
                  </w:rPr>
                  <w:delText>[</w:delText>
                </w:r>
              </w:del>
            </w:ins>
            <w:ins w:id="4894" w:author="Iana Siomina" w:date="2024-10-23T14:24:00Z">
              <w:r>
                <w:rPr>
                  <w:rFonts w:ascii="Arial" w:hAnsi="Arial" w:eastAsia="宋体"/>
                  <w:sz w:val="18"/>
                  <w:highlight w:val="none"/>
                  <w:lang w:val="sv-SE" w:eastAsia="zh-CN"/>
                  <w:rPrChange w:id="4895" w:author="CATT" w:date="2024-11-19T17:59:06Z">
                    <w:rPr>
                      <w:rFonts w:ascii="Arial" w:hAnsi="Arial" w:eastAsia="宋体"/>
                      <w:sz w:val="18"/>
                      <w:highlight w:val="magenta"/>
                      <w:lang w:val="sv-SE" w:eastAsia="zh-CN"/>
                    </w:rPr>
                  </w:rPrChange>
                </w:rPr>
                <w:t>16</w:t>
              </w:r>
            </w:ins>
            <w:ins w:id="4896" w:author="Iana Siomina" w:date="2024-09-25T21:14:00Z">
              <w:del w:id="4897" w:author="CATT" w:date="2024-11-19T18:06:25Z">
                <w:r>
                  <w:rPr>
                    <w:rFonts w:ascii="Arial" w:hAnsi="Arial" w:eastAsia="宋体"/>
                    <w:sz w:val="18"/>
                    <w:highlight w:val="none"/>
                    <w:lang w:eastAsia="zh-CN"/>
                    <w:rPrChange w:id="4898"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609DEADC">
            <w:pPr>
              <w:keepNext/>
              <w:keepLines/>
              <w:spacing w:after="0"/>
              <w:jc w:val="center"/>
              <w:rPr>
                <w:ins w:id="4899" w:author="Iana Siomina" w:date="2024-09-25T21:14:00Z"/>
                <w:rFonts w:ascii="Arial" w:hAnsi="Arial" w:eastAsia="宋体"/>
                <w:sz w:val="18"/>
                <w:highlight w:val="none"/>
                <w:lang w:eastAsia="zh-CN"/>
                <w:rPrChange w:id="4900" w:author="CATT" w:date="2024-11-19T17:59:06Z">
                  <w:rPr>
                    <w:ins w:id="4901" w:author="Iana Siomina" w:date="2024-09-25T21:14:00Z"/>
                    <w:rFonts w:ascii="Arial" w:hAnsi="Arial" w:eastAsia="宋体"/>
                    <w:sz w:val="18"/>
                    <w:highlight w:val="magenta"/>
                    <w:lang w:eastAsia="zh-CN"/>
                  </w:rPr>
                </w:rPrChange>
              </w:rPr>
            </w:pPr>
            <w:ins w:id="4902" w:author="Iana Siomina" w:date="2024-09-25T21:14:00Z">
              <w:del w:id="4903" w:author="CATT" w:date="2024-11-19T18:07:47Z">
                <w:r>
                  <w:rPr>
                    <w:rFonts w:ascii="Arial" w:hAnsi="Arial" w:eastAsia="宋体"/>
                    <w:sz w:val="18"/>
                    <w:highlight w:val="none"/>
                    <w:lang w:eastAsia="zh-CN"/>
                    <w:rPrChange w:id="4904" w:author="CATT" w:date="2024-11-19T17:59:06Z">
                      <w:rPr>
                        <w:rFonts w:ascii="Arial" w:hAnsi="Arial" w:eastAsia="宋体"/>
                        <w:sz w:val="18"/>
                        <w:highlight w:val="magenta"/>
                        <w:lang w:eastAsia="zh-CN"/>
                      </w:rPr>
                    </w:rPrChange>
                  </w:rPr>
                  <w:delText>[</w:delText>
                </w:r>
              </w:del>
            </w:ins>
            <w:ins w:id="4905" w:author="Iana Siomina" w:date="2024-10-23T14:25:00Z">
              <w:r>
                <w:rPr>
                  <w:rFonts w:ascii="Arial" w:hAnsi="Arial" w:eastAsia="宋体"/>
                  <w:sz w:val="18"/>
                  <w:highlight w:val="none"/>
                  <w:lang w:val="sv-SE" w:eastAsia="zh-CN"/>
                  <w:rPrChange w:id="4906" w:author="CATT" w:date="2024-11-19T17:59:06Z">
                    <w:rPr>
                      <w:rFonts w:ascii="Arial" w:hAnsi="Arial" w:eastAsia="宋体"/>
                      <w:sz w:val="18"/>
                      <w:highlight w:val="magenta"/>
                      <w:lang w:val="sv-SE" w:eastAsia="zh-CN"/>
                    </w:rPr>
                  </w:rPrChange>
                </w:rPr>
                <w:t>5</w:t>
              </w:r>
            </w:ins>
            <w:ins w:id="4907" w:author="Iana Siomina" w:date="2024-09-25T21:14:00Z">
              <w:del w:id="4908" w:author="CATT" w:date="2024-11-19T18:07:47Z">
                <w:r>
                  <w:rPr>
                    <w:rFonts w:ascii="Arial" w:hAnsi="Arial" w:eastAsia="宋体"/>
                    <w:sz w:val="18"/>
                    <w:highlight w:val="none"/>
                    <w:lang w:eastAsia="zh-CN"/>
                    <w:rPrChange w:id="4909" w:author="CATT" w:date="2024-11-19T17:59:06Z">
                      <w:rPr>
                        <w:rFonts w:ascii="Arial" w:hAnsi="Arial" w:eastAsia="宋体"/>
                        <w:sz w:val="18"/>
                        <w:highlight w:val="magenta"/>
                        <w:lang w:eastAsia="zh-CN"/>
                      </w:rPr>
                    </w:rPrChange>
                  </w:rPr>
                  <w:delText>]</w:delText>
                </w:r>
              </w:del>
            </w:ins>
          </w:p>
        </w:tc>
        <w:tc>
          <w:tcPr>
            <w:tcW w:w="587" w:type="dxa"/>
            <w:vMerge w:val="restart"/>
            <w:tcBorders>
              <w:tl2br w:val="nil"/>
              <w:tr2bl w:val="nil"/>
            </w:tcBorders>
            <w:vAlign w:val="center"/>
          </w:tcPr>
          <w:p w14:paraId="2547E033">
            <w:pPr>
              <w:keepNext/>
              <w:keepLines/>
              <w:spacing w:after="0"/>
              <w:jc w:val="center"/>
              <w:rPr>
                <w:ins w:id="4910" w:author="Iana Siomina" w:date="2024-09-25T21:14:00Z"/>
                <w:rFonts w:ascii="Arial" w:hAnsi="Arial" w:eastAsia="宋体"/>
                <w:sz w:val="18"/>
                <w:lang w:val="sv-SE" w:eastAsia="zh-CN"/>
              </w:rPr>
            </w:pPr>
            <w:ins w:id="4911" w:author="Iana Siomina" w:date="2024-09-25T21:14:00Z">
              <w:r>
                <w:rPr>
                  <w:rFonts w:ascii="Arial" w:hAnsi="Arial" w:eastAsia="宋体"/>
                  <w:sz w:val="18"/>
                  <w:lang w:val="sv-SE" w:eastAsia="zh-CN"/>
                </w:rPr>
                <w:t>120</w:t>
              </w:r>
            </w:ins>
          </w:p>
        </w:tc>
        <w:tc>
          <w:tcPr>
            <w:tcW w:w="1116" w:type="dxa"/>
            <w:tcBorders>
              <w:tl2br w:val="nil"/>
              <w:tr2bl w:val="nil"/>
            </w:tcBorders>
            <w:vAlign w:val="center"/>
          </w:tcPr>
          <w:p w14:paraId="5170DC0B">
            <w:pPr>
              <w:keepNext/>
              <w:keepLines/>
              <w:spacing w:after="0"/>
              <w:jc w:val="center"/>
              <w:rPr>
                <w:ins w:id="4912" w:author="Iana Siomina" w:date="2024-09-25T21:14:00Z"/>
                <w:rFonts w:ascii="Arial" w:hAnsi="Arial" w:eastAsia="宋体"/>
                <w:sz w:val="18"/>
              </w:rPr>
            </w:pPr>
            <w:ins w:id="4913" w:author="Iana Siomina" w:date="2024-09-25T21:14:00Z">
              <w:r>
                <w:rPr>
                  <w:rFonts w:ascii="Arial" w:hAnsi="Arial" w:eastAsia="宋体"/>
                  <w:sz w:val="18"/>
                </w:rPr>
                <w:t>≥ 32</w:t>
              </w:r>
            </w:ins>
          </w:p>
        </w:tc>
        <w:tc>
          <w:tcPr>
            <w:tcW w:w="1037" w:type="dxa"/>
            <w:tcBorders>
              <w:tl2br w:val="nil"/>
              <w:tr2bl w:val="nil"/>
            </w:tcBorders>
            <w:vAlign w:val="center"/>
          </w:tcPr>
          <w:p w14:paraId="71B671D4">
            <w:pPr>
              <w:keepNext/>
              <w:keepLines/>
              <w:spacing w:after="0"/>
              <w:jc w:val="center"/>
              <w:rPr>
                <w:ins w:id="4914" w:author="Iana Siomina" w:date="2024-09-25T21:14:00Z"/>
                <w:rFonts w:ascii="Arial" w:hAnsi="Arial" w:eastAsia="宋体"/>
                <w:sz w:val="18"/>
              </w:rPr>
            </w:pPr>
            <w:ins w:id="4915" w:author="Iana Siomina" w:date="2024-09-25T21:14:00Z">
              <w:r>
                <w:rPr>
                  <w:rFonts w:ascii="Arial" w:hAnsi="Arial" w:eastAsia="宋体" w:cs="Arial"/>
                  <w:sz w:val="18"/>
                </w:rPr>
                <w:t>≥ 4</w:t>
              </w:r>
            </w:ins>
          </w:p>
        </w:tc>
        <w:tc>
          <w:tcPr>
            <w:tcW w:w="1037" w:type="dxa"/>
            <w:tcBorders>
              <w:tl2br w:val="nil"/>
              <w:tr2bl w:val="nil"/>
            </w:tcBorders>
            <w:vAlign w:val="center"/>
          </w:tcPr>
          <w:p w14:paraId="7F39B810">
            <w:pPr>
              <w:keepNext/>
              <w:keepLines/>
              <w:spacing w:after="0"/>
              <w:jc w:val="center"/>
              <w:rPr>
                <w:ins w:id="4916" w:author="Iana Siomina" w:date="2024-09-25T21:14:00Z"/>
                <w:rFonts w:ascii="Arial" w:hAnsi="Arial" w:eastAsia="宋体"/>
                <w:sz w:val="18"/>
              </w:rPr>
            </w:pPr>
            <w:ins w:id="4917" w:author="Iana Siomina" w:date="2024-09-25T21:14:00Z">
              <w:r>
                <w:rPr>
                  <w:rFonts w:ascii="Arial" w:hAnsi="Arial" w:eastAsia="宋体"/>
                  <w:sz w:val="18"/>
                </w:rPr>
                <w:t xml:space="preserve">Same value as PRS_RP in </w:t>
              </w:r>
            </w:ins>
            <w:ins w:id="4918" w:author="Iana Siomina" w:date="2024-11-03T01:53:00Z">
              <w:r>
                <w:rPr>
                  <w:rFonts w:ascii="Arial" w:hAnsi="Arial" w:eastAsia="宋体"/>
                  <w:sz w:val="18"/>
                </w:rPr>
                <w:t>table</w:t>
              </w:r>
            </w:ins>
            <w:ins w:id="4919" w:author="Iana Siomina" w:date="2024-09-25T21:14:00Z">
              <w:r>
                <w:rPr>
                  <w:rFonts w:ascii="Arial" w:hAnsi="Arial" w:eastAsia="宋体"/>
                  <w:sz w:val="18"/>
                </w:rPr>
                <w:t xml:space="preserve"> B.2.</w:t>
              </w:r>
            </w:ins>
            <w:ins w:id="4920" w:author="Iana Siomina" w:date="2024-09-25T21:14:00Z">
              <w:r>
                <w:rPr>
                  <w:rFonts w:hint="eastAsia" w:ascii="Arial" w:hAnsi="Arial" w:eastAsia="宋体"/>
                  <w:sz w:val="18"/>
                  <w:lang w:eastAsia="zh-CN"/>
                </w:rPr>
                <w:t>14</w:t>
              </w:r>
            </w:ins>
            <w:ins w:id="4921" w:author="Iana Siomina" w:date="2024-09-25T21:14:00Z">
              <w:r>
                <w:rPr>
                  <w:rFonts w:ascii="Arial" w:hAnsi="Arial" w:eastAsia="宋体"/>
                  <w:sz w:val="18"/>
                </w:rPr>
                <w:t>-2, according to UE Power class, operating band and angle of arrival</w:t>
              </w:r>
            </w:ins>
          </w:p>
        </w:tc>
        <w:tc>
          <w:tcPr>
            <w:tcW w:w="1424" w:type="dxa"/>
            <w:tcBorders>
              <w:tl2br w:val="nil"/>
              <w:tr2bl w:val="nil"/>
            </w:tcBorders>
            <w:vAlign w:val="center"/>
          </w:tcPr>
          <w:p w14:paraId="64574D4C">
            <w:pPr>
              <w:keepNext/>
              <w:keepLines/>
              <w:spacing w:after="0"/>
              <w:jc w:val="center"/>
              <w:rPr>
                <w:ins w:id="4922" w:author="Iana Siomina" w:date="2024-09-25T21:14:00Z"/>
                <w:rFonts w:ascii="Arial" w:hAnsi="Arial" w:eastAsia="宋体"/>
                <w:sz w:val="18"/>
                <w:lang w:eastAsia="zh-CN"/>
              </w:rPr>
            </w:pPr>
            <w:ins w:id="4923" w:author="Iana Siomina" w:date="2024-09-25T21:14:00Z">
              <w:r>
                <w:rPr>
                  <w:rFonts w:ascii="Arial" w:hAnsi="Arial" w:eastAsia="宋体"/>
                  <w:sz w:val="18"/>
                  <w:lang w:eastAsia="zh-CN"/>
                </w:rPr>
                <w:t>-50</w:t>
              </w:r>
            </w:ins>
          </w:p>
        </w:tc>
      </w:tr>
      <w:tr w14:paraId="3639D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24" w:author="Iana Siomina" w:date="2024-09-25T21:14:00Z"/>
        </w:trPr>
        <w:tc>
          <w:tcPr>
            <w:tcW w:w="1095" w:type="dxa"/>
            <w:tcBorders>
              <w:tl2br w:val="nil"/>
              <w:tr2bl w:val="nil"/>
            </w:tcBorders>
          </w:tcPr>
          <w:p w14:paraId="40387395">
            <w:pPr>
              <w:keepNext/>
              <w:keepLines/>
              <w:spacing w:after="0"/>
              <w:jc w:val="center"/>
              <w:rPr>
                <w:ins w:id="4925" w:author="Iana Siomina" w:date="2024-09-25T21:14:00Z"/>
                <w:rFonts w:ascii="Arial" w:hAnsi="Arial" w:eastAsia="宋体"/>
                <w:sz w:val="18"/>
                <w:highlight w:val="none"/>
                <w:lang w:eastAsia="zh-CN"/>
                <w:rPrChange w:id="4926" w:author="CATT" w:date="2024-11-19T17:59:06Z">
                  <w:rPr>
                    <w:ins w:id="4927" w:author="Iana Siomina" w:date="2024-09-25T21:14:00Z"/>
                    <w:rFonts w:ascii="Arial" w:hAnsi="Arial" w:eastAsia="宋体"/>
                    <w:sz w:val="18"/>
                    <w:highlight w:val="magenta"/>
                    <w:lang w:eastAsia="zh-CN"/>
                  </w:rPr>
                </w:rPrChange>
              </w:rPr>
            </w:pPr>
            <w:ins w:id="4928" w:author="Iana Siomina" w:date="2024-09-25T21:14:00Z">
              <w:del w:id="4929" w:author="CATT" w:date="2024-11-19T18:06:33Z">
                <w:r>
                  <w:rPr>
                    <w:rFonts w:ascii="Arial" w:hAnsi="Arial" w:eastAsia="宋体"/>
                    <w:sz w:val="18"/>
                    <w:highlight w:val="none"/>
                    <w:lang w:eastAsia="zh-CN"/>
                    <w:rPrChange w:id="4930" w:author="CATT" w:date="2024-11-19T17:59:06Z">
                      <w:rPr>
                        <w:rFonts w:ascii="Arial" w:hAnsi="Arial" w:eastAsia="宋体"/>
                        <w:sz w:val="18"/>
                        <w:highlight w:val="magenta"/>
                        <w:lang w:eastAsia="zh-CN"/>
                      </w:rPr>
                    </w:rPrChange>
                  </w:rPr>
                  <w:delText>[</w:delText>
                </w:r>
              </w:del>
            </w:ins>
            <w:ins w:id="4931" w:author="Iana Siomina" w:date="2024-10-23T14:25:00Z">
              <w:r>
                <w:rPr>
                  <w:rFonts w:ascii="Arial" w:hAnsi="Arial" w:eastAsia="宋体"/>
                  <w:sz w:val="18"/>
                  <w:highlight w:val="none"/>
                  <w:lang w:val="sv-SE" w:eastAsia="zh-CN"/>
                  <w:rPrChange w:id="4932" w:author="CATT" w:date="2024-11-19T17:59:06Z">
                    <w:rPr>
                      <w:rFonts w:ascii="Arial" w:hAnsi="Arial" w:eastAsia="宋体"/>
                      <w:sz w:val="18"/>
                      <w:highlight w:val="magenta"/>
                      <w:lang w:val="sv-SE" w:eastAsia="zh-CN"/>
                    </w:rPr>
                  </w:rPrChange>
                </w:rPr>
                <w:t>9</w:t>
              </w:r>
            </w:ins>
            <w:ins w:id="4933" w:author="Iana Siomina" w:date="2024-09-25T21:14:00Z">
              <w:del w:id="4934" w:author="CATT" w:date="2024-11-19T18:06:32Z">
                <w:r>
                  <w:rPr>
                    <w:rFonts w:ascii="Arial" w:hAnsi="Arial" w:eastAsia="宋体"/>
                    <w:sz w:val="18"/>
                    <w:highlight w:val="none"/>
                    <w:lang w:eastAsia="zh-CN"/>
                    <w:rPrChange w:id="4935"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50B6E4EF">
            <w:pPr>
              <w:keepNext/>
              <w:keepLines/>
              <w:spacing w:after="0"/>
              <w:jc w:val="center"/>
              <w:rPr>
                <w:ins w:id="4936" w:author="Iana Siomina" w:date="2024-09-25T21:14:00Z"/>
                <w:rFonts w:ascii="Arial" w:hAnsi="Arial" w:eastAsia="宋体"/>
                <w:sz w:val="18"/>
                <w:highlight w:val="none"/>
                <w:lang w:eastAsia="zh-CN"/>
                <w:rPrChange w:id="4937" w:author="CATT" w:date="2024-11-19T17:59:06Z">
                  <w:rPr>
                    <w:ins w:id="4938" w:author="Iana Siomina" w:date="2024-09-25T21:14:00Z"/>
                    <w:rFonts w:ascii="Arial" w:hAnsi="Arial" w:eastAsia="宋体"/>
                    <w:sz w:val="18"/>
                    <w:highlight w:val="magenta"/>
                    <w:lang w:eastAsia="zh-CN"/>
                  </w:rPr>
                </w:rPrChange>
              </w:rPr>
            </w:pPr>
            <w:ins w:id="4939" w:author="Iana Siomina" w:date="2024-09-25T21:14:00Z">
              <w:del w:id="4940" w:author="CATT" w:date="2024-11-19T18:07:50Z">
                <w:r>
                  <w:rPr>
                    <w:rFonts w:ascii="Arial" w:hAnsi="Arial" w:eastAsia="宋体"/>
                    <w:sz w:val="18"/>
                    <w:highlight w:val="none"/>
                    <w:lang w:eastAsia="zh-CN"/>
                    <w:rPrChange w:id="4941" w:author="CATT" w:date="2024-11-19T17:59:06Z">
                      <w:rPr>
                        <w:rFonts w:ascii="Arial" w:hAnsi="Arial" w:eastAsia="宋体"/>
                        <w:sz w:val="18"/>
                        <w:highlight w:val="magenta"/>
                        <w:lang w:eastAsia="zh-CN"/>
                      </w:rPr>
                    </w:rPrChange>
                  </w:rPr>
                  <w:delText>[</w:delText>
                </w:r>
              </w:del>
            </w:ins>
            <w:ins w:id="4942" w:author="Iana Siomina" w:date="2024-10-23T14:25:00Z">
              <w:r>
                <w:rPr>
                  <w:rFonts w:ascii="Arial" w:hAnsi="Arial" w:eastAsia="宋体"/>
                  <w:sz w:val="18"/>
                  <w:highlight w:val="none"/>
                  <w:lang w:val="sv-SE" w:eastAsia="zh-CN"/>
                  <w:rPrChange w:id="4943" w:author="CATT" w:date="2024-11-19T17:59:06Z">
                    <w:rPr>
                      <w:rFonts w:ascii="Arial" w:hAnsi="Arial" w:eastAsia="宋体"/>
                      <w:sz w:val="18"/>
                      <w:highlight w:val="magenta"/>
                      <w:lang w:val="sv-SE" w:eastAsia="zh-CN"/>
                    </w:rPr>
                  </w:rPrChange>
                </w:rPr>
                <w:t>4</w:t>
              </w:r>
            </w:ins>
            <w:ins w:id="4944" w:author="Iana Siomina" w:date="2024-09-25T21:14:00Z">
              <w:del w:id="4945" w:author="CATT" w:date="2024-11-19T18:07:49Z">
                <w:r>
                  <w:rPr>
                    <w:rFonts w:ascii="Arial" w:hAnsi="Arial" w:eastAsia="宋体"/>
                    <w:sz w:val="18"/>
                    <w:highlight w:val="none"/>
                    <w:lang w:eastAsia="zh-CN"/>
                    <w:rPrChange w:id="4946" w:author="CATT" w:date="2024-11-19T17:59:06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13797B72">
            <w:pPr>
              <w:keepNext/>
              <w:keepLines/>
              <w:spacing w:after="0"/>
              <w:jc w:val="center"/>
              <w:rPr>
                <w:ins w:id="4947" w:author="Iana Siomina" w:date="2024-09-25T21:14:00Z"/>
                <w:rFonts w:ascii="Arial" w:hAnsi="Arial" w:eastAsia="宋体"/>
                <w:sz w:val="18"/>
                <w:lang w:val="sv-SE" w:eastAsia="zh-CN"/>
              </w:rPr>
            </w:pPr>
          </w:p>
        </w:tc>
        <w:tc>
          <w:tcPr>
            <w:tcW w:w="1116" w:type="dxa"/>
            <w:tcBorders>
              <w:tl2br w:val="nil"/>
              <w:tr2bl w:val="nil"/>
            </w:tcBorders>
            <w:vAlign w:val="center"/>
          </w:tcPr>
          <w:p w14:paraId="368176FE">
            <w:pPr>
              <w:keepNext/>
              <w:keepLines/>
              <w:spacing w:after="0"/>
              <w:jc w:val="center"/>
              <w:rPr>
                <w:ins w:id="4948" w:author="Iana Siomina" w:date="2024-09-25T21:14:00Z"/>
                <w:rFonts w:ascii="Arial" w:hAnsi="Arial" w:eastAsia="宋体"/>
                <w:sz w:val="18"/>
              </w:rPr>
            </w:pPr>
            <w:ins w:id="4949" w:author="Iana Siomina" w:date="2024-09-25T21:14:00Z">
              <w:r>
                <w:rPr>
                  <w:rFonts w:ascii="Arial" w:hAnsi="Arial" w:eastAsia="宋体"/>
                  <w:sz w:val="18"/>
                </w:rPr>
                <w:t>≥ 64</w:t>
              </w:r>
            </w:ins>
          </w:p>
        </w:tc>
        <w:tc>
          <w:tcPr>
            <w:tcW w:w="1037" w:type="dxa"/>
            <w:tcBorders>
              <w:tl2br w:val="nil"/>
              <w:tr2bl w:val="nil"/>
            </w:tcBorders>
            <w:vAlign w:val="center"/>
          </w:tcPr>
          <w:p w14:paraId="1FBEB90E">
            <w:pPr>
              <w:keepNext/>
              <w:keepLines/>
              <w:spacing w:after="0"/>
              <w:jc w:val="center"/>
              <w:rPr>
                <w:ins w:id="4950" w:author="Iana Siomina" w:date="2024-09-25T21:14:00Z"/>
                <w:rFonts w:ascii="Arial" w:hAnsi="Arial" w:eastAsia="宋体"/>
                <w:sz w:val="18"/>
              </w:rPr>
            </w:pPr>
            <w:ins w:id="4951" w:author="Iana Siomina" w:date="2024-09-25T21:14:00Z">
              <w:r>
                <w:rPr>
                  <w:rFonts w:ascii="Arial" w:hAnsi="Arial" w:eastAsia="宋体"/>
                  <w:sz w:val="18"/>
                </w:rPr>
                <w:t>≥ 1</w:t>
              </w:r>
            </w:ins>
          </w:p>
        </w:tc>
        <w:tc>
          <w:tcPr>
            <w:tcW w:w="1037" w:type="dxa"/>
            <w:tcBorders>
              <w:tl2br w:val="nil"/>
              <w:tr2bl w:val="nil"/>
            </w:tcBorders>
            <w:vAlign w:val="center"/>
          </w:tcPr>
          <w:p w14:paraId="72CE0C33">
            <w:pPr>
              <w:keepNext/>
              <w:keepLines/>
              <w:spacing w:after="0"/>
              <w:jc w:val="center"/>
              <w:rPr>
                <w:ins w:id="4952" w:author="Iana Siomina" w:date="2024-09-25T21:14:00Z"/>
                <w:rFonts w:ascii="Arial" w:hAnsi="Arial" w:eastAsia="宋体"/>
                <w:sz w:val="18"/>
              </w:rPr>
            </w:pPr>
            <w:ins w:id="4953" w:author="Iana Siomina" w:date="2024-09-25T21:14:00Z">
              <w:r>
                <w:rPr>
                  <w:rFonts w:ascii="Arial" w:hAnsi="Arial" w:eastAsia="宋体"/>
                  <w:sz w:val="18"/>
                </w:rPr>
                <w:t>Note 4</w:t>
              </w:r>
            </w:ins>
          </w:p>
        </w:tc>
        <w:tc>
          <w:tcPr>
            <w:tcW w:w="1424" w:type="dxa"/>
            <w:tcBorders>
              <w:tl2br w:val="nil"/>
              <w:tr2bl w:val="nil"/>
            </w:tcBorders>
            <w:vAlign w:val="center"/>
          </w:tcPr>
          <w:p w14:paraId="65B6F09E">
            <w:pPr>
              <w:keepNext/>
              <w:keepLines/>
              <w:spacing w:after="0"/>
              <w:jc w:val="center"/>
              <w:rPr>
                <w:ins w:id="4954" w:author="Iana Siomina" w:date="2024-09-25T21:14:00Z"/>
                <w:rFonts w:ascii="Arial" w:hAnsi="Arial" w:eastAsia="宋体"/>
                <w:sz w:val="18"/>
              </w:rPr>
            </w:pPr>
            <w:ins w:id="4955" w:author="Iana Siomina" w:date="2024-09-25T21:14:00Z">
              <w:r>
                <w:rPr>
                  <w:rFonts w:ascii="Arial" w:hAnsi="Arial" w:eastAsia="宋体"/>
                  <w:sz w:val="18"/>
                </w:rPr>
                <w:t>Note 4</w:t>
              </w:r>
            </w:ins>
          </w:p>
        </w:tc>
      </w:tr>
      <w:tr w14:paraId="1A98FD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4956" w:author="Iana Siomina" w:date="2024-09-25T21:14:00Z"/>
        </w:trPr>
        <w:tc>
          <w:tcPr>
            <w:tcW w:w="1095" w:type="dxa"/>
            <w:tcBorders>
              <w:tl2br w:val="nil"/>
              <w:tr2bl w:val="nil"/>
            </w:tcBorders>
          </w:tcPr>
          <w:p w14:paraId="63704034">
            <w:pPr>
              <w:keepNext/>
              <w:keepLines/>
              <w:spacing w:after="0"/>
              <w:jc w:val="center"/>
              <w:rPr>
                <w:ins w:id="4957" w:author="Iana Siomina" w:date="2024-09-25T21:14:00Z"/>
                <w:rFonts w:ascii="Arial" w:hAnsi="Arial" w:eastAsia="宋体"/>
                <w:sz w:val="18"/>
                <w:highlight w:val="none"/>
                <w:lang w:eastAsia="zh-CN"/>
                <w:rPrChange w:id="4958" w:author="CATT" w:date="2024-11-19T17:59:06Z">
                  <w:rPr>
                    <w:ins w:id="4959" w:author="Iana Siomina" w:date="2024-09-25T21:14:00Z"/>
                    <w:rFonts w:ascii="Arial" w:hAnsi="Arial" w:eastAsia="宋体"/>
                    <w:sz w:val="18"/>
                    <w:highlight w:val="magenta"/>
                    <w:lang w:eastAsia="zh-CN"/>
                  </w:rPr>
                </w:rPrChange>
              </w:rPr>
            </w:pPr>
            <w:ins w:id="4960" w:author="CATT" w:date="2024-11-19T18:06:38Z">
              <w:r>
                <w:rPr>
                  <w:rFonts w:hint="eastAsia" w:ascii="Arial" w:hAnsi="Arial"/>
                  <w:sz w:val="18"/>
                  <w:highlight w:val="none"/>
                  <w:lang w:val="en-US" w:eastAsia="zh-CN"/>
                </w:rPr>
                <w:t>7</w:t>
              </w:r>
            </w:ins>
            <w:ins w:id="4961" w:author="Iana Siomina" w:date="2024-09-25T21:14:00Z">
              <w:del w:id="4962" w:author="CATT" w:date="2024-11-19T18:06:35Z">
                <w:r>
                  <w:rPr>
                    <w:rFonts w:ascii="Arial" w:hAnsi="Arial" w:eastAsia="宋体"/>
                    <w:sz w:val="18"/>
                    <w:highlight w:val="none"/>
                    <w:lang w:eastAsia="zh-CN"/>
                    <w:rPrChange w:id="4963" w:author="CATT" w:date="2024-11-19T17:59:06Z">
                      <w:rPr>
                        <w:rFonts w:ascii="Arial" w:hAnsi="Arial" w:eastAsia="宋体"/>
                        <w:sz w:val="18"/>
                        <w:highlight w:val="magenta"/>
                        <w:lang w:eastAsia="zh-CN"/>
                      </w:rPr>
                    </w:rPrChange>
                  </w:rPr>
                  <w:delText>[</w:delText>
                </w:r>
              </w:del>
            </w:ins>
            <w:ins w:id="4964" w:author="Iana Siomina" w:date="2024-09-25T21:14:00Z">
              <w:del w:id="4965" w:author="CATT" w:date="2024-11-19T18:06:35Z">
                <w:r>
                  <w:rPr>
                    <w:rFonts w:ascii="Arial" w:hAnsi="Arial" w:eastAsia="宋体"/>
                    <w:sz w:val="18"/>
                    <w:highlight w:val="none"/>
                    <w:lang w:eastAsia="zh-CN"/>
                    <w:rPrChange w:id="4966" w:author="CATT" w:date="2024-11-19T17:59:06Z">
                      <w:rPr>
                        <w:rFonts w:ascii="Arial" w:hAnsi="Arial" w:eastAsia="宋体"/>
                        <w:sz w:val="18"/>
                        <w:highlight w:val="magenta"/>
                        <w:lang w:eastAsia="zh-CN"/>
                      </w:rPr>
                    </w:rPrChange>
                  </w:rPr>
                  <w:delText>T</w:delText>
                </w:r>
              </w:del>
            </w:ins>
            <w:ins w:id="4967" w:author="Iana Siomina" w:date="2024-09-25T21:14:00Z">
              <w:del w:id="4968" w:author="CATT" w:date="2024-11-19T18:06:35Z">
                <w:r>
                  <w:rPr>
                    <w:rFonts w:ascii="Arial" w:hAnsi="Arial" w:eastAsia="宋体"/>
                    <w:sz w:val="18"/>
                    <w:highlight w:val="none"/>
                    <w:lang w:eastAsia="zh-CN"/>
                    <w:rPrChange w:id="4969" w:author="CATT" w:date="2024-11-19T17:59:06Z">
                      <w:rPr>
                        <w:rFonts w:ascii="Arial" w:hAnsi="Arial" w:eastAsia="宋体"/>
                        <w:sz w:val="18"/>
                        <w:highlight w:val="magenta"/>
                        <w:lang w:eastAsia="zh-CN"/>
                      </w:rPr>
                    </w:rPrChange>
                  </w:rPr>
                  <w:delText>B</w:delText>
                </w:r>
              </w:del>
            </w:ins>
            <w:ins w:id="4970" w:author="Iana Siomina" w:date="2024-09-25T21:14:00Z">
              <w:del w:id="4971" w:author="CATT" w:date="2024-11-19T18:06:34Z">
                <w:r>
                  <w:rPr>
                    <w:rFonts w:ascii="Arial" w:hAnsi="Arial" w:eastAsia="宋体"/>
                    <w:sz w:val="18"/>
                    <w:highlight w:val="none"/>
                    <w:lang w:eastAsia="zh-CN"/>
                    <w:rPrChange w:id="4972" w:author="CATT" w:date="2024-11-19T17:59:06Z">
                      <w:rPr>
                        <w:rFonts w:ascii="Arial" w:hAnsi="Arial" w:eastAsia="宋体"/>
                        <w:sz w:val="18"/>
                        <w:highlight w:val="magenta"/>
                        <w:lang w:eastAsia="zh-CN"/>
                      </w:rPr>
                    </w:rPrChange>
                  </w:rPr>
                  <w:delText>D</w:delText>
                </w:r>
              </w:del>
            </w:ins>
            <w:ins w:id="4973" w:author="Iana Siomina" w:date="2024-09-25T21:14:00Z">
              <w:del w:id="4974" w:author="CATT" w:date="2024-11-19T18:06:34Z">
                <w:r>
                  <w:rPr>
                    <w:rFonts w:ascii="Arial" w:hAnsi="Arial" w:eastAsia="宋体"/>
                    <w:sz w:val="18"/>
                    <w:highlight w:val="none"/>
                    <w:lang w:eastAsia="zh-CN"/>
                    <w:rPrChange w:id="4975" w:author="CATT" w:date="2024-11-19T17:59:06Z">
                      <w:rPr>
                        <w:rFonts w:ascii="Arial" w:hAnsi="Arial" w:eastAsia="宋体"/>
                        <w:sz w:val="18"/>
                        <w:highlight w:val="magenta"/>
                        <w:lang w:eastAsia="zh-CN"/>
                      </w:rPr>
                    </w:rPrChange>
                  </w:rPr>
                  <w:delText>]</w:delText>
                </w:r>
              </w:del>
            </w:ins>
          </w:p>
        </w:tc>
        <w:tc>
          <w:tcPr>
            <w:tcW w:w="1047" w:type="dxa"/>
            <w:tcBorders>
              <w:tl2br w:val="nil"/>
              <w:tr2bl w:val="nil"/>
            </w:tcBorders>
            <w:vAlign w:val="center"/>
          </w:tcPr>
          <w:p w14:paraId="645BFBA8">
            <w:pPr>
              <w:keepNext/>
              <w:keepLines/>
              <w:spacing w:after="0"/>
              <w:jc w:val="center"/>
              <w:rPr>
                <w:ins w:id="4976" w:author="Iana Siomina" w:date="2024-09-25T21:14:00Z"/>
                <w:rFonts w:ascii="Arial" w:hAnsi="Arial" w:eastAsia="宋体"/>
                <w:sz w:val="18"/>
                <w:highlight w:val="none"/>
                <w:lang w:eastAsia="zh-CN"/>
                <w:rPrChange w:id="4977" w:author="CATT" w:date="2024-11-19T17:59:06Z">
                  <w:rPr>
                    <w:ins w:id="4978" w:author="Iana Siomina" w:date="2024-09-25T21:14:00Z"/>
                    <w:rFonts w:ascii="Arial" w:hAnsi="Arial" w:eastAsia="宋体"/>
                    <w:sz w:val="18"/>
                    <w:highlight w:val="magenta"/>
                    <w:lang w:eastAsia="zh-CN"/>
                  </w:rPr>
                </w:rPrChange>
              </w:rPr>
            </w:pPr>
            <w:ins w:id="4979" w:author="CATT" w:date="2024-11-19T18:07:52Z">
              <w:r>
                <w:rPr>
                  <w:rFonts w:hint="eastAsia" w:ascii="Arial" w:hAnsi="Arial"/>
                  <w:sz w:val="18"/>
                  <w:highlight w:val="none"/>
                  <w:lang w:val="en-US" w:eastAsia="zh-CN"/>
                </w:rPr>
                <w:t>3</w:t>
              </w:r>
            </w:ins>
            <w:ins w:id="4980" w:author="Iana Siomina" w:date="2024-09-25T21:14:00Z">
              <w:del w:id="4981" w:author="CATT" w:date="2024-11-19T18:07:51Z">
                <w:r>
                  <w:rPr>
                    <w:rFonts w:ascii="Arial" w:hAnsi="Arial" w:eastAsia="宋体"/>
                    <w:sz w:val="18"/>
                    <w:highlight w:val="none"/>
                    <w:lang w:eastAsia="zh-CN"/>
                    <w:rPrChange w:id="4982" w:author="CATT" w:date="2024-11-19T17:59:06Z">
                      <w:rPr>
                        <w:rFonts w:ascii="Arial" w:hAnsi="Arial" w:eastAsia="宋体"/>
                        <w:sz w:val="18"/>
                        <w:highlight w:val="magenta"/>
                        <w:lang w:eastAsia="zh-CN"/>
                      </w:rPr>
                    </w:rPrChange>
                  </w:rPr>
                  <w:delText>[</w:delText>
                </w:r>
              </w:del>
            </w:ins>
            <w:ins w:id="4983" w:author="Iana Siomina" w:date="2024-09-25T21:14:00Z">
              <w:del w:id="4984" w:author="CATT" w:date="2024-11-19T18:07:51Z">
                <w:r>
                  <w:rPr>
                    <w:rFonts w:ascii="Arial" w:hAnsi="Arial" w:eastAsia="宋体"/>
                    <w:sz w:val="18"/>
                    <w:highlight w:val="none"/>
                    <w:lang w:eastAsia="zh-CN"/>
                    <w:rPrChange w:id="4985" w:author="CATT" w:date="2024-11-19T17:59:06Z">
                      <w:rPr>
                        <w:rFonts w:ascii="Arial" w:hAnsi="Arial" w:eastAsia="宋体"/>
                        <w:sz w:val="18"/>
                        <w:highlight w:val="magenta"/>
                        <w:lang w:eastAsia="zh-CN"/>
                      </w:rPr>
                    </w:rPrChange>
                  </w:rPr>
                  <w:delText>T</w:delText>
                </w:r>
              </w:del>
            </w:ins>
            <w:ins w:id="4986" w:author="Iana Siomina" w:date="2024-09-25T21:14:00Z">
              <w:del w:id="4987" w:author="CATT" w:date="2024-11-19T18:07:51Z">
                <w:r>
                  <w:rPr>
                    <w:rFonts w:ascii="Arial" w:hAnsi="Arial" w:eastAsia="宋体"/>
                    <w:sz w:val="18"/>
                    <w:highlight w:val="none"/>
                    <w:lang w:eastAsia="zh-CN"/>
                    <w:rPrChange w:id="4988" w:author="CATT" w:date="2024-11-19T17:59:06Z">
                      <w:rPr>
                        <w:rFonts w:ascii="Arial" w:hAnsi="Arial" w:eastAsia="宋体"/>
                        <w:sz w:val="18"/>
                        <w:highlight w:val="magenta"/>
                        <w:lang w:eastAsia="zh-CN"/>
                      </w:rPr>
                    </w:rPrChange>
                  </w:rPr>
                  <w:delText>B</w:delText>
                </w:r>
              </w:del>
            </w:ins>
            <w:ins w:id="4989" w:author="Iana Siomina" w:date="2024-09-25T21:14:00Z">
              <w:del w:id="4990" w:author="CATT" w:date="2024-11-19T18:07:51Z">
                <w:r>
                  <w:rPr>
                    <w:rFonts w:ascii="Arial" w:hAnsi="Arial" w:eastAsia="宋体"/>
                    <w:sz w:val="18"/>
                    <w:highlight w:val="none"/>
                    <w:lang w:eastAsia="zh-CN"/>
                    <w:rPrChange w:id="4991" w:author="CATT" w:date="2024-11-19T17:59:06Z">
                      <w:rPr>
                        <w:rFonts w:ascii="Arial" w:hAnsi="Arial" w:eastAsia="宋体"/>
                        <w:sz w:val="18"/>
                        <w:highlight w:val="magenta"/>
                        <w:lang w:eastAsia="zh-CN"/>
                      </w:rPr>
                    </w:rPrChange>
                  </w:rPr>
                  <w:delText>D</w:delText>
                </w:r>
              </w:del>
            </w:ins>
            <w:ins w:id="4992" w:author="Iana Siomina" w:date="2024-09-25T21:14:00Z">
              <w:del w:id="4993" w:author="CATT" w:date="2024-11-19T18:07:51Z">
                <w:r>
                  <w:rPr>
                    <w:rFonts w:ascii="Arial" w:hAnsi="Arial" w:eastAsia="宋体"/>
                    <w:sz w:val="18"/>
                    <w:highlight w:val="none"/>
                    <w:lang w:eastAsia="zh-CN"/>
                    <w:rPrChange w:id="4994" w:author="CATT" w:date="2024-11-19T17:59:06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37D24408">
            <w:pPr>
              <w:keepNext/>
              <w:keepLines/>
              <w:spacing w:after="0"/>
              <w:jc w:val="center"/>
              <w:rPr>
                <w:ins w:id="4995" w:author="Iana Siomina" w:date="2024-09-25T21:14:00Z"/>
                <w:rFonts w:ascii="Arial" w:hAnsi="Arial" w:eastAsia="宋体"/>
                <w:sz w:val="18"/>
                <w:lang w:val="sv-SE" w:eastAsia="zh-CN"/>
              </w:rPr>
            </w:pPr>
          </w:p>
        </w:tc>
        <w:tc>
          <w:tcPr>
            <w:tcW w:w="1116" w:type="dxa"/>
            <w:tcBorders>
              <w:tl2br w:val="nil"/>
              <w:tr2bl w:val="nil"/>
            </w:tcBorders>
            <w:vAlign w:val="center"/>
          </w:tcPr>
          <w:p w14:paraId="1888C53E">
            <w:pPr>
              <w:keepNext/>
              <w:keepLines/>
              <w:spacing w:after="0"/>
              <w:jc w:val="center"/>
              <w:rPr>
                <w:ins w:id="4996" w:author="Iana Siomina" w:date="2024-09-25T21:14:00Z"/>
                <w:rFonts w:ascii="Arial" w:hAnsi="Arial" w:eastAsia="宋体"/>
                <w:sz w:val="18"/>
              </w:rPr>
            </w:pPr>
            <w:ins w:id="4997" w:author="Iana Siomina" w:date="2024-09-25T21:14:00Z">
              <w:r>
                <w:rPr>
                  <w:rFonts w:ascii="Arial" w:hAnsi="Arial" w:eastAsia="宋体"/>
                  <w:sz w:val="18"/>
                </w:rPr>
                <w:t>≥ 128</w:t>
              </w:r>
            </w:ins>
          </w:p>
        </w:tc>
        <w:tc>
          <w:tcPr>
            <w:tcW w:w="1037" w:type="dxa"/>
            <w:tcBorders>
              <w:tl2br w:val="nil"/>
              <w:tr2bl w:val="nil"/>
            </w:tcBorders>
            <w:vAlign w:val="center"/>
          </w:tcPr>
          <w:p w14:paraId="5203A94C">
            <w:pPr>
              <w:keepNext/>
              <w:keepLines/>
              <w:spacing w:after="0"/>
              <w:jc w:val="center"/>
              <w:rPr>
                <w:ins w:id="4998" w:author="Iana Siomina" w:date="2024-09-25T21:14:00Z"/>
                <w:rFonts w:ascii="Arial" w:hAnsi="Arial" w:eastAsia="宋体"/>
                <w:sz w:val="18"/>
              </w:rPr>
            </w:pPr>
            <w:ins w:id="4999" w:author="Iana Siomina" w:date="2024-09-25T21:14:00Z">
              <w:r>
                <w:rPr>
                  <w:rFonts w:ascii="Arial" w:hAnsi="Arial" w:eastAsia="宋体"/>
                  <w:sz w:val="18"/>
                </w:rPr>
                <w:t>≥ 1</w:t>
              </w:r>
            </w:ins>
          </w:p>
        </w:tc>
        <w:tc>
          <w:tcPr>
            <w:tcW w:w="1037" w:type="dxa"/>
            <w:tcBorders>
              <w:tl2br w:val="nil"/>
              <w:tr2bl w:val="nil"/>
            </w:tcBorders>
            <w:vAlign w:val="center"/>
          </w:tcPr>
          <w:p w14:paraId="7182B747">
            <w:pPr>
              <w:keepNext/>
              <w:keepLines/>
              <w:spacing w:after="0"/>
              <w:jc w:val="center"/>
              <w:rPr>
                <w:ins w:id="5000" w:author="Iana Siomina" w:date="2024-09-25T21:14:00Z"/>
                <w:rFonts w:ascii="Arial" w:hAnsi="Arial" w:eastAsia="宋体"/>
                <w:sz w:val="18"/>
              </w:rPr>
            </w:pPr>
            <w:ins w:id="5001" w:author="Iana Siomina" w:date="2024-09-25T21:14:00Z">
              <w:r>
                <w:rPr>
                  <w:rFonts w:ascii="Arial" w:hAnsi="Arial" w:eastAsia="宋体"/>
                  <w:sz w:val="18"/>
                </w:rPr>
                <w:t>Note 4</w:t>
              </w:r>
            </w:ins>
          </w:p>
        </w:tc>
        <w:tc>
          <w:tcPr>
            <w:tcW w:w="1424" w:type="dxa"/>
            <w:tcBorders>
              <w:tl2br w:val="nil"/>
              <w:tr2bl w:val="nil"/>
            </w:tcBorders>
            <w:vAlign w:val="center"/>
          </w:tcPr>
          <w:p w14:paraId="3EBE037F">
            <w:pPr>
              <w:keepNext/>
              <w:keepLines/>
              <w:spacing w:after="0"/>
              <w:jc w:val="center"/>
              <w:rPr>
                <w:ins w:id="5002" w:author="Iana Siomina" w:date="2024-09-25T21:14:00Z"/>
                <w:rFonts w:ascii="Arial" w:hAnsi="Arial" w:eastAsia="宋体"/>
                <w:sz w:val="18"/>
              </w:rPr>
            </w:pPr>
            <w:ins w:id="5003" w:author="Iana Siomina" w:date="2024-09-25T21:14:00Z">
              <w:r>
                <w:rPr>
                  <w:rFonts w:ascii="Arial" w:hAnsi="Arial" w:eastAsia="宋体"/>
                  <w:sz w:val="18"/>
                </w:rPr>
                <w:t>Note 4</w:t>
              </w:r>
            </w:ins>
          </w:p>
        </w:tc>
      </w:tr>
      <w:tr w14:paraId="0F953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04" w:author="Iana Siomina" w:date="2024-09-25T21:14:00Z"/>
        </w:trPr>
        <w:tc>
          <w:tcPr>
            <w:tcW w:w="7343" w:type="dxa"/>
            <w:gridSpan w:val="7"/>
            <w:tcBorders>
              <w:tl2br w:val="nil"/>
              <w:tr2bl w:val="nil"/>
            </w:tcBorders>
          </w:tcPr>
          <w:p w14:paraId="7A4C5836">
            <w:pPr>
              <w:keepNext/>
              <w:keepLines/>
              <w:spacing w:after="0"/>
              <w:ind w:left="851" w:hanging="851"/>
              <w:rPr>
                <w:ins w:id="5005" w:author="Iana Siomina" w:date="2024-09-25T21:14:00Z"/>
                <w:rFonts w:ascii="Arial" w:hAnsi="Arial" w:eastAsia="宋体"/>
                <w:sz w:val="18"/>
              </w:rPr>
            </w:pPr>
            <w:ins w:id="5006" w:author="Iana Siomina" w:date="2024-09-25T21:14:00Z">
              <w:r>
                <w:rPr>
                  <w:rFonts w:ascii="Arial" w:hAnsi="Arial" w:eastAsia="宋体"/>
                  <w:sz w:val="18"/>
                </w:rPr>
                <w:t>N</w:t>
              </w:r>
            </w:ins>
            <w:ins w:id="5007" w:author="Iana Siomina" w:date="2024-09-25T21:14:00Z">
              <w:r>
                <w:rPr>
                  <w:rFonts w:ascii="Arial" w:hAnsi="Arial" w:eastAsia="宋体"/>
                  <w:sz w:val="18"/>
                  <w:lang w:eastAsia="zh-CN"/>
                </w:rPr>
                <w:t>OTE</w:t>
              </w:r>
            </w:ins>
            <w:ins w:id="5008" w:author="Iana Siomina" w:date="2024-09-25T21:14:00Z">
              <w:r>
                <w:rPr>
                  <w:rFonts w:ascii="Arial" w:hAnsi="Arial" w:eastAsia="宋体"/>
                  <w:sz w:val="18"/>
                </w:rPr>
                <w:t xml:space="preserve"> 1:</w:t>
              </w:r>
            </w:ins>
            <w:ins w:id="5009" w:author="Iana Siomina" w:date="2024-09-25T21:14:00Z">
              <w:r>
                <w:rPr>
                  <w:rFonts w:ascii="Arial" w:hAnsi="Arial" w:eastAsia="宋体"/>
                  <w:sz w:val="18"/>
                </w:rPr>
                <w:tab/>
              </w:r>
            </w:ins>
            <w:ins w:id="5010" w:author="Iana Siomina" w:date="2024-09-25T21:14:00Z">
              <w:r>
                <w:rPr>
                  <w:rFonts w:ascii="Arial" w:hAnsi="Arial" w:eastAsia="宋体"/>
                  <w:sz w:val="18"/>
                </w:rPr>
                <w:t>Minimum PRS bandwidth, which is minimum of the PRS bandwidths of the reference resource and the measured neighbour resource i.</w:t>
              </w:r>
            </w:ins>
          </w:p>
          <w:p w14:paraId="5DE1142A">
            <w:pPr>
              <w:keepNext/>
              <w:keepLines/>
              <w:spacing w:after="0"/>
              <w:ind w:left="851" w:hanging="851"/>
              <w:rPr>
                <w:ins w:id="5011" w:author="Iana Siomina" w:date="2024-09-25T21:14:00Z"/>
                <w:rFonts w:ascii="Arial" w:hAnsi="Arial" w:eastAsia="宋体"/>
                <w:sz w:val="18"/>
                <w:lang w:val="en-US" w:eastAsia="zh-CN"/>
              </w:rPr>
            </w:pPr>
            <w:ins w:id="5012" w:author="Iana Siomina" w:date="2024-09-25T21:14:00Z">
              <w:r>
                <w:rPr>
                  <w:rFonts w:ascii="Arial" w:hAnsi="Arial" w:eastAsia="宋体"/>
                  <w:sz w:val="18"/>
                </w:rPr>
                <w:t xml:space="preserve">NOTE 2: </w:t>
              </w:r>
            </w:ins>
            <w:ins w:id="5013" w:author="Iana Siomina" w:date="2024-09-25T21:14:00Z">
              <w:r>
                <w:rPr>
                  <w:rFonts w:ascii="Arial" w:hAnsi="Arial" w:eastAsia="宋体"/>
                  <w:sz w:val="18"/>
                </w:rPr>
                <w:tab/>
              </w:r>
            </w:ins>
            <w:ins w:id="5014" w:author="Iana Siomina" w:date="2024-09-25T21:14:00Z">
              <w:r>
                <w:rPr>
                  <w:rFonts w:ascii="Arial" w:hAnsi="Arial" w:eastAsia="宋体"/>
                  <w:sz w:val="18"/>
                </w:rPr>
                <w:t xml:space="preserve">Minimum number of PRS resource repetitions among the reference resource and the measured neighbour resource i. </w:t>
              </w:r>
            </w:ins>
            <m:oMath>
              <m:sSubSup>
                <m:sSubSupPr>
                  <m:ctrlPr>
                    <w:ins w:id="5015" w:author="Iana Siomina" w:date="2024-09-25T21:14:00Z">
                      <w:rPr>
                        <w:rFonts w:ascii="Cambria Math" w:hAnsi="Cambria Math" w:eastAsia="宋体"/>
                        <w:i/>
                        <w:sz w:val="18"/>
                      </w:rPr>
                    </w:ins>
                  </m:ctrlPr>
                </m:sSubSupPr>
                <m:e>
                  <w:ins w:id="5016" w:author="Iana Siomina" w:date="2024-09-25T21:14:00Z">
                    <m:r>
                      <m:rPr/>
                      <w:rPr>
                        <w:rFonts w:ascii="Cambria Math" w:hAnsi="Cambria Math" w:eastAsia="宋体"/>
                        <w:sz w:val="18"/>
                      </w:rPr>
                      <m:t>T</m:t>
                    </m:r>
                  </w:ins>
                  <m:ctrlPr>
                    <w:ins w:id="5017" w:author="Iana Siomina" w:date="2024-09-25T21:14:00Z">
                      <w:rPr>
                        <w:rFonts w:ascii="Cambria Math" w:hAnsi="Cambria Math" w:eastAsia="宋体"/>
                        <w:i/>
                        <w:sz w:val="18"/>
                      </w:rPr>
                    </w:ins>
                  </m:ctrlPr>
                </m:e>
                <m:sub>
                  <w:ins w:id="5018" w:author="Iana Siomina" w:date="2024-09-25T21:14:00Z">
                    <m:r>
                      <m:rPr>
                        <m:nor/>
                        <m:sty m:val="p"/>
                      </m:rPr>
                      <w:rPr>
                        <w:rFonts w:ascii="Cambria Math" w:hAnsi="Cambria Math" w:eastAsia="宋体"/>
                        <w:b w:val="0"/>
                        <w:i w:val="0"/>
                        <w:sz w:val="18"/>
                      </w:rPr>
                      <m:t>rep</m:t>
                    </m:r>
                  </w:ins>
                  <m:ctrlPr>
                    <w:ins w:id="5019" w:author="Iana Siomina" w:date="2024-09-25T21:14:00Z">
                      <w:rPr>
                        <w:rFonts w:ascii="Cambria Math" w:hAnsi="Cambria Math" w:eastAsia="宋体"/>
                        <w:i/>
                        <w:sz w:val="18"/>
                      </w:rPr>
                    </w:ins>
                  </m:ctrlPr>
                </m:sub>
                <m:sup>
                  <w:ins w:id="5020" w:author="Iana Siomina" w:date="2024-09-25T21:14:00Z">
                    <m:r>
                      <m:rPr>
                        <m:nor/>
                        <m:sty m:val="p"/>
                      </m:rPr>
                      <w:rPr>
                        <w:rFonts w:ascii="Cambria Math" w:hAnsi="Cambria Math" w:eastAsia="宋体"/>
                        <w:b w:val="0"/>
                        <w:i w:val="0"/>
                        <w:sz w:val="18"/>
                      </w:rPr>
                      <m:t>PRS</m:t>
                    </m:r>
                  </w:ins>
                  <m:ctrlPr>
                    <w:ins w:id="5021" w:author="Iana Siomina" w:date="2024-09-25T21:14:00Z">
                      <w:rPr>
                        <w:rFonts w:ascii="Cambria Math" w:hAnsi="Cambria Math" w:eastAsia="宋体"/>
                        <w:i/>
                        <w:sz w:val="18"/>
                      </w:rPr>
                    </w:ins>
                  </m:ctrlPr>
                </m:sup>
              </m:sSubSup>
              <w:ins w:id="5022" w:author="Iana Siomina" w:date="2024-09-25T21:14:00Z">
                <m:r>
                  <m:rPr/>
                  <w:rPr>
                    <w:rFonts w:ascii="Cambria Math" w:hAnsi="Cambria Math" w:eastAsia="宋体"/>
                    <w:sz w:val="18"/>
                  </w:rPr>
                  <m:t xml:space="preserve">, </m:t>
                </m:r>
              </w:ins>
              <m:sSub>
                <m:sSubPr>
                  <m:ctrlPr>
                    <w:ins w:id="5023" w:author="Iana Siomina" w:date="2024-09-25T21:14:00Z">
                      <w:rPr>
                        <w:rFonts w:ascii="Cambria Math" w:hAnsi="Cambria Math" w:eastAsia="宋体"/>
                        <w:sz w:val="18"/>
                      </w:rPr>
                    </w:ins>
                  </m:ctrlPr>
                </m:sSubPr>
                <m:e>
                  <w:ins w:id="5024" w:author="Iana Siomina" w:date="2024-09-25T21:14:00Z">
                    <m:r>
                      <m:rPr/>
                      <w:rPr>
                        <w:rFonts w:ascii="Cambria Math" w:hAnsi="Cambria Math" w:eastAsia="宋体"/>
                        <w:sz w:val="18"/>
                      </w:rPr>
                      <m:t>L</m:t>
                    </m:r>
                  </w:ins>
                  <m:ctrlPr>
                    <w:ins w:id="5025" w:author="Iana Siomina" w:date="2024-09-25T21:14:00Z">
                      <w:rPr>
                        <w:rFonts w:ascii="Cambria Math" w:hAnsi="Cambria Math" w:eastAsia="宋体"/>
                        <w:sz w:val="18"/>
                      </w:rPr>
                    </w:ins>
                  </m:ctrlPr>
                </m:e>
                <m:sub>
                  <w:ins w:id="5026" w:author="Iana Siomina" w:date="2024-09-25T21:14:00Z">
                    <m:r>
                      <m:rPr>
                        <m:nor/>
                        <m:sty m:val="p"/>
                      </m:rPr>
                      <w:rPr>
                        <w:rFonts w:ascii="Arial" w:hAnsi="Arial" w:eastAsia="宋体"/>
                        <w:b w:val="0"/>
                        <w:i w:val="0"/>
                        <w:sz w:val="18"/>
                      </w:rPr>
                      <m:t>PRS</m:t>
                    </m:r>
                  </w:ins>
                  <m:ctrlPr>
                    <w:ins w:id="5027" w:author="Iana Siomina" w:date="2024-09-25T21:14:00Z">
                      <w:rPr>
                        <w:rFonts w:ascii="Cambria Math" w:hAnsi="Cambria Math" w:eastAsia="宋体"/>
                        <w:sz w:val="18"/>
                      </w:rPr>
                    </w:ins>
                  </m:ctrlPr>
                </m:sub>
              </m:sSub>
              <w:ins w:id="5028" w:author="Iana Siomina" w:date="2024-09-25T21:14:00Z">
                <m:r>
                  <m:rPr/>
                  <w:rPr>
                    <w:rFonts w:ascii="Cambria Math" w:hAnsi="Cambria Math" w:eastAsia="宋体"/>
                    <w:sz w:val="18"/>
                  </w:rPr>
                  <m:t xml:space="preserve"> ,</m:t>
                </m:r>
              </w:ins>
              <m:sSubSup>
                <m:sSubSupPr>
                  <m:ctrlPr>
                    <w:ins w:id="5029" w:author="Iana Siomina" w:date="2024-09-25T21:14:00Z">
                      <w:rPr>
                        <w:rFonts w:ascii="Cambria Math" w:hAnsi="Cambria Math" w:eastAsia="宋体"/>
                        <w:i/>
                        <w:sz w:val="18"/>
                      </w:rPr>
                    </w:ins>
                  </m:ctrlPr>
                </m:sSubSupPr>
                <m:e>
                  <w:ins w:id="5030" w:author="Iana Siomina" w:date="2024-09-25T21:14:00Z">
                    <m:r>
                      <m:rPr/>
                      <w:rPr>
                        <w:rFonts w:ascii="Cambria Math" w:hAnsi="Cambria Math" w:eastAsia="宋体"/>
                        <w:sz w:val="18"/>
                      </w:rPr>
                      <m:t>K</m:t>
                    </m:r>
                  </w:ins>
                  <m:ctrlPr>
                    <w:ins w:id="5031" w:author="Iana Siomina" w:date="2024-09-25T21:14:00Z">
                      <w:rPr>
                        <w:rFonts w:ascii="Cambria Math" w:hAnsi="Cambria Math" w:eastAsia="宋体"/>
                        <w:i/>
                        <w:sz w:val="18"/>
                      </w:rPr>
                    </w:ins>
                  </m:ctrlPr>
                </m:e>
                <m:sub>
                  <w:ins w:id="5032" w:author="Iana Siomina" w:date="2024-09-25T21:14:00Z">
                    <m:r>
                      <m:rPr>
                        <m:nor/>
                        <m:sty m:val="p"/>
                      </m:rPr>
                      <w:rPr>
                        <w:rFonts w:ascii="Cambria Math" w:hAnsi="Cambria Math" w:eastAsia="宋体"/>
                        <w:b w:val="0"/>
                        <w:i w:val="0"/>
                        <w:sz w:val="18"/>
                      </w:rPr>
                      <m:t>comb</m:t>
                    </m:r>
                  </w:ins>
                  <m:ctrlPr>
                    <w:ins w:id="5033" w:author="Iana Siomina" w:date="2024-09-25T21:14:00Z">
                      <w:rPr>
                        <w:rFonts w:ascii="Cambria Math" w:hAnsi="Cambria Math" w:eastAsia="宋体"/>
                        <w:i/>
                        <w:sz w:val="18"/>
                      </w:rPr>
                    </w:ins>
                  </m:ctrlPr>
                </m:sub>
                <m:sup>
                  <w:ins w:id="5034" w:author="Iana Siomina" w:date="2024-09-25T21:14:00Z">
                    <m:r>
                      <m:rPr>
                        <m:nor/>
                        <m:sty m:val="p"/>
                      </m:rPr>
                      <w:rPr>
                        <w:rFonts w:ascii="Cambria Math" w:hAnsi="Cambria Math" w:eastAsia="宋体"/>
                        <w:b w:val="0"/>
                        <w:i w:val="0"/>
                        <w:sz w:val="18"/>
                      </w:rPr>
                      <m:t>PRS</m:t>
                    </m:r>
                  </w:ins>
                  <m:ctrlPr>
                    <w:ins w:id="5035" w:author="Iana Siomina" w:date="2024-09-25T21:14:00Z">
                      <w:rPr>
                        <w:rFonts w:ascii="Cambria Math" w:hAnsi="Cambria Math" w:eastAsia="宋体"/>
                        <w:i/>
                        <w:sz w:val="18"/>
                      </w:rPr>
                    </w:ins>
                  </m:ctrlPr>
                </m:sup>
              </m:sSubSup>
            </m:oMath>
            <w:ins w:id="5036" w:author="Iana Siomina" w:date="2024-09-25T21:14:00Z">
              <w:r>
                <w:rPr>
                  <w:rFonts w:ascii="Arial" w:hAnsi="Arial" w:eastAsia="宋体"/>
                  <w:b/>
                  <w:bCs/>
                  <w:sz w:val="18"/>
                  <w:lang w:eastAsia="zh-CN"/>
                </w:rPr>
                <w:t xml:space="preserve"> </w:t>
              </w:r>
            </w:ins>
            <w:ins w:id="5037" w:author="Iana Siomina" w:date="2024-09-25T21:14:00Z">
              <w:r>
                <w:rPr>
                  <w:rFonts w:ascii="Arial" w:hAnsi="Arial" w:eastAsia="宋体"/>
                  <w:sz w:val="18"/>
                  <w:szCs w:val="18"/>
                </w:rPr>
                <w:t xml:space="preserve">are configured by higher layer parameter </w:t>
              </w:r>
            </w:ins>
            <w:ins w:id="5038" w:author="Iana Siomina" w:date="2024-09-25T21:14:00Z">
              <w:r>
                <w:rPr>
                  <w:rFonts w:ascii="Arial" w:hAnsi="Arial" w:eastAsia="宋体"/>
                  <w:i/>
                  <w:sz w:val="18"/>
                  <w:szCs w:val="18"/>
                </w:rPr>
                <w:t>dl-PRS-ResourceRepetitionFactor, dl-PRS-NumSymbols and dl-PRS-CombSizeN</w:t>
              </w:r>
            </w:ins>
            <w:ins w:id="5039" w:author="Iana Siomina" w:date="2024-09-25T21:14:00Z">
              <w:r>
                <w:rPr>
                  <w:rFonts w:ascii="Arial" w:hAnsi="Arial" w:eastAsia="宋体"/>
                  <w:i/>
                  <w:sz w:val="18"/>
                  <w:szCs w:val="18"/>
                  <w:lang w:val="en-US"/>
                </w:rPr>
                <w:t xml:space="preserve"> </w:t>
              </w:r>
            </w:ins>
            <w:ins w:id="5040" w:author="Iana Siomina" w:date="2024-09-25T21:14:00Z">
              <w:r>
                <w:rPr>
                  <w:rFonts w:ascii="Arial" w:hAnsi="Arial" w:eastAsia="宋体"/>
                  <w:iCs/>
                  <w:sz w:val="18"/>
                  <w:szCs w:val="18"/>
                </w:rPr>
                <w:t>defined in TS 37.355 [34], respectively</w:t>
              </w:r>
            </w:ins>
            <w:ins w:id="5041" w:author="Iana Siomina" w:date="2024-09-25T21:14:00Z">
              <w:r>
                <w:rPr>
                  <w:rFonts w:ascii="Arial" w:hAnsi="Arial" w:eastAsia="宋体"/>
                  <w:iCs/>
                  <w:sz w:val="18"/>
                  <w:szCs w:val="18"/>
                  <w:lang w:val="en-US" w:eastAsia="zh-CN"/>
                </w:rPr>
                <w:t>.</w:t>
              </w:r>
            </w:ins>
          </w:p>
          <w:p w14:paraId="1ECF758A">
            <w:pPr>
              <w:keepNext/>
              <w:keepLines/>
              <w:spacing w:after="0"/>
              <w:ind w:left="851" w:hanging="851"/>
              <w:rPr>
                <w:ins w:id="5042" w:author="Iana Siomina" w:date="2024-09-25T21:14:00Z"/>
                <w:rFonts w:ascii="Arial" w:hAnsi="Arial" w:eastAsia="宋体"/>
                <w:sz w:val="18"/>
              </w:rPr>
            </w:pPr>
            <w:ins w:id="5043" w:author="Iana Siomina" w:date="2024-09-25T21:14:00Z">
              <w:r>
                <w:rPr>
                  <w:rFonts w:ascii="Arial" w:hAnsi="Arial" w:eastAsia="宋体"/>
                  <w:sz w:val="18"/>
                </w:rPr>
                <w:t>N</w:t>
              </w:r>
            </w:ins>
            <w:ins w:id="5044" w:author="Iana Siomina" w:date="2024-09-25T21:14:00Z">
              <w:r>
                <w:rPr>
                  <w:rFonts w:ascii="Arial" w:hAnsi="Arial" w:eastAsia="宋体"/>
                  <w:sz w:val="18"/>
                  <w:lang w:eastAsia="zh-CN"/>
                </w:rPr>
                <w:t>OTE</w:t>
              </w:r>
            </w:ins>
            <w:ins w:id="5045" w:author="Iana Siomina" w:date="2024-09-25T21:14:00Z">
              <w:r>
                <w:rPr>
                  <w:rFonts w:ascii="Arial" w:hAnsi="Arial" w:eastAsia="宋体"/>
                  <w:sz w:val="18"/>
                </w:rPr>
                <w:t xml:space="preserve"> 3:</w:t>
              </w:r>
            </w:ins>
            <w:ins w:id="5046" w:author="Iana Siomina" w:date="2024-09-25T21:14:00Z">
              <w:r>
                <w:rPr>
                  <w:rFonts w:ascii="Arial" w:hAnsi="Arial" w:eastAsia="宋体"/>
                  <w:sz w:val="18"/>
                </w:rPr>
                <w:tab/>
              </w:r>
            </w:ins>
            <w:ins w:id="5047" w:author="Iana Siomina" w:date="2024-09-25T21:14:00Z">
              <w:r>
                <w:rPr>
                  <w:rFonts w:ascii="Arial" w:hAnsi="Arial" w:eastAsia="宋体"/>
                  <w:sz w:val="18"/>
                </w:rPr>
                <w:t>Io is assumed to have constant EPRE across the bandwidth.</w:t>
              </w:r>
            </w:ins>
          </w:p>
          <w:p w14:paraId="17DCE04A">
            <w:pPr>
              <w:keepNext/>
              <w:keepLines/>
              <w:spacing w:after="0"/>
              <w:ind w:left="851" w:hanging="851"/>
              <w:rPr>
                <w:ins w:id="5048" w:author="Iana Siomina" w:date="2024-09-25T21:14:00Z"/>
                <w:rFonts w:ascii="Arial" w:hAnsi="Arial" w:eastAsia="宋体"/>
                <w:sz w:val="18"/>
              </w:rPr>
            </w:pPr>
            <w:ins w:id="5049" w:author="Iana Siomina" w:date="2024-09-25T21:14:00Z">
              <w:r>
                <w:rPr>
                  <w:rFonts w:ascii="Arial" w:hAnsi="Arial" w:eastAsia="宋体"/>
                  <w:sz w:val="18"/>
                </w:rPr>
                <w:t>NOTE 4:</w:t>
              </w:r>
            </w:ins>
            <w:ins w:id="5050" w:author="Iana Siomina" w:date="2024-09-25T21:14:00Z">
              <w:r>
                <w:rPr>
                  <w:rFonts w:ascii="Arial" w:hAnsi="Arial" w:eastAsia="宋体"/>
                  <w:sz w:val="18"/>
                </w:rPr>
                <w:tab/>
              </w:r>
            </w:ins>
            <w:ins w:id="5051" w:author="Iana Siomina" w:date="2024-09-25T21:14:00Z">
              <w:r>
                <w:rPr>
                  <w:rFonts w:ascii="Arial" w:hAnsi="Arial" w:eastAsia="宋体"/>
                  <w:sz w:val="18"/>
                </w:rPr>
                <w:t>The same bands and the same Io conditions for each band apply for this requirement as for the corresponding requirement with the PRS bandwidth of the smallest RB number for the corresponding SCS.</w:t>
              </w:r>
            </w:ins>
          </w:p>
        </w:tc>
      </w:tr>
    </w:tbl>
    <w:p w14:paraId="696CD2BF">
      <w:pPr>
        <w:rPr>
          <w:ins w:id="5052" w:author="Iana Siomina" w:date="2024-09-25T21:14:00Z"/>
          <w:rFonts w:eastAsia="宋体"/>
        </w:rPr>
      </w:pPr>
    </w:p>
    <w:p w14:paraId="0EDDD25D">
      <w:pPr>
        <w:keepNext/>
        <w:keepLines/>
        <w:spacing w:before="60"/>
        <w:jc w:val="center"/>
        <w:rPr>
          <w:ins w:id="5053" w:author="Iana Siomina" w:date="2024-09-25T21:14:00Z"/>
          <w:rFonts w:ascii="Arial" w:hAnsi="Arial" w:eastAsia="宋体"/>
          <w:b/>
          <w:lang w:val="en-US"/>
        </w:rPr>
      </w:pPr>
      <w:ins w:id="5054" w:author="Iana Siomina" w:date="2024-09-25T21:14:00Z">
        <w:r>
          <w:rPr>
            <w:rFonts w:ascii="Arial" w:hAnsi="Arial" w:eastAsia="宋体"/>
            <w:b/>
          </w:rPr>
          <w:t>Table 10.1.44.2-</w:t>
        </w:r>
      </w:ins>
      <w:ins w:id="5055" w:author="Iana Siomina" w:date="2024-09-25T21:14:00Z">
        <w:r>
          <w:rPr>
            <w:rFonts w:ascii="Arial" w:hAnsi="Arial" w:eastAsia="宋体"/>
            <w:b/>
            <w:lang w:val="en-US"/>
          </w:rPr>
          <w:t>4</w:t>
        </w:r>
      </w:ins>
      <w:ins w:id="5056" w:author="Iana Siomina" w:date="2024-09-25T21:14:00Z">
        <w:r>
          <w:rPr>
            <w:rFonts w:ascii="Arial" w:hAnsi="Arial" w:eastAsia="宋体"/>
            <w:b/>
          </w:rPr>
          <w:t xml:space="preserve">: DL RSCP </w:t>
        </w:r>
      </w:ins>
      <w:ins w:id="5057" w:author="Iana Siomina" w:date="2024-09-25T21:14:00Z">
        <w:r>
          <w:rPr>
            <w:rFonts w:ascii="Arial" w:hAnsi="Arial" w:eastAsia="宋体"/>
            <w:b/>
            <w:lang w:val="en-US"/>
          </w:rPr>
          <w:t xml:space="preserve">relative </w:t>
        </w:r>
      </w:ins>
      <w:ins w:id="5058" w:author="Iana Siomina" w:date="2024-09-25T21:14:00Z">
        <w:r>
          <w:rPr>
            <w:rFonts w:ascii="Arial" w:hAnsi="Arial" w:eastAsia="宋体"/>
            <w:b/>
          </w:rPr>
          <w:t xml:space="preserve">accuracy in FR2 for </w:t>
        </w:r>
      </w:ins>
      <w:ins w:id="5059" w:author="Iana Siomina" w:date="2024-09-25T21:14:00Z">
        <w:r>
          <w:rPr>
            <w:rFonts w:ascii="Arial" w:hAnsi="Arial" w:eastAsia="宋体"/>
            <w:b/>
            <w:lang w:val="en-US"/>
          </w:rPr>
          <w:t xml:space="preserve">two-tap </w:t>
        </w:r>
      </w:ins>
      <w:ins w:id="5060" w:author="Iana Siomina" w:date="2024-09-25T21:14:00Z">
        <w:r>
          <w:rPr>
            <w:rFonts w:ascii="Arial" w:hAnsi="Arial" w:eastAsia="宋体"/>
            <w:b/>
          </w:rPr>
          <w:t>channel</w:t>
        </w:r>
      </w:ins>
      <w:ins w:id="5061" w:author="Iana Siomina" w:date="2024-09-25T21:14:00Z">
        <w:r>
          <w:rPr>
            <w:rFonts w:ascii="Arial" w:hAnsi="Arial" w:eastAsia="宋体"/>
            <w:b/>
            <w:lang w:val="en-US"/>
          </w:rPr>
          <w:t>.</w:t>
        </w:r>
      </w:ins>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56"/>
        <w:gridCol w:w="587"/>
        <w:gridCol w:w="1116"/>
        <w:gridCol w:w="1037"/>
        <w:gridCol w:w="1581"/>
        <w:gridCol w:w="1441"/>
      </w:tblGrid>
      <w:tr w14:paraId="295F61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62" w:author="Iana Siomina" w:date="2024-09-25T21:14:00Z"/>
        </w:trPr>
        <w:tc>
          <w:tcPr>
            <w:tcW w:w="2656" w:type="dxa"/>
            <w:vMerge w:val="restart"/>
            <w:tcBorders>
              <w:tl2br w:val="nil"/>
              <w:tr2bl w:val="nil"/>
            </w:tcBorders>
            <w:vAlign w:val="center"/>
          </w:tcPr>
          <w:p w14:paraId="6EDBFF9E">
            <w:pPr>
              <w:keepNext/>
              <w:keepLines/>
              <w:spacing w:after="0"/>
              <w:jc w:val="center"/>
              <w:rPr>
                <w:ins w:id="5063" w:author="Iana Siomina" w:date="2024-09-25T21:14:00Z"/>
                <w:rFonts w:ascii="Arial" w:hAnsi="Arial" w:eastAsia="宋体"/>
                <w:b/>
                <w:sz w:val="18"/>
              </w:rPr>
            </w:pPr>
            <w:ins w:id="5064" w:author="Iana Siomina" w:date="2024-09-25T21:14:00Z">
              <w:r>
                <w:rPr>
                  <w:rFonts w:ascii="Arial" w:hAnsi="Arial" w:eastAsia="宋体"/>
                  <w:b/>
                  <w:sz w:val="18"/>
                </w:rPr>
                <w:t>Accuracy</w:t>
              </w:r>
            </w:ins>
          </w:p>
          <w:p w14:paraId="08EA3555">
            <w:pPr>
              <w:keepNext/>
              <w:keepLines/>
              <w:spacing w:after="0"/>
              <w:jc w:val="center"/>
              <w:rPr>
                <w:ins w:id="5065" w:author="Iana Siomina" w:date="2024-09-25T21:14:00Z"/>
                <w:rFonts w:ascii="Arial" w:hAnsi="Arial" w:eastAsia="宋体"/>
                <w:b/>
                <w:sz w:val="15"/>
                <w:szCs w:val="16"/>
              </w:rPr>
            </w:pPr>
            <w:ins w:id="5066" w:author="Iana Siomina" w:date="2024-09-25T21:14:00Z">
              <w:r>
                <w:rPr>
                  <w:rFonts w:ascii="Arial" w:hAnsi="Arial" w:eastAsia="宋体"/>
                  <w:b/>
                  <w:sz w:val="11"/>
                  <w:szCs w:val="13"/>
                </w:rPr>
                <w:t>(</w:t>
              </w:r>
            </w:ins>
            <w:ins w:id="5067" w:author="Iana Siomina" w:date="2024-09-25T21:14:00Z">
              <w:r>
                <w:rPr>
                  <w:rFonts w:ascii="Arial" w:hAnsi="Arial" w:eastAsia="宋体"/>
                  <w:b/>
                  <w:sz w:val="15"/>
                  <w:szCs w:val="16"/>
                </w:rPr>
                <w:t>PRS Ês/Iot)</w:t>
              </w:r>
            </w:ins>
            <w:ins w:id="5068" w:author="Iana Siomina" w:date="2024-09-25T21:14:00Z">
              <w:r>
                <w:rPr>
                  <w:rFonts w:ascii="Arial" w:hAnsi="Arial" w:eastAsia="宋体"/>
                  <w:b/>
                  <w:sz w:val="15"/>
                  <w:szCs w:val="16"/>
                  <w:vertAlign w:val="subscript"/>
                </w:rPr>
                <w:t xml:space="preserve">ref </w:t>
              </w:r>
            </w:ins>
            <w:ins w:id="5069" w:author="Iana Siomina" w:date="2024-09-25T21:14:00Z">
              <w:r>
                <w:rPr>
                  <w:rFonts w:ascii="Arial" w:hAnsi="Arial" w:eastAsia="宋体"/>
                  <w:b/>
                  <w:sz w:val="15"/>
                  <w:szCs w:val="16"/>
                </w:rPr>
                <w:t xml:space="preserve">≥ </w:t>
              </w:r>
            </w:ins>
            <w:ins w:id="5070" w:author="Iana Siomina" w:date="2024-09-25T21:14:00Z">
              <w:r>
                <w:rPr>
                  <w:rFonts w:ascii="Arial" w:hAnsi="Arial" w:eastAsia="宋体"/>
                  <w:b/>
                  <w:sz w:val="15"/>
                  <w:szCs w:val="16"/>
                  <w:lang w:val="en-US"/>
                </w:rPr>
                <w:t xml:space="preserve">   0</w:t>
              </w:r>
            </w:ins>
            <w:ins w:id="5071" w:author="Iana Siomina" w:date="2024-09-25T21:14:00Z">
              <w:r>
                <w:rPr>
                  <w:rFonts w:ascii="Arial" w:hAnsi="Arial" w:eastAsia="宋体"/>
                  <w:b/>
                  <w:sz w:val="15"/>
                  <w:szCs w:val="16"/>
                </w:rPr>
                <w:t>dB</w:t>
              </w:r>
            </w:ins>
          </w:p>
          <w:p w14:paraId="1C0CA4C5">
            <w:pPr>
              <w:keepNext/>
              <w:keepLines/>
              <w:spacing w:after="0"/>
              <w:jc w:val="center"/>
              <w:rPr>
                <w:ins w:id="5072" w:author="Iana Siomina" w:date="2024-09-25T21:14:00Z"/>
                <w:rFonts w:ascii="Arial" w:hAnsi="Arial" w:eastAsia="宋体"/>
                <w:b/>
                <w:sz w:val="15"/>
                <w:szCs w:val="16"/>
              </w:rPr>
            </w:pPr>
          </w:p>
          <w:p w14:paraId="2C19D775">
            <w:pPr>
              <w:keepNext/>
              <w:keepLines/>
              <w:spacing w:after="0"/>
              <w:jc w:val="center"/>
              <w:rPr>
                <w:ins w:id="5073" w:author="Iana Siomina" w:date="2024-09-25T21:14:00Z"/>
                <w:rFonts w:ascii="Arial" w:hAnsi="Arial" w:eastAsia="宋体"/>
                <w:b/>
                <w:sz w:val="15"/>
                <w:szCs w:val="16"/>
                <w:lang w:val="sv-SE"/>
              </w:rPr>
            </w:pPr>
            <w:ins w:id="5074" w:author="Iana Siomina" w:date="2024-09-25T21:14:00Z">
              <w:r>
                <w:rPr>
                  <w:rFonts w:ascii="Arial" w:hAnsi="Arial" w:eastAsia="宋体"/>
                  <w:b/>
                  <w:sz w:val="15"/>
                  <w:szCs w:val="16"/>
                </w:rPr>
                <w:t xml:space="preserve"> </w:t>
              </w:r>
            </w:ins>
            <w:ins w:id="5075" w:author="Iana Siomina" w:date="2024-09-25T21:14:00Z">
              <w:r>
                <w:rPr>
                  <w:rFonts w:ascii="Arial" w:hAnsi="Arial" w:eastAsia="宋体"/>
                  <w:b/>
                  <w:sz w:val="15"/>
                  <w:szCs w:val="16"/>
                  <w:lang w:val="sv-SE"/>
                </w:rPr>
                <w:t>(PRS Ês/Iot)</w:t>
              </w:r>
            </w:ins>
            <w:ins w:id="5076" w:author="Iana Siomina" w:date="2024-09-25T21:14:00Z">
              <w:r>
                <w:rPr>
                  <w:rFonts w:ascii="Arial" w:hAnsi="Arial" w:eastAsia="宋体"/>
                  <w:b/>
                  <w:i/>
                  <w:sz w:val="15"/>
                  <w:szCs w:val="16"/>
                  <w:vertAlign w:val="subscript"/>
                  <w:lang w:val="sv-SE"/>
                </w:rPr>
                <w:t>i</w:t>
              </w:r>
            </w:ins>
            <w:ins w:id="5077" w:author="Iana Siomina" w:date="2024-09-25T21:14:00Z">
              <w:r>
                <w:rPr>
                  <w:rFonts w:ascii="Arial" w:hAnsi="Arial" w:eastAsia="宋体"/>
                  <w:b/>
                  <w:sz w:val="15"/>
                  <w:szCs w:val="16"/>
                  <w:lang w:val="sv-SE"/>
                </w:rPr>
                <w:t xml:space="preserve"> ≥ </w:t>
              </w:r>
            </w:ins>
          </w:p>
          <w:p w14:paraId="766B7EB0">
            <w:pPr>
              <w:keepNext/>
              <w:keepLines/>
              <w:spacing w:after="0"/>
              <w:jc w:val="center"/>
              <w:rPr>
                <w:ins w:id="5078" w:author="Iana Siomina" w:date="2024-09-25T21:14:00Z"/>
                <w:rFonts w:ascii="Arial" w:hAnsi="Arial" w:eastAsia="宋体"/>
                <w:b/>
                <w:sz w:val="18"/>
                <w:lang w:val="sv-SE"/>
              </w:rPr>
            </w:pPr>
            <w:ins w:id="5079" w:author="Iana Siomina" w:date="2024-09-25T21:14:00Z">
              <w:r>
                <w:rPr>
                  <w:rFonts w:ascii="Arial" w:hAnsi="Arial" w:eastAsia="宋体"/>
                  <w:b/>
                  <w:sz w:val="15"/>
                  <w:szCs w:val="16"/>
                  <w:lang w:val="sv-SE"/>
                </w:rPr>
                <w:t>-6dB</w:t>
              </w:r>
            </w:ins>
          </w:p>
        </w:tc>
        <w:tc>
          <w:tcPr>
            <w:tcW w:w="5762" w:type="dxa"/>
            <w:gridSpan w:val="5"/>
            <w:tcBorders>
              <w:tl2br w:val="nil"/>
              <w:tr2bl w:val="nil"/>
            </w:tcBorders>
            <w:vAlign w:val="center"/>
          </w:tcPr>
          <w:p w14:paraId="14E82851">
            <w:pPr>
              <w:keepNext/>
              <w:keepLines/>
              <w:spacing w:after="0"/>
              <w:jc w:val="center"/>
              <w:rPr>
                <w:ins w:id="5080" w:author="Iana Siomina" w:date="2024-09-25T21:14:00Z"/>
                <w:rFonts w:ascii="Arial" w:hAnsi="Arial" w:eastAsia="宋体"/>
                <w:b/>
                <w:sz w:val="18"/>
              </w:rPr>
            </w:pPr>
            <w:ins w:id="5081" w:author="Iana Siomina" w:date="2024-09-25T21:14:00Z">
              <w:r>
                <w:rPr>
                  <w:rFonts w:ascii="Arial" w:hAnsi="Arial" w:eastAsia="宋体"/>
                  <w:b/>
                  <w:sz w:val="18"/>
                </w:rPr>
                <w:t>Conditions</w:t>
              </w:r>
            </w:ins>
          </w:p>
        </w:tc>
      </w:tr>
      <w:tr w14:paraId="691D51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082" w:author="Iana Siomina" w:date="2024-09-25T21:14:00Z"/>
        </w:trPr>
        <w:tc>
          <w:tcPr>
            <w:tcW w:w="2656" w:type="dxa"/>
            <w:vMerge w:val="continue"/>
            <w:tcBorders>
              <w:tl2br w:val="nil"/>
              <w:tr2bl w:val="nil"/>
            </w:tcBorders>
            <w:vAlign w:val="center"/>
          </w:tcPr>
          <w:p w14:paraId="4B1911F8">
            <w:pPr>
              <w:keepNext/>
              <w:keepLines/>
              <w:spacing w:after="0"/>
              <w:jc w:val="center"/>
              <w:rPr>
                <w:ins w:id="5083" w:author="Iana Siomina" w:date="2024-09-25T21:14:00Z"/>
                <w:rFonts w:ascii="Arial" w:hAnsi="Arial" w:eastAsia="宋体"/>
                <w:b/>
                <w:sz w:val="18"/>
              </w:rPr>
            </w:pPr>
          </w:p>
        </w:tc>
        <w:tc>
          <w:tcPr>
            <w:tcW w:w="587" w:type="dxa"/>
            <w:vMerge w:val="restart"/>
            <w:tcBorders>
              <w:tl2br w:val="nil"/>
              <w:tr2bl w:val="nil"/>
            </w:tcBorders>
            <w:vAlign w:val="center"/>
          </w:tcPr>
          <w:p w14:paraId="1BD33030">
            <w:pPr>
              <w:keepNext/>
              <w:keepLines/>
              <w:spacing w:after="0"/>
              <w:jc w:val="center"/>
              <w:rPr>
                <w:ins w:id="5084" w:author="Iana Siomina" w:date="2024-09-25T21:14:00Z"/>
                <w:rFonts w:ascii="Arial" w:hAnsi="Arial" w:eastAsia="宋体"/>
                <w:b/>
                <w:sz w:val="18"/>
                <w:lang w:eastAsia="zh-CN"/>
              </w:rPr>
            </w:pPr>
            <w:ins w:id="5085" w:author="Iana Siomina" w:date="2024-09-25T21:14:00Z">
              <w:r>
                <w:rPr>
                  <w:rFonts w:ascii="Arial" w:hAnsi="Arial" w:eastAsia="宋体"/>
                  <w:b/>
                  <w:sz w:val="18"/>
                </w:rPr>
                <w:t>PRS SCS</w:t>
              </w:r>
            </w:ins>
          </w:p>
        </w:tc>
        <w:tc>
          <w:tcPr>
            <w:tcW w:w="1116" w:type="dxa"/>
            <w:vMerge w:val="restart"/>
            <w:tcBorders>
              <w:tl2br w:val="nil"/>
              <w:tr2bl w:val="nil"/>
            </w:tcBorders>
            <w:vAlign w:val="center"/>
          </w:tcPr>
          <w:p w14:paraId="0FEC53CB">
            <w:pPr>
              <w:keepNext/>
              <w:keepLines/>
              <w:spacing w:after="0"/>
              <w:jc w:val="center"/>
              <w:rPr>
                <w:ins w:id="5086" w:author="Iana Siomina" w:date="2024-09-25T21:14:00Z"/>
                <w:rFonts w:ascii="Arial" w:hAnsi="Arial" w:eastAsia="宋体"/>
                <w:b/>
                <w:sz w:val="18"/>
                <w:lang w:eastAsia="zh-CN"/>
              </w:rPr>
            </w:pPr>
            <w:ins w:id="5087" w:author="Iana Siomina" w:date="2024-09-25T21:14:00Z">
              <w:r>
                <w:rPr>
                  <w:rFonts w:ascii="Arial" w:hAnsi="Arial" w:eastAsia="宋体"/>
                  <w:b/>
                  <w:sz w:val="18"/>
                  <w:lang w:eastAsia="zh-CN"/>
                </w:rPr>
                <w:t>PRS bandwidth</w:t>
              </w:r>
            </w:ins>
          </w:p>
          <w:p w14:paraId="7857489E">
            <w:pPr>
              <w:keepNext/>
              <w:keepLines/>
              <w:spacing w:after="0"/>
              <w:jc w:val="center"/>
              <w:rPr>
                <w:ins w:id="5088" w:author="Iana Siomina" w:date="2024-09-25T21:14:00Z"/>
                <w:rFonts w:ascii="Arial" w:hAnsi="Arial" w:eastAsia="宋体"/>
                <w:b/>
                <w:sz w:val="18"/>
              </w:rPr>
            </w:pPr>
            <w:ins w:id="5089" w:author="Iana Siomina" w:date="2024-09-25T21:14:00Z">
              <w:r>
                <w:rPr>
                  <w:rFonts w:ascii="Arial" w:hAnsi="Arial" w:eastAsia="宋体"/>
                  <w:b/>
                  <w:sz w:val="18"/>
                  <w:vertAlign w:val="superscript"/>
                </w:rPr>
                <w:t>Note 1</w:t>
              </w:r>
            </w:ins>
          </w:p>
        </w:tc>
        <w:tc>
          <w:tcPr>
            <w:tcW w:w="1037" w:type="dxa"/>
            <w:vMerge w:val="restart"/>
            <w:tcBorders>
              <w:tl2br w:val="nil"/>
              <w:tr2bl w:val="nil"/>
            </w:tcBorders>
            <w:vAlign w:val="center"/>
          </w:tcPr>
          <w:p w14:paraId="4789C63E">
            <w:pPr>
              <w:keepNext/>
              <w:keepLines/>
              <w:spacing w:after="0"/>
              <w:jc w:val="center"/>
              <w:rPr>
                <w:ins w:id="5090" w:author="Iana Siomina" w:date="2024-09-25T21:14:00Z"/>
                <w:rFonts w:ascii="Arial" w:hAnsi="Arial" w:eastAsia="宋体"/>
                <w:b/>
                <w:sz w:val="18"/>
                <w:lang w:eastAsia="zh-CN"/>
              </w:rPr>
            </w:pPr>
            <w:ins w:id="5091" w:author="Iana Siomina" w:date="2024-09-25T21:14:00Z">
              <w:r>
                <w:rPr>
                  <w:rFonts w:ascii="Arial" w:hAnsi="Arial" w:eastAsia="宋体"/>
                  <w:b/>
                  <w:sz w:val="18"/>
                  <w:lang w:eastAsia="zh-CN"/>
                </w:rPr>
                <w:t xml:space="preserve">PRS resource repetition </w:t>
              </w:r>
            </w:ins>
          </w:p>
          <w:p w14:paraId="0B870148">
            <w:pPr>
              <w:keepNext/>
              <w:keepLines/>
              <w:spacing w:after="0"/>
              <w:jc w:val="center"/>
              <w:rPr>
                <w:ins w:id="5092" w:author="Iana Siomina" w:date="2024-09-25T21:14:00Z"/>
                <w:rFonts w:ascii="Arial" w:hAnsi="Arial" w:eastAsia="宋体"/>
                <w:b/>
                <w:sz w:val="18"/>
                <w:lang w:eastAsia="zh-CN"/>
              </w:rPr>
            </w:pPr>
            <w:ins w:id="5093" w:author="Iana Siomina" w:date="2024-09-25T21:14:00Z">
              <w:r>
                <w:rPr>
                  <w:rFonts w:ascii="Arial" w:hAnsi="Arial" w:eastAsia="宋体"/>
                  <w:b/>
                  <w:sz w:val="18"/>
                  <w:lang w:eastAsia="zh-CN"/>
                </w:rPr>
                <w:t>(</w:t>
              </w:r>
            </w:ins>
            <m:oMath>
              <m:sSubSup>
                <m:sSubSupPr>
                  <m:ctrlPr>
                    <w:ins w:id="5094" w:author="Iana Siomina" w:date="2024-09-25T21:14:00Z">
                      <w:rPr>
                        <w:rFonts w:ascii="Cambria Math" w:hAnsi="Cambria Math" w:eastAsia="宋体"/>
                        <w:b/>
                        <w:bCs/>
                        <w:i/>
                        <w:iCs/>
                        <w:sz w:val="18"/>
                        <w:lang w:val="en-US" w:eastAsia="zh-CN"/>
                      </w:rPr>
                    </w:ins>
                  </m:ctrlPr>
                </m:sSubSupPr>
                <m:e>
                  <w:ins w:id="5095" w:author="Iana Siomina" w:date="2024-09-25T21:14:00Z">
                    <m:r>
                      <m:rPr>
                        <m:sty m:val="b"/>
                      </m:rPr>
                      <w:rPr>
                        <w:rFonts w:ascii="Cambria Math" w:hAnsi="Cambria Math" w:eastAsia="宋体"/>
                        <w:sz w:val="18"/>
                        <w:lang w:eastAsia="zh-CN"/>
                      </w:rPr>
                      <m:t>T</m:t>
                    </m:r>
                  </w:ins>
                  <m:ctrlPr>
                    <w:ins w:id="5096" w:author="Iana Siomina" w:date="2024-09-25T21:14:00Z">
                      <w:rPr>
                        <w:rFonts w:ascii="Cambria Math" w:hAnsi="Cambria Math" w:eastAsia="宋体"/>
                        <w:b/>
                        <w:bCs/>
                        <w:i/>
                        <w:iCs/>
                        <w:sz w:val="18"/>
                        <w:lang w:val="en-US" w:eastAsia="zh-CN"/>
                      </w:rPr>
                    </w:ins>
                  </m:ctrlPr>
                </m:e>
                <m:sub>
                  <w:ins w:id="5097" w:author="Iana Siomina" w:date="2024-09-25T21:14:00Z">
                    <m:r>
                      <m:rPr>
                        <m:nor/>
                        <m:sty m:val="b"/>
                      </m:rPr>
                      <w:rPr>
                        <w:rFonts w:ascii="Arial" w:hAnsi="Arial" w:eastAsia="宋体"/>
                        <w:b/>
                        <w:bCs/>
                        <w:sz w:val="18"/>
                        <w:lang w:eastAsia="zh-CN"/>
                      </w:rPr>
                      <m:t>rep</m:t>
                    </m:r>
                  </w:ins>
                  <m:ctrlPr>
                    <w:ins w:id="5098" w:author="Iana Siomina" w:date="2024-09-25T21:14:00Z">
                      <w:rPr>
                        <w:rFonts w:ascii="Cambria Math" w:hAnsi="Cambria Math" w:eastAsia="宋体"/>
                        <w:b/>
                        <w:bCs/>
                        <w:i/>
                        <w:iCs/>
                        <w:sz w:val="18"/>
                        <w:lang w:val="en-US" w:eastAsia="zh-CN"/>
                      </w:rPr>
                    </w:ins>
                  </m:ctrlPr>
                </m:sub>
                <m:sup>
                  <w:ins w:id="5099" w:author="Iana Siomina" w:date="2024-09-25T21:14:00Z">
                    <m:r>
                      <m:rPr>
                        <m:nor/>
                        <m:sty m:val="b"/>
                      </m:rPr>
                      <w:rPr>
                        <w:rFonts w:ascii="Arial" w:hAnsi="Arial" w:eastAsia="宋体"/>
                        <w:b/>
                        <w:bCs/>
                        <w:sz w:val="18"/>
                        <w:lang w:eastAsia="zh-CN"/>
                      </w:rPr>
                      <m:t>PRS</m:t>
                    </m:r>
                  </w:ins>
                  <m:ctrlPr>
                    <w:ins w:id="5100" w:author="Iana Siomina" w:date="2024-09-25T21:14:00Z">
                      <w:rPr>
                        <w:rFonts w:ascii="Cambria Math" w:hAnsi="Cambria Math" w:eastAsia="宋体"/>
                        <w:b/>
                        <w:bCs/>
                        <w:i/>
                        <w:iCs/>
                        <w:sz w:val="18"/>
                        <w:lang w:val="en-US" w:eastAsia="zh-CN"/>
                      </w:rPr>
                    </w:ins>
                  </m:ctrlPr>
                </m:sup>
              </m:sSubSup>
              <w:ins w:id="5101" w:author="Iana Siomina" w:date="2024-09-25T21:14:00Z">
                <m:r>
                  <m:rPr>
                    <m:sty m:val="b"/>
                  </m:rPr>
                  <w:rPr>
                    <w:rFonts w:ascii="Cambria Math" w:hAnsi="Cambria Math" w:eastAsia="宋体"/>
                    <w:sz w:val="18"/>
                    <w:lang w:eastAsia="zh-CN"/>
                  </w:rPr>
                  <m:t>∗</m:t>
                </m:r>
              </w:ins>
              <m:sSub>
                <m:sSubPr>
                  <m:ctrlPr>
                    <w:ins w:id="5102" w:author="Iana Siomina" w:date="2024-09-25T21:14:00Z">
                      <w:rPr>
                        <w:rFonts w:ascii="Cambria Math" w:hAnsi="Cambria Math" w:eastAsia="宋体"/>
                        <w:b/>
                        <w:bCs/>
                        <w:i/>
                        <w:iCs/>
                        <w:sz w:val="18"/>
                        <w:lang w:val="en-US" w:eastAsia="zh-CN"/>
                      </w:rPr>
                    </w:ins>
                  </m:ctrlPr>
                </m:sSubPr>
                <m:e>
                  <w:ins w:id="5103" w:author="Iana Siomina" w:date="2024-09-25T21:14:00Z">
                    <m:r>
                      <m:rPr>
                        <m:sty m:val="b"/>
                      </m:rPr>
                      <w:rPr>
                        <w:rFonts w:ascii="Cambria Math" w:hAnsi="Cambria Math" w:eastAsia="宋体"/>
                        <w:sz w:val="18"/>
                        <w:lang w:eastAsia="zh-CN"/>
                      </w:rPr>
                      <m:t>L</m:t>
                    </m:r>
                  </w:ins>
                  <m:ctrlPr>
                    <w:ins w:id="5104" w:author="Iana Siomina" w:date="2024-09-25T21:14:00Z">
                      <w:rPr>
                        <w:rFonts w:ascii="Cambria Math" w:hAnsi="Cambria Math" w:eastAsia="宋体"/>
                        <w:b/>
                        <w:bCs/>
                        <w:i/>
                        <w:iCs/>
                        <w:sz w:val="18"/>
                        <w:lang w:val="en-US" w:eastAsia="zh-CN"/>
                      </w:rPr>
                    </w:ins>
                  </m:ctrlPr>
                </m:e>
                <m:sub>
                  <w:ins w:id="5105" w:author="Iana Siomina" w:date="2024-09-25T21:14:00Z">
                    <m:r>
                      <m:rPr>
                        <m:nor/>
                        <m:sty m:val="b"/>
                      </m:rPr>
                      <w:rPr>
                        <w:rFonts w:ascii="Arial" w:hAnsi="Arial" w:eastAsia="宋体"/>
                        <w:b/>
                        <w:bCs/>
                        <w:sz w:val="18"/>
                        <w:lang w:eastAsia="zh-CN"/>
                      </w:rPr>
                      <m:t>PRS</m:t>
                    </m:r>
                  </w:ins>
                  <m:ctrlPr>
                    <w:ins w:id="5106" w:author="Iana Siomina" w:date="2024-09-25T21:14:00Z">
                      <w:rPr>
                        <w:rFonts w:ascii="Cambria Math" w:hAnsi="Cambria Math" w:eastAsia="宋体"/>
                        <w:b/>
                        <w:bCs/>
                        <w:i/>
                        <w:iCs/>
                        <w:sz w:val="18"/>
                        <w:lang w:val="en-US" w:eastAsia="zh-CN"/>
                      </w:rPr>
                    </w:ins>
                  </m:ctrlPr>
                </m:sub>
              </m:sSub>
              <w:ins w:id="5107" w:author="Iana Siomina" w:date="2024-09-25T21:14:00Z">
                <m:r>
                  <m:rPr>
                    <m:sty m:val="b"/>
                  </m:rPr>
                  <w:rPr>
                    <w:rFonts w:ascii="Cambria Math" w:hAnsi="Cambria Math" w:eastAsia="宋体"/>
                    <w:sz w:val="18"/>
                    <w:lang w:eastAsia="zh-CN"/>
                  </w:rPr>
                  <m:t>/</m:t>
                </m:r>
              </w:ins>
              <m:sSubSup>
                <m:sSubSupPr>
                  <m:ctrlPr>
                    <w:ins w:id="5108" w:author="Iana Siomina" w:date="2024-09-25T21:14:00Z">
                      <w:rPr>
                        <w:rFonts w:ascii="Cambria Math" w:hAnsi="Cambria Math" w:eastAsia="宋体"/>
                        <w:b/>
                        <w:bCs/>
                        <w:i/>
                        <w:iCs/>
                        <w:sz w:val="18"/>
                        <w:lang w:val="en-US" w:eastAsia="zh-CN"/>
                      </w:rPr>
                    </w:ins>
                  </m:ctrlPr>
                </m:sSubSupPr>
                <m:e>
                  <w:ins w:id="5109" w:author="Iana Siomina" w:date="2024-09-25T21:14:00Z">
                    <m:r>
                      <m:rPr>
                        <m:sty m:val="b"/>
                      </m:rPr>
                      <w:rPr>
                        <w:rFonts w:ascii="Cambria Math" w:hAnsi="Cambria Math" w:eastAsia="宋体"/>
                        <w:sz w:val="18"/>
                        <w:lang w:eastAsia="zh-CN"/>
                      </w:rPr>
                      <m:t>K</m:t>
                    </m:r>
                  </w:ins>
                  <m:ctrlPr>
                    <w:ins w:id="5110" w:author="Iana Siomina" w:date="2024-09-25T21:14:00Z">
                      <w:rPr>
                        <w:rFonts w:ascii="Cambria Math" w:hAnsi="Cambria Math" w:eastAsia="宋体"/>
                        <w:b/>
                        <w:bCs/>
                        <w:i/>
                        <w:iCs/>
                        <w:sz w:val="18"/>
                        <w:lang w:val="en-US" w:eastAsia="zh-CN"/>
                      </w:rPr>
                    </w:ins>
                  </m:ctrlPr>
                </m:e>
                <m:sub>
                  <w:ins w:id="5111" w:author="Iana Siomina" w:date="2024-09-25T21:14:00Z">
                    <m:r>
                      <m:rPr>
                        <m:nor/>
                        <m:sty m:val="b"/>
                      </m:rPr>
                      <w:rPr>
                        <w:rFonts w:ascii="Arial" w:hAnsi="Arial" w:eastAsia="宋体"/>
                        <w:b/>
                        <w:bCs/>
                        <w:sz w:val="18"/>
                        <w:lang w:eastAsia="zh-CN"/>
                      </w:rPr>
                      <m:t>comb</m:t>
                    </m:r>
                  </w:ins>
                  <m:ctrlPr>
                    <w:ins w:id="5112" w:author="Iana Siomina" w:date="2024-09-25T21:14:00Z">
                      <w:rPr>
                        <w:rFonts w:ascii="Cambria Math" w:hAnsi="Cambria Math" w:eastAsia="宋体"/>
                        <w:b/>
                        <w:bCs/>
                        <w:i/>
                        <w:iCs/>
                        <w:sz w:val="18"/>
                        <w:lang w:val="en-US" w:eastAsia="zh-CN"/>
                      </w:rPr>
                    </w:ins>
                  </m:ctrlPr>
                </m:sub>
                <m:sup>
                  <w:ins w:id="5113" w:author="Iana Siomina" w:date="2024-09-25T21:14:00Z">
                    <m:r>
                      <m:rPr>
                        <m:nor/>
                        <m:sty m:val="b"/>
                      </m:rPr>
                      <w:rPr>
                        <w:rFonts w:ascii="Arial" w:hAnsi="Arial" w:eastAsia="宋体"/>
                        <w:b/>
                        <w:bCs/>
                        <w:sz w:val="18"/>
                        <w:lang w:eastAsia="zh-CN"/>
                      </w:rPr>
                      <m:t>PRS</m:t>
                    </m:r>
                  </w:ins>
                  <m:ctrlPr>
                    <w:ins w:id="5114" w:author="Iana Siomina" w:date="2024-09-25T21:14:00Z">
                      <w:rPr>
                        <w:rFonts w:ascii="Cambria Math" w:hAnsi="Cambria Math" w:eastAsia="宋体"/>
                        <w:b/>
                        <w:bCs/>
                        <w:i/>
                        <w:iCs/>
                        <w:sz w:val="18"/>
                        <w:lang w:val="en-US" w:eastAsia="zh-CN"/>
                      </w:rPr>
                    </w:ins>
                  </m:ctrlPr>
                </m:sup>
              </m:sSubSup>
            </m:oMath>
            <w:ins w:id="5115" w:author="Iana Siomina" w:date="2024-09-25T21:14:00Z">
              <w:r>
                <w:rPr>
                  <w:rFonts w:ascii="Arial" w:hAnsi="Arial" w:eastAsia="宋体"/>
                  <w:b/>
                  <w:sz w:val="18"/>
                  <w:lang w:eastAsia="zh-CN"/>
                </w:rPr>
                <w:t xml:space="preserve">)          </w:t>
              </w:r>
            </w:ins>
            <w:ins w:id="5116" w:author="Iana Siomina" w:date="2024-09-25T21:14:00Z">
              <w:r>
                <w:rPr>
                  <w:rFonts w:ascii="Arial" w:hAnsi="Arial" w:eastAsia="宋体"/>
                  <w:b/>
                  <w:sz w:val="18"/>
                  <w:vertAlign w:val="superscript"/>
                </w:rPr>
                <w:t>Note 2</w:t>
              </w:r>
            </w:ins>
          </w:p>
        </w:tc>
        <w:tc>
          <w:tcPr>
            <w:tcW w:w="3022" w:type="dxa"/>
            <w:gridSpan w:val="2"/>
            <w:tcBorders>
              <w:tl2br w:val="nil"/>
              <w:tr2bl w:val="nil"/>
            </w:tcBorders>
            <w:vAlign w:val="center"/>
          </w:tcPr>
          <w:p w14:paraId="5548E8F1">
            <w:pPr>
              <w:keepNext/>
              <w:keepLines/>
              <w:spacing w:after="0"/>
              <w:jc w:val="center"/>
              <w:rPr>
                <w:ins w:id="5117" w:author="Iana Siomina" w:date="2024-09-25T21:14:00Z"/>
                <w:rFonts w:ascii="Arial" w:hAnsi="Arial" w:eastAsia="宋体"/>
                <w:b/>
                <w:sz w:val="18"/>
              </w:rPr>
            </w:pPr>
            <w:ins w:id="5118" w:author="Iana Siomina" w:date="2024-09-25T21:14:00Z">
              <w:r>
                <w:rPr>
                  <w:rFonts w:ascii="Arial" w:hAnsi="Arial" w:eastAsia="宋体"/>
                  <w:b/>
                  <w:sz w:val="18"/>
                </w:rPr>
                <w:t>Io</w:t>
              </w:r>
            </w:ins>
            <w:ins w:id="5119" w:author="Iana Siomina" w:date="2024-09-25T21:14:00Z">
              <w:r>
                <w:rPr>
                  <w:rFonts w:ascii="Arial" w:hAnsi="Arial" w:eastAsia="宋体"/>
                  <w:b/>
                  <w:sz w:val="18"/>
                  <w:vertAlign w:val="superscript"/>
                  <w:lang w:eastAsia="zh-CN"/>
                </w:rPr>
                <w:t xml:space="preserve"> Note 3</w:t>
              </w:r>
            </w:ins>
            <w:ins w:id="5120" w:author="Iana Siomina" w:date="2024-09-25T21:14:00Z">
              <w:r>
                <w:rPr>
                  <w:rFonts w:ascii="Arial" w:hAnsi="Arial" w:eastAsia="宋体"/>
                  <w:b/>
                  <w:sz w:val="18"/>
                </w:rPr>
                <w:t xml:space="preserve"> range</w:t>
              </w:r>
            </w:ins>
          </w:p>
        </w:tc>
      </w:tr>
      <w:tr w14:paraId="56F667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21" w:author="Iana Siomina" w:date="2024-09-25T21:14:00Z"/>
        </w:trPr>
        <w:tc>
          <w:tcPr>
            <w:tcW w:w="2656" w:type="dxa"/>
            <w:vMerge w:val="continue"/>
            <w:tcBorders>
              <w:tl2br w:val="nil"/>
              <w:tr2bl w:val="nil"/>
            </w:tcBorders>
            <w:vAlign w:val="center"/>
          </w:tcPr>
          <w:p w14:paraId="24D8D130">
            <w:pPr>
              <w:keepNext/>
              <w:keepLines/>
              <w:spacing w:after="0"/>
              <w:jc w:val="center"/>
              <w:rPr>
                <w:ins w:id="5122" w:author="Iana Siomina" w:date="2024-09-25T21:14:00Z"/>
                <w:rFonts w:ascii="Arial" w:hAnsi="Arial" w:eastAsia="宋体"/>
                <w:b/>
                <w:sz w:val="18"/>
              </w:rPr>
            </w:pPr>
          </w:p>
        </w:tc>
        <w:tc>
          <w:tcPr>
            <w:tcW w:w="587" w:type="dxa"/>
            <w:vMerge w:val="continue"/>
            <w:tcBorders>
              <w:tl2br w:val="nil"/>
              <w:tr2bl w:val="nil"/>
            </w:tcBorders>
            <w:vAlign w:val="center"/>
          </w:tcPr>
          <w:p w14:paraId="2CDDE77E">
            <w:pPr>
              <w:keepNext/>
              <w:keepLines/>
              <w:spacing w:after="0"/>
              <w:jc w:val="center"/>
              <w:rPr>
                <w:ins w:id="5123" w:author="Iana Siomina" w:date="2024-09-25T21:14:00Z"/>
                <w:rFonts w:ascii="Arial" w:hAnsi="Arial" w:eastAsia="宋体"/>
                <w:b/>
                <w:sz w:val="18"/>
                <w:lang w:eastAsia="zh-CN"/>
              </w:rPr>
            </w:pPr>
          </w:p>
        </w:tc>
        <w:tc>
          <w:tcPr>
            <w:tcW w:w="1116" w:type="dxa"/>
            <w:vMerge w:val="continue"/>
            <w:tcBorders>
              <w:tl2br w:val="nil"/>
              <w:tr2bl w:val="nil"/>
            </w:tcBorders>
            <w:vAlign w:val="center"/>
          </w:tcPr>
          <w:p w14:paraId="5806AA6F">
            <w:pPr>
              <w:keepNext/>
              <w:keepLines/>
              <w:spacing w:after="0"/>
              <w:jc w:val="center"/>
              <w:rPr>
                <w:ins w:id="5124" w:author="Iana Siomina" w:date="2024-09-25T21:14:00Z"/>
                <w:rFonts w:ascii="Arial" w:hAnsi="Arial" w:eastAsia="宋体"/>
                <w:b/>
                <w:sz w:val="18"/>
              </w:rPr>
            </w:pPr>
          </w:p>
        </w:tc>
        <w:tc>
          <w:tcPr>
            <w:tcW w:w="1037" w:type="dxa"/>
            <w:vMerge w:val="continue"/>
            <w:tcBorders>
              <w:tl2br w:val="nil"/>
              <w:tr2bl w:val="nil"/>
            </w:tcBorders>
            <w:vAlign w:val="center"/>
          </w:tcPr>
          <w:p w14:paraId="12C5401D">
            <w:pPr>
              <w:keepNext/>
              <w:keepLines/>
              <w:spacing w:after="0"/>
              <w:jc w:val="center"/>
              <w:rPr>
                <w:ins w:id="5125" w:author="Iana Siomina" w:date="2024-09-25T21:14:00Z"/>
                <w:rFonts w:ascii="Arial" w:hAnsi="Arial" w:eastAsia="宋体"/>
                <w:b/>
                <w:sz w:val="18"/>
                <w:lang w:eastAsia="zh-CN"/>
              </w:rPr>
            </w:pPr>
          </w:p>
        </w:tc>
        <w:tc>
          <w:tcPr>
            <w:tcW w:w="1581" w:type="dxa"/>
            <w:tcBorders>
              <w:tl2br w:val="nil"/>
              <w:tr2bl w:val="nil"/>
            </w:tcBorders>
            <w:vAlign w:val="center"/>
          </w:tcPr>
          <w:p w14:paraId="34395F91">
            <w:pPr>
              <w:keepNext/>
              <w:keepLines/>
              <w:spacing w:after="0"/>
              <w:jc w:val="center"/>
              <w:rPr>
                <w:ins w:id="5126" w:author="Iana Siomina" w:date="2024-09-25T21:14:00Z"/>
                <w:rFonts w:ascii="Arial" w:hAnsi="Arial" w:eastAsia="宋体"/>
                <w:b/>
                <w:sz w:val="18"/>
              </w:rPr>
            </w:pPr>
            <w:ins w:id="5127" w:author="Iana Siomina" w:date="2024-09-25T21:14:00Z">
              <w:r>
                <w:rPr>
                  <w:rFonts w:ascii="Arial" w:hAnsi="Arial" w:eastAsia="宋体"/>
                  <w:b/>
                  <w:sz w:val="18"/>
                </w:rPr>
                <w:t xml:space="preserve">Minimum Io </w:t>
              </w:r>
            </w:ins>
          </w:p>
        </w:tc>
        <w:tc>
          <w:tcPr>
            <w:tcW w:w="1441" w:type="dxa"/>
            <w:tcBorders>
              <w:tl2br w:val="nil"/>
              <w:tr2bl w:val="nil"/>
            </w:tcBorders>
            <w:vAlign w:val="center"/>
          </w:tcPr>
          <w:p w14:paraId="18141F03">
            <w:pPr>
              <w:keepNext/>
              <w:keepLines/>
              <w:spacing w:after="0"/>
              <w:jc w:val="center"/>
              <w:rPr>
                <w:ins w:id="5128" w:author="Iana Siomina" w:date="2024-09-25T21:14:00Z"/>
                <w:rFonts w:ascii="Arial" w:hAnsi="Arial" w:eastAsia="宋体"/>
                <w:b/>
                <w:sz w:val="18"/>
              </w:rPr>
            </w:pPr>
            <w:ins w:id="5129" w:author="Iana Siomina" w:date="2024-09-25T21:14:00Z">
              <w:r>
                <w:rPr>
                  <w:rFonts w:ascii="Arial" w:hAnsi="Arial" w:eastAsia="宋体"/>
                  <w:b/>
                  <w:sz w:val="18"/>
                </w:rPr>
                <w:t>Maximum Io</w:t>
              </w:r>
            </w:ins>
          </w:p>
        </w:tc>
      </w:tr>
      <w:tr w14:paraId="33B2B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30" w:author="Iana Siomina" w:date="2024-09-25T21:14:00Z"/>
        </w:trPr>
        <w:tc>
          <w:tcPr>
            <w:tcW w:w="2656" w:type="dxa"/>
            <w:tcBorders>
              <w:tl2br w:val="nil"/>
              <w:tr2bl w:val="nil"/>
            </w:tcBorders>
            <w:vAlign w:val="center"/>
          </w:tcPr>
          <w:p w14:paraId="45F4D495">
            <w:pPr>
              <w:keepNext/>
              <w:keepLines/>
              <w:spacing w:after="0"/>
              <w:jc w:val="center"/>
              <w:rPr>
                <w:ins w:id="5131" w:author="Iana Siomina" w:date="2024-09-25T21:14:00Z"/>
                <w:rFonts w:ascii="Arial" w:hAnsi="Arial" w:eastAsia="宋体"/>
                <w:b/>
                <w:sz w:val="18"/>
              </w:rPr>
            </w:pPr>
            <w:ins w:id="5132" w:author="Iana Siomina" w:date="2024-09-25T21:14:00Z">
              <w:r>
                <w:rPr>
                  <w:rFonts w:ascii="Arial" w:hAnsi="Arial" w:eastAsia="宋体"/>
                  <w:b/>
                  <w:sz w:val="18"/>
                </w:rPr>
                <w:t>degree</w:t>
              </w:r>
            </w:ins>
            <w:ins w:id="5133" w:author="Iana Siomina" w:date="2024-09-25T21:14:00Z">
              <w:r>
                <w:rPr>
                  <w:rFonts w:ascii="Arial" w:hAnsi="Arial" w:eastAsia="宋体"/>
                  <w:b/>
                  <w:sz w:val="18"/>
                  <w:lang w:eastAsia="zh-CN"/>
                </w:rPr>
                <w:t xml:space="preserve"> </w:t>
              </w:r>
            </w:ins>
          </w:p>
        </w:tc>
        <w:tc>
          <w:tcPr>
            <w:tcW w:w="587" w:type="dxa"/>
            <w:tcBorders>
              <w:tl2br w:val="nil"/>
              <w:tr2bl w:val="nil"/>
            </w:tcBorders>
            <w:vAlign w:val="center"/>
          </w:tcPr>
          <w:p w14:paraId="5C8C2574">
            <w:pPr>
              <w:keepNext/>
              <w:keepLines/>
              <w:spacing w:after="0"/>
              <w:jc w:val="center"/>
              <w:rPr>
                <w:ins w:id="5134" w:author="Iana Siomina" w:date="2024-09-25T21:14:00Z"/>
                <w:rFonts w:ascii="Arial" w:hAnsi="Arial" w:eastAsia="宋体"/>
                <w:b/>
                <w:sz w:val="18"/>
                <w:lang w:eastAsia="zh-CN"/>
              </w:rPr>
            </w:pPr>
            <w:ins w:id="5135" w:author="Iana Siomina" w:date="2024-09-25T21:14:00Z">
              <w:r>
                <w:rPr>
                  <w:rFonts w:ascii="Arial" w:hAnsi="Arial" w:eastAsia="宋体"/>
                  <w:b/>
                  <w:sz w:val="18"/>
                  <w:lang w:eastAsia="zh-CN"/>
                </w:rPr>
                <w:t>kHz</w:t>
              </w:r>
            </w:ins>
          </w:p>
        </w:tc>
        <w:tc>
          <w:tcPr>
            <w:tcW w:w="1116" w:type="dxa"/>
            <w:tcBorders>
              <w:tl2br w:val="nil"/>
              <w:tr2bl w:val="nil"/>
            </w:tcBorders>
            <w:vAlign w:val="center"/>
          </w:tcPr>
          <w:p w14:paraId="0785BE5E">
            <w:pPr>
              <w:keepNext/>
              <w:keepLines/>
              <w:spacing w:after="0"/>
              <w:jc w:val="center"/>
              <w:rPr>
                <w:ins w:id="5136" w:author="Iana Siomina" w:date="2024-09-25T21:14:00Z"/>
                <w:rFonts w:ascii="Arial" w:hAnsi="Arial" w:eastAsia="宋体"/>
                <w:b/>
                <w:sz w:val="18"/>
              </w:rPr>
            </w:pPr>
            <w:ins w:id="5137" w:author="Iana Siomina" w:date="2024-11-03T01:21:00Z">
              <w:r>
                <w:rPr>
                  <w:rFonts w:ascii="Arial" w:hAnsi="Arial" w:eastAsia="宋体"/>
                  <w:b/>
                  <w:sz w:val="18"/>
                </w:rPr>
                <w:t>P</w:t>
              </w:r>
            </w:ins>
            <w:ins w:id="5138" w:author="Iana Siomina" w:date="2024-09-25T21:14:00Z">
              <w:r>
                <w:rPr>
                  <w:rFonts w:ascii="Arial" w:hAnsi="Arial" w:eastAsia="宋体"/>
                  <w:b/>
                  <w:sz w:val="18"/>
                </w:rPr>
                <w:t>RB</w:t>
              </w:r>
            </w:ins>
          </w:p>
        </w:tc>
        <w:tc>
          <w:tcPr>
            <w:tcW w:w="1037" w:type="dxa"/>
            <w:tcBorders>
              <w:tl2br w:val="nil"/>
              <w:tr2bl w:val="nil"/>
            </w:tcBorders>
            <w:vAlign w:val="center"/>
          </w:tcPr>
          <w:p w14:paraId="30E4CCDA">
            <w:pPr>
              <w:keepNext/>
              <w:keepLines/>
              <w:spacing w:after="0"/>
              <w:jc w:val="center"/>
              <w:rPr>
                <w:ins w:id="5139" w:author="Iana Siomina" w:date="2024-09-25T21:14:00Z"/>
                <w:rFonts w:ascii="Arial" w:hAnsi="Arial" w:eastAsia="宋体"/>
                <w:b/>
                <w:sz w:val="18"/>
              </w:rPr>
            </w:pPr>
          </w:p>
        </w:tc>
        <w:tc>
          <w:tcPr>
            <w:tcW w:w="1581" w:type="dxa"/>
            <w:tcBorders>
              <w:tl2br w:val="nil"/>
              <w:tr2bl w:val="nil"/>
            </w:tcBorders>
            <w:vAlign w:val="center"/>
          </w:tcPr>
          <w:p w14:paraId="5493A395">
            <w:pPr>
              <w:keepNext/>
              <w:keepLines/>
              <w:spacing w:after="0"/>
              <w:jc w:val="center"/>
              <w:rPr>
                <w:ins w:id="5140" w:author="Iana Siomina" w:date="2024-09-25T21:14:00Z"/>
                <w:rFonts w:ascii="Arial" w:hAnsi="Arial" w:eastAsia="宋体"/>
                <w:b/>
                <w:sz w:val="18"/>
              </w:rPr>
            </w:pPr>
            <w:ins w:id="5141" w:author="Iana Siomina" w:date="2024-09-25T21:14:00Z">
              <w:r>
                <w:rPr>
                  <w:rFonts w:ascii="Arial" w:hAnsi="Arial" w:eastAsia="宋体"/>
                  <w:b/>
                  <w:sz w:val="18"/>
                </w:rPr>
                <w:t>dBm/SCS</w:t>
              </w:r>
            </w:ins>
            <w:ins w:id="5142" w:author="Iana Siomina" w:date="2024-09-25T21:14:00Z">
              <w:r>
                <w:rPr>
                  <w:rFonts w:ascii="Arial" w:hAnsi="Arial" w:eastAsia="宋体"/>
                  <w:b/>
                  <w:sz w:val="18"/>
                  <w:vertAlign w:val="superscript"/>
                  <w:lang w:eastAsia="zh-CN"/>
                </w:rPr>
                <w:t xml:space="preserve"> </w:t>
              </w:r>
            </w:ins>
          </w:p>
        </w:tc>
        <w:tc>
          <w:tcPr>
            <w:tcW w:w="1441" w:type="dxa"/>
            <w:tcBorders>
              <w:tl2br w:val="nil"/>
              <w:tr2bl w:val="nil"/>
            </w:tcBorders>
            <w:vAlign w:val="center"/>
          </w:tcPr>
          <w:p w14:paraId="3EF7638B">
            <w:pPr>
              <w:keepNext/>
              <w:keepLines/>
              <w:spacing w:after="0"/>
              <w:jc w:val="center"/>
              <w:rPr>
                <w:ins w:id="5143" w:author="Iana Siomina" w:date="2024-09-25T21:14:00Z"/>
                <w:rFonts w:ascii="Arial" w:hAnsi="Arial" w:eastAsia="宋体"/>
                <w:b/>
                <w:sz w:val="18"/>
              </w:rPr>
            </w:pPr>
            <w:ins w:id="5144" w:author="Iana Siomina" w:date="2024-09-25T21:14:00Z">
              <w:r>
                <w:rPr>
                  <w:rFonts w:ascii="Arial" w:hAnsi="Arial" w:eastAsia="宋体"/>
                  <w:b/>
                  <w:sz w:val="18"/>
                </w:rPr>
                <w:t>dBm/BW</w:t>
              </w:r>
            </w:ins>
            <w:ins w:id="5145" w:author="Iana Siomina" w:date="2024-09-25T21:14:00Z">
              <w:r>
                <w:rPr>
                  <w:rFonts w:ascii="Arial" w:hAnsi="Arial" w:eastAsia="宋体"/>
                  <w:b/>
                  <w:sz w:val="18"/>
                  <w:vertAlign w:val="subscript"/>
                </w:rPr>
                <w:t>Channel</w:t>
              </w:r>
            </w:ins>
          </w:p>
        </w:tc>
      </w:tr>
      <w:tr w14:paraId="066BE0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46" w:author="Iana Siomina" w:date="2024-09-25T21:14:00Z"/>
        </w:trPr>
        <w:tc>
          <w:tcPr>
            <w:tcW w:w="2656" w:type="dxa"/>
            <w:tcBorders>
              <w:tl2br w:val="nil"/>
              <w:tr2bl w:val="nil"/>
            </w:tcBorders>
            <w:vAlign w:val="center"/>
          </w:tcPr>
          <w:p w14:paraId="696C0FAB">
            <w:pPr>
              <w:keepNext/>
              <w:keepLines/>
              <w:spacing w:after="0"/>
              <w:jc w:val="center"/>
              <w:rPr>
                <w:ins w:id="5147" w:author="Iana Siomina" w:date="2024-09-25T21:14:00Z"/>
                <w:rFonts w:ascii="Arial" w:hAnsi="Arial" w:eastAsia="宋体"/>
                <w:sz w:val="18"/>
                <w:highlight w:val="none"/>
                <w:lang w:eastAsia="zh-CN"/>
                <w:rPrChange w:id="5148" w:author="CATT" w:date="2024-11-19T17:59:10Z">
                  <w:rPr>
                    <w:ins w:id="5149" w:author="Iana Siomina" w:date="2024-09-25T21:14:00Z"/>
                    <w:rFonts w:ascii="Arial" w:hAnsi="Arial" w:eastAsia="宋体"/>
                    <w:sz w:val="18"/>
                    <w:highlight w:val="magenta"/>
                    <w:lang w:eastAsia="zh-CN"/>
                  </w:rPr>
                </w:rPrChange>
              </w:rPr>
            </w:pPr>
            <w:ins w:id="5150" w:author="Iana Siomina" w:date="2024-09-25T21:14:00Z">
              <w:del w:id="5151" w:author="CATT" w:date="2024-11-19T18:08:48Z">
                <w:r>
                  <w:rPr>
                    <w:rFonts w:ascii="Arial" w:hAnsi="Arial" w:eastAsia="宋体"/>
                    <w:sz w:val="18"/>
                    <w:highlight w:val="none"/>
                    <w:lang w:eastAsia="zh-CN"/>
                    <w:rPrChange w:id="5152" w:author="CATT" w:date="2024-11-19T17:59:10Z">
                      <w:rPr>
                        <w:rFonts w:ascii="Arial" w:hAnsi="Arial" w:eastAsia="宋体"/>
                        <w:sz w:val="18"/>
                        <w:highlight w:val="magenta"/>
                        <w:lang w:eastAsia="zh-CN"/>
                      </w:rPr>
                    </w:rPrChange>
                  </w:rPr>
                  <w:delText>[</w:delText>
                </w:r>
              </w:del>
            </w:ins>
            <w:ins w:id="5153" w:author="Iana Siomina" w:date="2024-10-23T14:25:00Z">
              <w:r>
                <w:rPr>
                  <w:rFonts w:ascii="Arial" w:hAnsi="Arial" w:eastAsia="宋体"/>
                  <w:sz w:val="18"/>
                  <w:highlight w:val="none"/>
                  <w:lang w:eastAsia="zh-CN"/>
                  <w:rPrChange w:id="5154" w:author="CATT" w:date="2024-11-19T17:59:10Z">
                    <w:rPr>
                      <w:rFonts w:ascii="Arial" w:hAnsi="Arial" w:eastAsia="宋体"/>
                      <w:sz w:val="18"/>
                      <w:highlight w:val="magenta"/>
                      <w:lang w:eastAsia="zh-CN"/>
                    </w:rPr>
                  </w:rPrChange>
                </w:rPr>
                <w:t>8</w:t>
              </w:r>
            </w:ins>
            <w:ins w:id="5155" w:author="Iana Siomina" w:date="2024-09-25T21:14:00Z">
              <w:del w:id="5156" w:author="CATT" w:date="2024-11-19T18:08:47Z">
                <w:r>
                  <w:rPr>
                    <w:rFonts w:ascii="Arial" w:hAnsi="Arial" w:eastAsia="宋体"/>
                    <w:sz w:val="18"/>
                    <w:highlight w:val="none"/>
                    <w:lang w:eastAsia="zh-CN"/>
                    <w:rPrChange w:id="5157" w:author="CATT" w:date="2024-11-19T17:59:10Z">
                      <w:rPr>
                        <w:rFonts w:ascii="Arial" w:hAnsi="Arial" w:eastAsia="宋体"/>
                        <w:sz w:val="18"/>
                        <w:highlight w:val="magenta"/>
                        <w:lang w:eastAsia="zh-CN"/>
                      </w:rPr>
                    </w:rPrChange>
                  </w:rPr>
                  <w:delText>]</w:delText>
                </w:r>
              </w:del>
            </w:ins>
          </w:p>
        </w:tc>
        <w:tc>
          <w:tcPr>
            <w:tcW w:w="587" w:type="dxa"/>
            <w:vMerge w:val="restart"/>
            <w:tcBorders>
              <w:tl2br w:val="nil"/>
              <w:tr2bl w:val="nil"/>
            </w:tcBorders>
            <w:vAlign w:val="center"/>
          </w:tcPr>
          <w:p w14:paraId="71A20097">
            <w:pPr>
              <w:keepNext/>
              <w:keepLines/>
              <w:spacing w:after="0"/>
              <w:jc w:val="center"/>
              <w:rPr>
                <w:ins w:id="5158" w:author="Iana Siomina" w:date="2024-09-25T21:14:00Z"/>
                <w:rFonts w:ascii="Arial" w:hAnsi="Arial" w:eastAsia="宋体"/>
                <w:sz w:val="18"/>
                <w:lang w:eastAsia="zh-CN"/>
              </w:rPr>
            </w:pPr>
            <w:ins w:id="5159" w:author="Iana Siomina" w:date="2024-09-25T21:14:00Z">
              <w:r>
                <w:rPr>
                  <w:rFonts w:hint="eastAsia" w:ascii="Arial" w:hAnsi="Arial" w:eastAsia="宋体"/>
                  <w:sz w:val="18"/>
                  <w:lang w:eastAsia="zh-CN"/>
                </w:rPr>
                <w:t>6</w:t>
              </w:r>
            </w:ins>
            <w:ins w:id="5160" w:author="Iana Siomina" w:date="2024-09-25T21:14:00Z">
              <w:r>
                <w:rPr>
                  <w:rFonts w:ascii="Arial" w:hAnsi="Arial" w:eastAsia="宋体"/>
                  <w:sz w:val="18"/>
                  <w:lang w:eastAsia="zh-CN"/>
                </w:rPr>
                <w:t>0</w:t>
              </w:r>
            </w:ins>
          </w:p>
        </w:tc>
        <w:tc>
          <w:tcPr>
            <w:tcW w:w="1116" w:type="dxa"/>
            <w:tcBorders>
              <w:tl2br w:val="nil"/>
              <w:tr2bl w:val="nil"/>
            </w:tcBorders>
            <w:vAlign w:val="center"/>
          </w:tcPr>
          <w:p w14:paraId="6EFD8927">
            <w:pPr>
              <w:keepNext/>
              <w:keepLines/>
              <w:spacing w:after="0"/>
              <w:jc w:val="center"/>
              <w:rPr>
                <w:ins w:id="5161" w:author="Iana Siomina" w:date="2024-09-25T21:14:00Z"/>
                <w:rFonts w:ascii="Arial" w:hAnsi="Arial" w:eastAsia="宋体"/>
                <w:b/>
                <w:sz w:val="16"/>
                <w:szCs w:val="16"/>
              </w:rPr>
            </w:pPr>
            <w:ins w:id="5162" w:author="Iana Siomina" w:date="2024-09-25T21:14:00Z">
              <w:r>
                <w:rPr>
                  <w:rFonts w:ascii="Arial" w:hAnsi="Arial" w:eastAsia="宋体"/>
                  <w:sz w:val="18"/>
                </w:rPr>
                <w:t>≥ 24</w:t>
              </w:r>
            </w:ins>
          </w:p>
        </w:tc>
        <w:tc>
          <w:tcPr>
            <w:tcW w:w="1037" w:type="dxa"/>
            <w:tcBorders>
              <w:tl2br w:val="nil"/>
              <w:tr2bl w:val="nil"/>
            </w:tcBorders>
            <w:vAlign w:val="center"/>
          </w:tcPr>
          <w:p w14:paraId="0F839761">
            <w:pPr>
              <w:keepNext/>
              <w:keepLines/>
              <w:spacing w:after="0"/>
              <w:jc w:val="center"/>
              <w:rPr>
                <w:ins w:id="5163" w:author="Iana Siomina" w:date="2024-09-25T21:14:00Z"/>
                <w:rFonts w:ascii="Arial" w:hAnsi="Arial" w:eastAsia="宋体"/>
                <w:b/>
                <w:sz w:val="18"/>
              </w:rPr>
            </w:pPr>
            <w:ins w:id="5164" w:author="Iana Siomina" w:date="2024-09-25T21:14:00Z">
              <w:r>
                <w:rPr>
                  <w:rFonts w:ascii="Arial" w:hAnsi="Arial" w:eastAsia="宋体" w:cs="Arial"/>
                  <w:sz w:val="18"/>
                </w:rPr>
                <w:t>≥ 4</w:t>
              </w:r>
            </w:ins>
          </w:p>
        </w:tc>
        <w:tc>
          <w:tcPr>
            <w:tcW w:w="1581" w:type="dxa"/>
            <w:tcBorders>
              <w:tl2br w:val="nil"/>
              <w:tr2bl w:val="nil"/>
            </w:tcBorders>
            <w:vAlign w:val="center"/>
          </w:tcPr>
          <w:p w14:paraId="4653219B">
            <w:pPr>
              <w:keepNext/>
              <w:keepLines/>
              <w:spacing w:after="0"/>
              <w:jc w:val="center"/>
              <w:rPr>
                <w:ins w:id="5165" w:author="Iana Siomina" w:date="2024-09-25T21:14:00Z"/>
                <w:rFonts w:ascii="Arial" w:hAnsi="Arial" w:eastAsia="宋体"/>
                <w:b/>
                <w:sz w:val="16"/>
                <w:szCs w:val="16"/>
              </w:rPr>
            </w:pPr>
            <w:ins w:id="5166" w:author="Iana Siomina" w:date="2024-09-25T21:14:00Z">
              <w:r>
                <w:rPr>
                  <w:rFonts w:ascii="Arial" w:hAnsi="Arial" w:eastAsia="宋体"/>
                  <w:sz w:val="18"/>
                </w:rPr>
                <w:t xml:space="preserve">Same value as PRS_RP in </w:t>
              </w:r>
            </w:ins>
            <w:ins w:id="5167" w:author="Iana Siomina" w:date="2024-11-03T01:53:00Z">
              <w:r>
                <w:rPr>
                  <w:rFonts w:ascii="Arial" w:hAnsi="Arial" w:eastAsia="宋体"/>
                  <w:sz w:val="18"/>
                </w:rPr>
                <w:t>table</w:t>
              </w:r>
            </w:ins>
            <w:ins w:id="5168" w:author="Iana Siomina" w:date="2024-09-25T21:14:00Z">
              <w:r>
                <w:rPr>
                  <w:rFonts w:ascii="Arial" w:hAnsi="Arial" w:eastAsia="宋体"/>
                  <w:sz w:val="18"/>
                </w:rPr>
                <w:t xml:space="preserve"> B.2.</w:t>
              </w:r>
            </w:ins>
            <w:ins w:id="5169" w:author="Iana Siomina" w:date="2024-09-25T21:14:00Z">
              <w:r>
                <w:rPr>
                  <w:rFonts w:hint="eastAsia" w:ascii="Arial" w:hAnsi="Arial" w:eastAsia="宋体"/>
                  <w:sz w:val="18"/>
                  <w:lang w:eastAsia="zh-CN"/>
                </w:rPr>
                <w:t>14</w:t>
              </w:r>
            </w:ins>
            <w:ins w:id="5170" w:author="Iana Siomina" w:date="2024-09-25T21:14:00Z">
              <w:r>
                <w:rPr>
                  <w:rFonts w:ascii="Arial" w:hAnsi="Arial" w:eastAsia="宋体"/>
                  <w:sz w:val="18"/>
                </w:rPr>
                <w:t>-2, according to UE Power class, operating band and angle of arrival</w:t>
              </w:r>
            </w:ins>
          </w:p>
        </w:tc>
        <w:tc>
          <w:tcPr>
            <w:tcW w:w="1441" w:type="dxa"/>
            <w:tcBorders>
              <w:tl2br w:val="nil"/>
              <w:tr2bl w:val="nil"/>
            </w:tcBorders>
            <w:vAlign w:val="center"/>
          </w:tcPr>
          <w:p w14:paraId="7E3D0814">
            <w:pPr>
              <w:keepNext/>
              <w:keepLines/>
              <w:spacing w:after="0"/>
              <w:jc w:val="center"/>
              <w:rPr>
                <w:ins w:id="5171" w:author="Iana Siomina" w:date="2024-09-25T21:14:00Z"/>
                <w:rFonts w:ascii="Arial" w:hAnsi="Arial" w:eastAsia="宋体"/>
                <w:b/>
                <w:sz w:val="16"/>
                <w:szCs w:val="16"/>
              </w:rPr>
            </w:pPr>
            <w:ins w:id="5172" w:author="Iana Siomina" w:date="2024-09-25T21:14:00Z">
              <w:r>
                <w:rPr>
                  <w:rFonts w:ascii="Arial" w:hAnsi="Arial" w:eastAsia="宋体"/>
                  <w:sz w:val="18"/>
                  <w:lang w:eastAsia="zh-CN"/>
                </w:rPr>
                <w:t>-50</w:t>
              </w:r>
            </w:ins>
          </w:p>
        </w:tc>
      </w:tr>
      <w:tr w14:paraId="604CBF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73" w:author="Iana Siomina" w:date="2024-09-25T21:14:00Z"/>
        </w:trPr>
        <w:tc>
          <w:tcPr>
            <w:tcW w:w="2656" w:type="dxa"/>
            <w:tcBorders>
              <w:tl2br w:val="nil"/>
              <w:tr2bl w:val="nil"/>
            </w:tcBorders>
            <w:vAlign w:val="center"/>
          </w:tcPr>
          <w:p w14:paraId="73820503">
            <w:pPr>
              <w:keepNext/>
              <w:keepLines/>
              <w:spacing w:after="0"/>
              <w:jc w:val="center"/>
              <w:rPr>
                <w:ins w:id="5174" w:author="Iana Siomina" w:date="2024-09-25T21:14:00Z"/>
                <w:rFonts w:ascii="Arial" w:hAnsi="Arial" w:eastAsia="宋体"/>
                <w:sz w:val="18"/>
                <w:highlight w:val="none"/>
                <w:lang w:eastAsia="zh-CN"/>
                <w:rPrChange w:id="5175" w:author="CATT" w:date="2024-11-19T17:59:10Z">
                  <w:rPr>
                    <w:ins w:id="5176" w:author="Iana Siomina" w:date="2024-09-25T21:14:00Z"/>
                    <w:rFonts w:ascii="Arial" w:hAnsi="Arial" w:eastAsia="宋体"/>
                    <w:sz w:val="18"/>
                    <w:highlight w:val="magenta"/>
                    <w:lang w:eastAsia="zh-CN"/>
                  </w:rPr>
                </w:rPrChange>
              </w:rPr>
            </w:pPr>
            <w:ins w:id="5177" w:author="Iana Siomina" w:date="2024-09-25T21:14:00Z">
              <w:del w:id="5178" w:author="CATT" w:date="2024-11-19T18:08:51Z">
                <w:r>
                  <w:rPr>
                    <w:rFonts w:ascii="Arial" w:hAnsi="Arial" w:eastAsia="宋体"/>
                    <w:sz w:val="18"/>
                    <w:highlight w:val="none"/>
                    <w:lang w:eastAsia="zh-CN"/>
                    <w:rPrChange w:id="5179" w:author="CATT" w:date="2024-11-19T17:59:10Z">
                      <w:rPr>
                        <w:rFonts w:ascii="Arial" w:hAnsi="Arial" w:eastAsia="宋体"/>
                        <w:sz w:val="18"/>
                        <w:highlight w:val="magenta"/>
                        <w:lang w:eastAsia="zh-CN"/>
                      </w:rPr>
                    </w:rPrChange>
                  </w:rPr>
                  <w:delText>[</w:delText>
                </w:r>
              </w:del>
            </w:ins>
            <w:ins w:id="5180" w:author="Iana Siomina" w:date="2024-10-23T14:25:00Z">
              <w:r>
                <w:rPr>
                  <w:rFonts w:ascii="Arial" w:hAnsi="Arial" w:eastAsia="宋体"/>
                  <w:sz w:val="18"/>
                  <w:highlight w:val="none"/>
                  <w:lang w:eastAsia="zh-CN"/>
                  <w:rPrChange w:id="5181" w:author="CATT" w:date="2024-11-19T17:59:10Z">
                    <w:rPr>
                      <w:rFonts w:ascii="Arial" w:hAnsi="Arial" w:eastAsia="宋体"/>
                      <w:sz w:val="18"/>
                      <w:highlight w:val="magenta"/>
                      <w:lang w:eastAsia="zh-CN"/>
                    </w:rPr>
                  </w:rPrChange>
                </w:rPr>
                <w:t>5</w:t>
              </w:r>
            </w:ins>
            <w:ins w:id="5182" w:author="Iana Siomina" w:date="2024-09-25T21:14:00Z">
              <w:del w:id="5183" w:author="CATT" w:date="2024-11-19T18:08:50Z">
                <w:r>
                  <w:rPr>
                    <w:rFonts w:ascii="Arial" w:hAnsi="Arial" w:eastAsia="宋体"/>
                    <w:sz w:val="18"/>
                    <w:highlight w:val="none"/>
                    <w:lang w:eastAsia="zh-CN"/>
                    <w:rPrChange w:id="5184" w:author="CATT" w:date="2024-11-19T17:59:10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5E0738AD">
            <w:pPr>
              <w:keepNext/>
              <w:keepLines/>
              <w:spacing w:after="0"/>
              <w:jc w:val="center"/>
              <w:rPr>
                <w:ins w:id="5185" w:author="Iana Siomina" w:date="2024-09-25T21:14:00Z"/>
                <w:rFonts w:ascii="Arial" w:hAnsi="Arial" w:eastAsia="宋体"/>
                <w:b/>
                <w:sz w:val="18"/>
                <w:lang w:eastAsia="zh-CN"/>
              </w:rPr>
            </w:pPr>
          </w:p>
        </w:tc>
        <w:tc>
          <w:tcPr>
            <w:tcW w:w="1116" w:type="dxa"/>
            <w:tcBorders>
              <w:tl2br w:val="nil"/>
              <w:tr2bl w:val="nil"/>
            </w:tcBorders>
            <w:vAlign w:val="center"/>
          </w:tcPr>
          <w:p w14:paraId="561636F6">
            <w:pPr>
              <w:keepNext/>
              <w:keepLines/>
              <w:spacing w:after="0"/>
              <w:jc w:val="center"/>
              <w:rPr>
                <w:ins w:id="5186" w:author="Iana Siomina" w:date="2024-09-25T21:14:00Z"/>
                <w:rFonts w:ascii="Arial" w:hAnsi="Arial" w:eastAsia="宋体"/>
                <w:b/>
                <w:sz w:val="16"/>
                <w:szCs w:val="16"/>
              </w:rPr>
            </w:pPr>
            <w:ins w:id="5187" w:author="Iana Siomina" w:date="2024-09-25T21:14:00Z">
              <w:r>
                <w:rPr>
                  <w:rFonts w:ascii="Arial" w:hAnsi="Arial" w:eastAsia="宋体"/>
                  <w:sz w:val="18"/>
                </w:rPr>
                <w:t>≥ 64</w:t>
              </w:r>
            </w:ins>
          </w:p>
        </w:tc>
        <w:tc>
          <w:tcPr>
            <w:tcW w:w="1037" w:type="dxa"/>
            <w:tcBorders>
              <w:tl2br w:val="nil"/>
              <w:tr2bl w:val="nil"/>
            </w:tcBorders>
            <w:vAlign w:val="center"/>
          </w:tcPr>
          <w:p w14:paraId="2D476DB6">
            <w:pPr>
              <w:keepNext/>
              <w:keepLines/>
              <w:spacing w:after="0"/>
              <w:jc w:val="center"/>
              <w:rPr>
                <w:ins w:id="5188" w:author="Iana Siomina" w:date="2024-09-25T21:14:00Z"/>
                <w:rFonts w:ascii="Arial" w:hAnsi="Arial" w:eastAsia="宋体"/>
                <w:b/>
                <w:sz w:val="18"/>
              </w:rPr>
            </w:pPr>
            <w:ins w:id="5189" w:author="Iana Siomina" w:date="2024-09-25T21:14:00Z">
              <w:r>
                <w:rPr>
                  <w:rFonts w:ascii="Arial" w:hAnsi="Arial" w:eastAsia="宋体" w:cs="Arial"/>
                  <w:sz w:val="18"/>
                </w:rPr>
                <w:t>≥ 1</w:t>
              </w:r>
            </w:ins>
          </w:p>
        </w:tc>
        <w:tc>
          <w:tcPr>
            <w:tcW w:w="1581" w:type="dxa"/>
            <w:tcBorders>
              <w:tl2br w:val="nil"/>
              <w:tr2bl w:val="nil"/>
            </w:tcBorders>
            <w:vAlign w:val="center"/>
          </w:tcPr>
          <w:p w14:paraId="284899A3">
            <w:pPr>
              <w:keepNext/>
              <w:keepLines/>
              <w:spacing w:after="0"/>
              <w:jc w:val="center"/>
              <w:rPr>
                <w:ins w:id="5190" w:author="Iana Siomina" w:date="2024-09-25T21:14:00Z"/>
                <w:rFonts w:ascii="Arial" w:hAnsi="Arial" w:eastAsia="宋体"/>
                <w:b/>
                <w:sz w:val="16"/>
                <w:szCs w:val="16"/>
              </w:rPr>
            </w:pPr>
            <w:ins w:id="5191" w:author="Iana Siomina" w:date="2024-09-25T21:14:00Z">
              <w:r>
                <w:rPr>
                  <w:rFonts w:ascii="Arial" w:hAnsi="Arial" w:eastAsia="宋体"/>
                  <w:sz w:val="18"/>
                </w:rPr>
                <w:t>Note 4</w:t>
              </w:r>
            </w:ins>
          </w:p>
        </w:tc>
        <w:tc>
          <w:tcPr>
            <w:tcW w:w="1441" w:type="dxa"/>
            <w:tcBorders>
              <w:tl2br w:val="nil"/>
              <w:tr2bl w:val="nil"/>
            </w:tcBorders>
            <w:vAlign w:val="center"/>
          </w:tcPr>
          <w:p w14:paraId="043AD6BD">
            <w:pPr>
              <w:keepNext/>
              <w:keepLines/>
              <w:spacing w:after="0"/>
              <w:jc w:val="center"/>
              <w:rPr>
                <w:ins w:id="5192" w:author="Iana Siomina" w:date="2024-09-25T21:14:00Z"/>
                <w:rFonts w:ascii="Arial" w:hAnsi="Arial" w:eastAsia="宋体"/>
                <w:b/>
                <w:sz w:val="16"/>
                <w:szCs w:val="16"/>
              </w:rPr>
            </w:pPr>
            <w:ins w:id="5193" w:author="Iana Siomina" w:date="2024-09-25T21:14:00Z">
              <w:r>
                <w:rPr>
                  <w:rFonts w:ascii="Arial" w:hAnsi="Arial" w:eastAsia="宋体"/>
                  <w:sz w:val="18"/>
                </w:rPr>
                <w:t>Note 4</w:t>
              </w:r>
            </w:ins>
          </w:p>
        </w:tc>
      </w:tr>
      <w:tr w14:paraId="387614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194" w:author="Iana Siomina" w:date="2024-09-25T21:14:00Z"/>
        </w:trPr>
        <w:tc>
          <w:tcPr>
            <w:tcW w:w="2656" w:type="dxa"/>
            <w:tcBorders>
              <w:tl2br w:val="nil"/>
              <w:tr2bl w:val="nil"/>
            </w:tcBorders>
            <w:vAlign w:val="center"/>
          </w:tcPr>
          <w:p w14:paraId="7B6C4BA0">
            <w:pPr>
              <w:keepNext/>
              <w:keepLines/>
              <w:spacing w:after="0"/>
              <w:jc w:val="center"/>
              <w:rPr>
                <w:ins w:id="5195" w:author="Iana Siomina" w:date="2024-09-25T21:14:00Z"/>
                <w:rFonts w:ascii="Arial" w:hAnsi="Arial" w:eastAsia="宋体"/>
                <w:sz w:val="18"/>
                <w:highlight w:val="none"/>
                <w:lang w:eastAsia="zh-CN"/>
                <w:rPrChange w:id="5196" w:author="CATT" w:date="2024-11-19T17:59:10Z">
                  <w:rPr>
                    <w:ins w:id="5197" w:author="Iana Siomina" w:date="2024-09-25T21:14:00Z"/>
                    <w:rFonts w:ascii="Arial" w:hAnsi="Arial" w:eastAsia="宋体"/>
                    <w:sz w:val="18"/>
                    <w:highlight w:val="magenta"/>
                    <w:lang w:eastAsia="zh-CN"/>
                  </w:rPr>
                </w:rPrChange>
              </w:rPr>
            </w:pPr>
            <w:ins w:id="5198" w:author="Iana Siomina" w:date="2024-09-25T21:14:00Z">
              <w:del w:id="5199" w:author="CATT" w:date="2024-11-19T18:08:53Z">
                <w:r>
                  <w:rPr>
                    <w:rFonts w:ascii="Arial" w:hAnsi="Arial" w:eastAsia="宋体"/>
                    <w:sz w:val="18"/>
                    <w:highlight w:val="none"/>
                    <w:lang w:eastAsia="zh-CN"/>
                    <w:rPrChange w:id="5200" w:author="CATT" w:date="2024-11-19T17:59:10Z">
                      <w:rPr>
                        <w:rFonts w:ascii="Arial" w:hAnsi="Arial" w:eastAsia="宋体"/>
                        <w:sz w:val="18"/>
                        <w:highlight w:val="magenta"/>
                        <w:lang w:eastAsia="zh-CN"/>
                      </w:rPr>
                    </w:rPrChange>
                  </w:rPr>
                  <w:delText>[</w:delText>
                </w:r>
              </w:del>
            </w:ins>
            <w:ins w:id="5201" w:author="Iana Siomina" w:date="2024-10-23T14:25:00Z">
              <w:r>
                <w:rPr>
                  <w:rFonts w:ascii="Arial" w:hAnsi="Arial" w:eastAsia="宋体"/>
                  <w:sz w:val="18"/>
                  <w:highlight w:val="none"/>
                  <w:lang w:eastAsia="zh-CN"/>
                  <w:rPrChange w:id="5202" w:author="CATT" w:date="2024-11-19T17:59:10Z">
                    <w:rPr>
                      <w:rFonts w:ascii="Arial" w:hAnsi="Arial" w:eastAsia="宋体"/>
                      <w:sz w:val="18"/>
                      <w:highlight w:val="magenta"/>
                      <w:lang w:eastAsia="zh-CN"/>
                    </w:rPr>
                  </w:rPrChange>
                </w:rPr>
                <w:t>3</w:t>
              </w:r>
            </w:ins>
            <w:ins w:id="5203" w:author="Iana Siomina" w:date="2024-09-25T21:14:00Z">
              <w:del w:id="5204" w:author="CATT" w:date="2024-11-19T18:08:53Z">
                <w:r>
                  <w:rPr>
                    <w:rFonts w:ascii="Arial" w:hAnsi="Arial" w:eastAsia="宋体"/>
                    <w:sz w:val="18"/>
                    <w:highlight w:val="none"/>
                    <w:lang w:eastAsia="zh-CN"/>
                    <w:rPrChange w:id="5205" w:author="CATT" w:date="2024-11-19T17:59:10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049E397B">
            <w:pPr>
              <w:keepNext/>
              <w:keepLines/>
              <w:spacing w:after="0"/>
              <w:jc w:val="center"/>
              <w:rPr>
                <w:ins w:id="5206" w:author="Iana Siomina" w:date="2024-09-25T21:14:00Z"/>
                <w:rFonts w:ascii="Arial" w:hAnsi="Arial" w:eastAsia="宋体"/>
                <w:b/>
                <w:sz w:val="18"/>
                <w:lang w:eastAsia="zh-CN"/>
              </w:rPr>
            </w:pPr>
          </w:p>
        </w:tc>
        <w:tc>
          <w:tcPr>
            <w:tcW w:w="1116" w:type="dxa"/>
            <w:tcBorders>
              <w:tl2br w:val="nil"/>
              <w:tr2bl w:val="nil"/>
            </w:tcBorders>
            <w:vAlign w:val="center"/>
          </w:tcPr>
          <w:p w14:paraId="450FDD01">
            <w:pPr>
              <w:keepNext/>
              <w:keepLines/>
              <w:spacing w:after="0"/>
              <w:jc w:val="center"/>
              <w:rPr>
                <w:ins w:id="5207" w:author="Iana Siomina" w:date="2024-09-25T21:14:00Z"/>
                <w:rFonts w:ascii="Arial" w:hAnsi="Arial" w:eastAsia="宋体"/>
                <w:sz w:val="18"/>
              </w:rPr>
            </w:pPr>
            <w:ins w:id="5208" w:author="Iana Siomina" w:date="2024-09-25T21:14:00Z">
              <w:r>
                <w:rPr>
                  <w:rFonts w:ascii="Arial" w:hAnsi="Arial" w:eastAsia="宋体"/>
                  <w:sz w:val="18"/>
                </w:rPr>
                <w:t>≥ 132</w:t>
              </w:r>
            </w:ins>
          </w:p>
        </w:tc>
        <w:tc>
          <w:tcPr>
            <w:tcW w:w="1037" w:type="dxa"/>
            <w:tcBorders>
              <w:tl2br w:val="nil"/>
              <w:tr2bl w:val="nil"/>
            </w:tcBorders>
            <w:vAlign w:val="center"/>
          </w:tcPr>
          <w:p w14:paraId="0C9E477B">
            <w:pPr>
              <w:keepNext/>
              <w:keepLines/>
              <w:spacing w:after="0"/>
              <w:jc w:val="center"/>
              <w:rPr>
                <w:ins w:id="5209" w:author="Iana Siomina" w:date="2024-09-25T21:14:00Z"/>
                <w:rFonts w:ascii="Arial" w:hAnsi="Arial" w:eastAsia="宋体"/>
                <w:sz w:val="18"/>
              </w:rPr>
            </w:pPr>
            <w:ins w:id="5210" w:author="Iana Siomina" w:date="2024-09-25T21:14:00Z">
              <w:r>
                <w:rPr>
                  <w:rFonts w:ascii="Arial" w:hAnsi="Arial" w:eastAsia="宋体" w:cs="Arial"/>
                  <w:sz w:val="18"/>
                </w:rPr>
                <w:t>≥ 1</w:t>
              </w:r>
            </w:ins>
          </w:p>
        </w:tc>
        <w:tc>
          <w:tcPr>
            <w:tcW w:w="1581" w:type="dxa"/>
            <w:tcBorders>
              <w:tl2br w:val="nil"/>
              <w:tr2bl w:val="nil"/>
            </w:tcBorders>
            <w:vAlign w:val="center"/>
          </w:tcPr>
          <w:p w14:paraId="2F29048A">
            <w:pPr>
              <w:keepNext/>
              <w:keepLines/>
              <w:spacing w:after="0"/>
              <w:jc w:val="center"/>
              <w:rPr>
                <w:ins w:id="5211" w:author="Iana Siomina" w:date="2024-09-25T21:14:00Z"/>
                <w:rFonts w:ascii="Arial" w:hAnsi="Arial" w:eastAsia="宋体"/>
                <w:sz w:val="18"/>
              </w:rPr>
            </w:pPr>
            <w:ins w:id="5212" w:author="Iana Siomina" w:date="2024-09-25T21:14:00Z">
              <w:r>
                <w:rPr>
                  <w:rFonts w:ascii="Arial" w:hAnsi="Arial" w:eastAsia="宋体"/>
                  <w:sz w:val="18"/>
                </w:rPr>
                <w:t>Note 4</w:t>
              </w:r>
            </w:ins>
          </w:p>
        </w:tc>
        <w:tc>
          <w:tcPr>
            <w:tcW w:w="1441" w:type="dxa"/>
            <w:tcBorders>
              <w:tl2br w:val="nil"/>
              <w:tr2bl w:val="nil"/>
            </w:tcBorders>
            <w:vAlign w:val="center"/>
          </w:tcPr>
          <w:p w14:paraId="539FE737">
            <w:pPr>
              <w:keepNext/>
              <w:keepLines/>
              <w:spacing w:after="0"/>
              <w:jc w:val="center"/>
              <w:rPr>
                <w:ins w:id="5213" w:author="Iana Siomina" w:date="2024-09-25T21:14:00Z"/>
                <w:rFonts w:ascii="Arial" w:hAnsi="Arial" w:eastAsia="宋体"/>
                <w:sz w:val="18"/>
              </w:rPr>
            </w:pPr>
            <w:ins w:id="5214" w:author="Iana Siomina" w:date="2024-09-25T21:14:00Z">
              <w:r>
                <w:rPr>
                  <w:rFonts w:ascii="Arial" w:hAnsi="Arial" w:eastAsia="宋体"/>
                  <w:sz w:val="18"/>
                </w:rPr>
                <w:t>Note 4</w:t>
              </w:r>
            </w:ins>
          </w:p>
        </w:tc>
      </w:tr>
      <w:tr w14:paraId="5497F7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37" w:hRule="atLeast"/>
          <w:jc w:val="center"/>
          <w:ins w:id="5215" w:author="Iana Siomina" w:date="2024-09-25T21:14:00Z"/>
        </w:trPr>
        <w:tc>
          <w:tcPr>
            <w:tcW w:w="2656" w:type="dxa"/>
            <w:tcBorders>
              <w:tl2br w:val="nil"/>
              <w:tr2bl w:val="nil"/>
            </w:tcBorders>
            <w:vAlign w:val="center"/>
          </w:tcPr>
          <w:p w14:paraId="250EA4AA">
            <w:pPr>
              <w:keepNext/>
              <w:keepLines/>
              <w:spacing w:after="0"/>
              <w:jc w:val="center"/>
              <w:rPr>
                <w:ins w:id="5216" w:author="Iana Siomina" w:date="2024-09-25T21:14:00Z"/>
                <w:rFonts w:ascii="Arial" w:hAnsi="Arial" w:eastAsia="宋体"/>
                <w:sz w:val="18"/>
                <w:highlight w:val="none"/>
                <w:lang w:eastAsia="zh-CN"/>
                <w:rPrChange w:id="5217" w:author="CATT" w:date="2024-11-19T17:59:10Z">
                  <w:rPr>
                    <w:ins w:id="5218" w:author="Iana Siomina" w:date="2024-09-25T21:14:00Z"/>
                    <w:rFonts w:ascii="Arial" w:hAnsi="Arial" w:eastAsia="宋体"/>
                    <w:sz w:val="18"/>
                    <w:highlight w:val="magenta"/>
                    <w:lang w:eastAsia="zh-CN"/>
                  </w:rPr>
                </w:rPrChange>
              </w:rPr>
            </w:pPr>
            <w:ins w:id="5219" w:author="Iana Siomina" w:date="2024-09-25T21:14:00Z">
              <w:del w:id="5220" w:author="CATT" w:date="2024-11-19T18:08:59Z">
                <w:r>
                  <w:rPr>
                    <w:rFonts w:ascii="Arial" w:hAnsi="Arial" w:eastAsia="宋体"/>
                    <w:sz w:val="18"/>
                    <w:highlight w:val="none"/>
                    <w:lang w:eastAsia="zh-CN"/>
                    <w:rPrChange w:id="5221" w:author="CATT" w:date="2024-11-19T17:59:10Z">
                      <w:rPr>
                        <w:rFonts w:ascii="Arial" w:hAnsi="Arial" w:eastAsia="宋体"/>
                        <w:sz w:val="18"/>
                        <w:highlight w:val="magenta"/>
                        <w:lang w:eastAsia="zh-CN"/>
                      </w:rPr>
                    </w:rPrChange>
                  </w:rPr>
                  <w:delText>[</w:delText>
                </w:r>
              </w:del>
            </w:ins>
            <w:ins w:id="5222" w:author="Iana Siomina" w:date="2024-10-23T14:25:00Z">
              <w:r>
                <w:rPr>
                  <w:rFonts w:ascii="Arial" w:hAnsi="Arial" w:eastAsia="宋体"/>
                  <w:sz w:val="18"/>
                  <w:highlight w:val="none"/>
                  <w:lang w:eastAsia="zh-CN"/>
                  <w:rPrChange w:id="5223" w:author="CATT" w:date="2024-11-19T17:59:10Z">
                    <w:rPr>
                      <w:rFonts w:ascii="Arial" w:hAnsi="Arial" w:eastAsia="宋体"/>
                      <w:sz w:val="18"/>
                      <w:highlight w:val="magenta"/>
                      <w:lang w:eastAsia="zh-CN"/>
                    </w:rPr>
                  </w:rPrChange>
                </w:rPr>
                <w:t>9</w:t>
              </w:r>
            </w:ins>
            <w:ins w:id="5224" w:author="Iana Siomina" w:date="2024-09-25T21:14:00Z">
              <w:del w:id="5225" w:author="CATT" w:date="2024-11-19T18:08:58Z">
                <w:r>
                  <w:rPr>
                    <w:rFonts w:ascii="Arial" w:hAnsi="Arial" w:eastAsia="宋体"/>
                    <w:sz w:val="18"/>
                    <w:highlight w:val="none"/>
                    <w:lang w:eastAsia="zh-CN"/>
                    <w:rPrChange w:id="5226" w:author="CATT" w:date="2024-11-19T17:59:10Z">
                      <w:rPr>
                        <w:rFonts w:ascii="Arial" w:hAnsi="Arial" w:eastAsia="宋体"/>
                        <w:sz w:val="18"/>
                        <w:highlight w:val="magenta"/>
                        <w:lang w:eastAsia="zh-CN"/>
                      </w:rPr>
                    </w:rPrChange>
                  </w:rPr>
                  <w:delText>]</w:delText>
                </w:r>
              </w:del>
            </w:ins>
          </w:p>
        </w:tc>
        <w:tc>
          <w:tcPr>
            <w:tcW w:w="587" w:type="dxa"/>
            <w:vMerge w:val="restart"/>
            <w:tcBorders>
              <w:tl2br w:val="nil"/>
              <w:tr2bl w:val="nil"/>
            </w:tcBorders>
            <w:vAlign w:val="center"/>
          </w:tcPr>
          <w:p w14:paraId="3DCFE74C">
            <w:pPr>
              <w:keepNext/>
              <w:keepLines/>
              <w:spacing w:after="0"/>
              <w:jc w:val="center"/>
              <w:rPr>
                <w:ins w:id="5227" w:author="Iana Siomina" w:date="2024-09-25T21:14:00Z"/>
                <w:rFonts w:ascii="Arial" w:hAnsi="Arial" w:eastAsia="宋体"/>
                <w:sz w:val="18"/>
                <w:lang w:val="sv-SE" w:eastAsia="zh-CN"/>
              </w:rPr>
            </w:pPr>
            <w:ins w:id="5228" w:author="Iana Siomina" w:date="2024-09-25T21:14:00Z">
              <w:r>
                <w:rPr>
                  <w:rFonts w:ascii="Arial" w:hAnsi="Arial" w:eastAsia="宋体"/>
                  <w:sz w:val="18"/>
                  <w:lang w:val="sv-SE" w:eastAsia="zh-CN"/>
                </w:rPr>
                <w:t>120</w:t>
              </w:r>
            </w:ins>
          </w:p>
        </w:tc>
        <w:tc>
          <w:tcPr>
            <w:tcW w:w="1116" w:type="dxa"/>
            <w:tcBorders>
              <w:tl2br w:val="nil"/>
              <w:tr2bl w:val="nil"/>
            </w:tcBorders>
            <w:vAlign w:val="center"/>
          </w:tcPr>
          <w:p w14:paraId="6BE92AC5">
            <w:pPr>
              <w:keepNext/>
              <w:keepLines/>
              <w:spacing w:after="0"/>
              <w:jc w:val="center"/>
              <w:rPr>
                <w:ins w:id="5229" w:author="Iana Siomina" w:date="2024-09-25T21:14:00Z"/>
                <w:rFonts w:ascii="Arial" w:hAnsi="Arial" w:eastAsia="宋体"/>
                <w:sz w:val="18"/>
              </w:rPr>
            </w:pPr>
            <w:ins w:id="5230" w:author="Iana Siomina" w:date="2024-09-25T21:14:00Z">
              <w:r>
                <w:rPr>
                  <w:rFonts w:ascii="Arial" w:hAnsi="Arial" w:eastAsia="宋体"/>
                  <w:sz w:val="18"/>
                </w:rPr>
                <w:t>≥ 32</w:t>
              </w:r>
            </w:ins>
          </w:p>
        </w:tc>
        <w:tc>
          <w:tcPr>
            <w:tcW w:w="1037" w:type="dxa"/>
            <w:tcBorders>
              <w:tl2br w:val="nil"/>
              <w:tr2bl w:val="nil"/>
            </w:tcBorders>
            <w:vAlign w:val="center"/>
          </w:tcPr>
          <w:p w14:paraId="6B1AB170">
            <w:pPr>
              <w:keepNext/>
              <w:keepLines/>
              <w:spacing w:after="0"/>
              <w:jc w:val="center"/>
              <w:rPr>
                <w:ins w:id="5231" w:author="Iana Siomina" w:date="2024-09-25T21:14:00Z"/>
                <w:rFonts w:ascii="Arial" w:hAnsi="Arial" w:eastAsia="宋体"/>
                <w:sz w:val="18"/>
              </w:rPr>
            </w:pPr>
            <w:ins w:id="5232" w:author="Iana Siomina" w:date="2024-09-25T21:14:00Z">
              <w:r>
                <w:rPr>
                  <w:rFonts w:ascii="Arial" w:hAnsi="Arial" w:eastAsia="宋体" w:cs="Arial"/>
                  <w:sz w:val="18"/>
                </w:rPr>
                <w:t>≥ 4</w:t>
              </w:r>
            </w:ins>
          </w:p>
        </w:tc>
        <w:tc>
          <w:tcPr>
            <w:tcW w:w="1581" w:type="dxa"/>
            <w:tcBorders>
              <w:tl2br w:val="nil"/>
              <w:tr2bl w:val="nil"/>
            </w:tcBorders>
            <w:vAlign w:val="center"/>
          </w:tcPr>
          <w:p w14:paraId="7A1608D9">
            <w:pPr>
              <w:keepNext/>
              <w:keepLines/>
              <w:spacing w:after="0"/>
              <w:jc w:val="center"/>
              <w:rPr>
                <w:ins w:id="5233" w:author="Iana Siomina" w:date="2024-09-25T21:14:00Z"/>
                <w:rFonts w:ascii="Arial" w:hAnsi="Arial" w:eastAsia="宋体"/>
                <w:sz w:val="18"/>
              </w:rPr>
            </w:pPr>
            <w:ins w:id="5234" w:author="Iana Siomina" w:date="2024-09-25T21:14:00Z">
              <w:r>
                <w:rPr>
                  <w:rFonts w:ascii="Arial" w:hAnsi="Arial" w:eastAsia="宋体"/>
                  <w:sz w:val="18"/>
                </w:rPr>
                <w:t xml:space="preserve">Same value as PRS_RP in </w:t>
              </w:r>
            </w:ins>
            <w:ins w:id="5235" w:author="Iana Siomina" w:date="2024-11-03T01:53:00Z">
              <w:r>
                <w:rPr>
                  <w:rFonts w:ascii="Arial" w:hAnsi="Arial" w:eastAsia="宋体"/>
                  <w:sz w:val="18"/>
                </w:rPr>
                <w:t>table</w:t>
              </w:r>
            </w:ins>
            <w:ins w:id="5236" w:author="Iana Siomina" w:date="2024-09-25T21:14:00Z">
              <w:r>
                <w:rPr>
                  <w:rFonts w:ascii="Arial" w:hAnsi="Arial" w:eastAsia="宋体"/>
                  <w:sz w:val="18"/>
                </w:rPr>
                <w:t xml:space="preserve"> B.2.</w:t>
              </w:r>
            </w:ins>
            <w:ins w:id="5237" w:author="Iana Siomina" w:date="2024-09-25T21:14:00Z">
              <w:r>
                <w:rPr>
                  <w:rFonts w:hint="eastAsia" w:ascii="Arial" w:hAnsi="Arial" w:eastAsia="宋体"/>
                  <w:sz w:val="18"/>
                  <w:lang w:eastAsia="zh-CN"/>
                </w:rPr>
                <w:t>14</w:t>
              </w:r>
            </w:ins>
            <w:ins w:id="5238" w:author="Iana Siomina" w:date="2024-09-25T21:14:00Z">
              <w:r>
                <w:rPr>
                  <w:rFonts w:ascii="Arial" w:hAnsi="Arial" w:eastAsia="宋体"/>
                  <w:sz w:val="18"/>
                </w:rPr>
                <w:t>-2, according to UE Power class, operating band and angle of arrival</w:t>
              </w:r>
            </w:ins>
          </w:p>
        </w:tc>
        <w:tc>
          <w:tcPr>
            <w:tcW w:w="1441" w:type="dxa"/>
            <w:tcBorders>
              <w:tl2br w:val="nil"/>
              <w:tr2bl w:val="nil"/>
            </w:tcBorders>
            <w:vAlign w:val="center"/>
          </w:tcPr>
          <w:p w14:paraId="3A5E7414">
            <w:pPr>
              <w:keepNext/>
              <w:keepLines/>
              <w:spacing w:after="0"/>
              <w:jc w:val="center"/>
              <w:rPr>
                <w:ins w:id="5239" w:author="Iana Siomina" w:date="2024-09-25T21:14:00Z"/>
                <w:rFonts w:ascii="Arial" w:hAnsi="Arial" w:eastAsia="宋体"/>
                <w:sz w:val="18"/>
                <w:lang w:eastAsia="zh-CN"/>
              </w:rPr>
            </w:pPr>
            <w:ins w:id="5240" w:author="Iana Siomina" w:date="2024-09-25T21:14:00Z">
              <w:r>
                <w:rPr>
                  <w:rFonts w:ascii="Arial" w:hAnsi="Arial" w:eastAsia="宋体"/>
                  <w:sz w:val="18"/>
                  <w:lang w:eastAsia="zh-CN"/>
                </w:rPr>
                <w:t>-50</w:t>
              </w:r>
            </w:ins>
          </w:p>
        </w:tc>
      </w:tr>
      <w:tr w14:paraId="0BB9FD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41" w:author="Iana Siomina" w:date="2024-09-25T21:14:00Z"/>
        </w:trPr>
        <w:tc>
          <w:tcPr>
            <w:tcW w:w="2656" w:type="dxa"/>
            <w:tcBorders>
              <w:tl2br w:val="nil"/>
              <w:tr2bl w:val="nil"/>
            </w:tcBorders>
          </w:tcPr>
          <w:p w14:paraId="650C8F88">
            <w:pPr>
              <w:keepNext/>
              <w:keepLines/>
              <w:spacing w:after="0"/>
              <w:jc w:val="center"/>
              <w:rPr>
                <w:ins w:id="5242" w:author="Iana Siomina" w:date="2024-09-25T21:14:00Z"/>
                <w:rFonts w:ascii="Arial" w:hAnsi="Arial" w:eastAsia="宋体"/>
                <w:sz w:val="18"/>
                <w:highlight w:val="none"/>
                <w:lang w:eastAsia="zh-CN"/>
                <w:rPrChange w:id="5243" w:author="CATT" w:date="2024-11-19T17:59:10Z">
                  <w:rPr>
                    <w:ins w:id="5244" w:author="Iana Siomina" w:date="2024-09-25T21:14:00Z"/>
                    <w:rFonts w:ascii="Arial" w:hAnsi="Arial" w:eastAsia="宋体"/>
                    <w:sz w:val="18"/>
                    <w:highlight w:val="magenta"/>
                    <w:lang w:eastAsia="zh-CN"/>
                  </w:rPr>
                </w:rPrChange>
              </w:rPr>
            </w:pPr>
            <w:ins w:id="5245" w:author="Iana Siomina" w:date="2024-09-25T21:14:00Z">
              <w:del w:id="5246" w:author="CATT" w:date="2024-11-19T18:09:01Z">
                <w:r>
                  <w:rPr>
                    <w:rFonts w:ascii="Arial" w:hAnsi="Arial" w:eastAsia="宋体"/>
                    <w:sz w:val="18"/>
                    <w:highlight w:val="none"/>
                    <w:lang w:eastAsia="zh-CN"/>
                    <w:rPrChange w:id="5247" w:author="CATT" w:date="2024-11-19T17:59:10Z">
                      <w:rPr>
                        <w:rFonts w:ascii="Arial" w:hAnsi="Arial" w:eastAsia="宋体"/>
                        <w:sz w:val="18"/>
                        <w:highlight w:val="magenta"/>
                        <w:lang w:eastAsia="zh-CN"/>
                      </w:rPr>
                    </w:rPrChange>
                  </w:rPr>
                  <w:delText>[</w:delText>
                </w:r>
              </w:del>
            </w:ins>
            <w:ins w:id="5248" w:author="Iana Siomina" w:date="2024-10-23T14:25:00Z">
              <w:r>
                <w:rPr>
                  <w:rFonts w:ascii="Arial" w:hAnsi="Arial" w:eastAsia="宋体"/>
                  <w:sz w:val="18"/>
                  <w:highlight w:val="none"/>
                  <w:lang w:eastAsia="zh-CN"/>
                  <w:rPrChange w:id="5249" w:author="CATT" w:date="2024-11-19T17:59:10Z">
                    <w:rPr>
                      <w:rFonts w:ascii="Arial" w:hAnsi="Arial" w:eastAsia="宋体"/>
                      <w:sz w:val="18"/>
                      <w:highlight w:val="magenta"/>
                      <w:lang w:eastAsia="zh-CN"/>
                    </w:rPr>
                  </w:rPrChange>
                </w:rPr>
                <w:t>6</w:t>
              </w:r>
            </w:ins>
            <w:ins w:id="5250" w:author="Iana Siomina" w:date="2024-09-25T21:14:00Z">
              <w:del w:id="5251" w:author="CATT" w:date="2024-11-19T18:09:00Z">
                <w:r>
                  <w:rPr>
                    <w:rFonts w:ascii="Arial" w:hAnsi="Arial" w:eastAsia="宋体"/>
                    <w:sz w:val="18"/>
                    <w:highlight w:val="none"/>
                    <w:lang w:eastAsia="zh-CN"/>
                    <w:rPrChange w:id="5252" w:author="CATT" w:date="2024-11-19T17:59:10Z">
                      <w:rPr>
                        <w:rFonts w:ascii="Arial" w:hAnsi="Arial" w:eastAsia="宋体"/>
                        <w:sz w:val="18"/>
                        <w:highlight w:val="magenta"/>
                        <w:lang w:eastAsia="zh-CN"/>
                      </w:rPr>
                    </w:rPrChange>
                  </w:rPr>
                  <w:delText>]</w:delText>
                </w:r>
              </w:del>
            </w:ins>
          </w:p>
        </w:tc>
        <w:tc>
          <w:tcPr>
            <w:tcW w:w="587" w:type="dxa"/>
            <w:vMerge w:val="continue"/>
            <w:tcBorders>
              <w:tl2br w:val="nil"/>
              <w:tr2bl w:val="nil"/>
            </w:tcBorders>
            <w:vAlign w:val="center"/>
          </w:tcPr>
          <w:p w14:paraId="2DEB41BA">
            <w:pPr>
              <w:keepNext/>
              <w:keepLines/>
              <w:spacing w:after="0"/>
              <w:jc w:val="center"/>
              <w:rPr>
                <w:ins w:id="5253" w:author="Iana Siomina" w:date="2024-09-25T21:14:00Z"/>
                <w:rFonts w:ascii="Arial" w:hAnsi="Arial" w:eastAsia="宋体"/>
                <w:sz w:val="18"/>
                <w:lang w:val="sv-SE" w:eastAsia="zh-CN"/>
              </w:rPr>
            </w:pPr>
          </w:p>
        </w:tc>
        <w:tc>
          <w:tcPr>
            <w:tcW w:w="1116" w:type="dxa"/>
            <w:tcBorders>
              <w:tl2br w:val="nil"/>
              <w:tr2bl w:val="nil"/>
            </w:tcBorders>
            <w:vAlign w:val="center"/>
          </w:tcPr>
          <w:p w14:paraId="354556EF">
            <w:pPr>
              <w:keepNext/>
              <w:keepLines/>
              <w:spacing w:after="0"/>
              <w:jc w:val="center"/>
              <w:rPr>
                <w:ins w:id="5254" w:author="Iana Siomina" w:date="2024-09-25T21:14:00Z"/>
                <w:rFonts w:ascii="Arial" w:hAnsi="Arial" w:eastAsia="宋体"/>
                <w:sz w:val="18"/>
              </w:rPr>
            </w:pPr>
            <w:ins w:id="5255" w:author="Iana Siomina" w:date="2024-09-25T21:14:00Z">
              <w:r>
                <w:rPr>
                  <w:rFonts w:ascii="Arial" w:hAnsi="Arial" w:eastAsia="宋体"/>
                  <w:sz w:val="18"/>
                </w:rPr>
                <w:t>≥ 64</w:t>
              </w:r>
            </w:ins>
          </w:p>
        </w:tc>
        <w:tc>
          <w:tcPr>
            <w:tcW w:w="1037" w:type="dxa"/>
            <w:tcBorders>
              <w:tl2br w:val="nil"/>
              <w:tr2bl w:val="nil"/>
            </w:tcBorders>
            <w:vAlign w:val="center"/>
          </w:tcPr>
          <w:p w14:paraId="4024EAE9">
            <w:pPr>
              <w:keepNext/>
              <w:keepLines/>
              <w:spacing w:after="0"/>
              <w:jc w:val="center"/>
              <w:rPr>
                <w:ins w:id="5256" w:author="Iana Siomina" w:date="2024-09-25T21:14:00Z"/>
                <w:rFonts w:ascii="Arial" w:hAnsi="Arial" w:eastAsia="宋体"/>
                <w:sz w:val="18"/>
              </w:rPr>
            </w:pPr>
            <w:ins w:id="5257" w:author="Iana Siomina" w:date="2024-09-25T21:14:00Z">
              <w:r>
                <w:rPr>
                  <w:rFonts w:ascii="Arial" w:hAnsi="Arial" w:eastAsia="宋体"/>
                  <w:sz w:val="18"/>
                </w:rPr>
                <w:t>≥ 1</w:t>
              </w:r>
            </w:ins>
          </w:p>
        </w:tc>
        <w:tc>
          <w:tcPr>
            <w:tcW w:w="1581" w:type="dxa"/>
            <w:tcBorders>
              <w:tl2br w:val="nil"/>
              <w:tr2bl w:val="nil"/>
            </w:tcBorders>
            <w:vAlign w:val="center"/>
          </w:tcPr>
          <w:p w14:paraId="6354CF8C">
            <w:pPr>
              <w:keepNext/>
              <w:keepLines/>
              <w:spacing w:after="0"/>
              <w:jc w:val="center"/>
              <w:rPr>
                <w:ins w:id="5258" w:author="Iana Siomina" w:date="2024-09-25T21:14:00Z"/>
                <w:rFonts w:ascii="Arial" w:hAnsi="Arial" w:eastAsia="宋体"/>
                <w:sz w:val="18"/>
              </w:rPr>
            </w:pPr>
            <w:ins w:id="5259" w:author="Iana Siomina" w:date="2024-09-25T21:14:00Z">
              <w:r>
                <w:rPr>
                  <w:rFonts w:ascii="Arial" w:hAnsi="Arial" w:eastAsia="宋体"/>
                  <w:sz w:val="18"/>
                </w:rPr>
                <w:t>Note 4</w:t>
              </w:r>
            </w:ins>
          </w:p>
        </w:tc>
        <w:tc>
          <w:tcPr>
            <w:tcW w:w="1441" w:type="dxa"/>
            <w:tcBorders>
              <w:tl2br w:val="nil"/>
              <w:tr2bl w:val="nil"/>
            </w:tcBorders>
            <w:vAlign w:val="center"/>
          </w:tcPr>
          <w:p w14:paraId="47AB2512">
            <w:pPr>
              <w:keepNext/>
              <w:keepLines/>
              <w:spacing w:after="0"/>
              <w:jc w:val="center"/>
              <w:rPr>
                <w:ins w:id="5260" w:author="Iana Siomina" w:date="2024-09-25T21:14:00Z"/>
                <w:rFonts w:ascii="Arial" w:hAnsi="Arial" w:eastAsia="宋体"/>
                <w:sz w:val="18"/>
              </w:rPr>
            </w:pPr>
            <w:ins w:id="5261" w:author="Iana Siomina" w:date="2024-09-25T21:14:00Z">
              <w:r>
                <w:rPr>
                  <w:rFonts w:ascii="Arial" w:hAnsi="Arial" w:eastAsia="宋体"/>
                  <w:sz w:val="18"/>
                </w:rPr>
                <w:t>Note 4</w:t>
              </w:r>
            </w:ins>
          </w:p>
        </w:tc>
      </w:tr>
      <w:tr w14:paraId="779484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62" w:author="Iana Siomina" w:date="2024-10-23T14:26:00Z"/>
        </w:trPr>
        <w:tc>
          <w:tcPr>
            <w:tcW w:w="2656" w:type="dxa"/>
            <w:tcBorders>
              <w:tl2br w:val="nil"/>
              <w:tr2bl w:val="nil"/>
            </w:tcBorders>
          </w:tcPr>
          <w:p w14:paraId="792BE48E">
            <w:pPr>
              <w:keepNext/>
              <w:keepLines/>
              <w:spacing w:after="0"/>
              <w:jc w:val="center"/>
              <w:rPr>
                <w:ins w:id="5263" w:author="Iana Siomina" w:date="2024-10-23T14:26:00Z"/>
                <w:rFonts w:ascii="Arial" w:hAnsi="Arial" w:eastAsia="宋体"/>
                <w:sz w:val="18"/>
                <w:highlight w:val="none"/>
                <w:lang w:eastAsia="zh-CN"/>
                <w:rPrChange w:id="5264" w:author="CATT" w:date="2024-11-19T17:59:10Z">
                  <w:rPr>
                    <w:ins w:id="5265" w:author="Iana Siomina" w:date="2024-10-23T14:26:00Z"/>
                    <w:rFonts w:ascii="Arial" w:hAnsi="Arial" w:eastAsia="宋体"/>
                    <w:sz w:val="18"/>
                    <w:highlight w:val="magenta"/>
                    <w:lang w:eastAsia="zh-CN"/>
                  </w:rPr>
                </w:rPrChange>
              </w:rPr>
            </w:pPr>
            <w:ins w:id="5266" w:author="CATT" w:date="2024-11-19T18:09:03Z">
              <w:r>
                <w:rPr>
                  <w:rFonts w:hint="eastAsia" w:ascii="Arial" w:hAnsi="Arial"/>
                  <w:sz w:val="18"/>
                  <w:highlight w:val="none"/>
                  <w:lang w:val="en-US" w:eastAsia="zh-CN"/>
                </w:rPr>
                <w:t>5</w:t>
              </w:r>
            </w:ins>
            <w:ins w:id="5267" w:author="Iana Siomina" w:date="2024-10-23T14:26:00Z">
              <w:del w:id="5268" w:author="CATT" w:date="2024-11-19T18:09:02Z">
                <w:r>
                  <w:rPr>
                    <w:rFonts w:ascii="Arial" w:hAnsi="Arial" w:eastAsia="宋体"/>
                    <w:sz w:val="18"/>
                    <w:highlight w:val="none"/>
                    <w:lang w:eastAsia="zh-CN"/>
                    <w:rPrChange w:id="5269" w:author="CATT" w:date="2024-11-19T17:59:10Z">
                      <w:rPr>
                        <w:rFonts w:ascii="Arial" w:hAnsi="Arial" w:eastAsia="宋体"/>
                        <w:sz w:val="18"/>
                        <w:highlight w:val="magenta"/>
                        <w:lang w:eastAsia="zh-CN"/>
                      </w:rPr>
                    </w:rPrChange>
                  </w:rPr>
                  <w:delText>T</w:delText>
                </w:r>
              </w:del>
            </w:ins>
            <w:ins w:id="5270" w:author="Iana Siomina" w:date="2024-10-23T14:26:00Z">
              <w:del w:id="5271" w:author="CATT" w:date="2024-11-19T18:09:02Z">
                <w:r>
                  <w:rPr>
                    <w:rFonts w:ascii="Arial" w:hAnsi="Arial" w:eastAsia="宋体"/>
                    <w:sz w:val="18"/>
                    <w:highlight w:val="none"/>
                    <w:lang w:eastAsia="zh-CN"/>
                    <w:rPrChange w:id="5272" w:author="CATT" w:date="2024-11-19T17:59:10Z">
                      <w:rPr>
                        <w:rFonts w:ascii="Arial" w:hAnsi="Arial" w:eastAsia="宋体"/>
                        <w:sz w:val="18"/>
                        <w:highlight w:val="magenta"/>
                        <w:lang w:eastAsia="zh-CN"/>
                      </w:rPr>
                    </w:rPrChange>
                  </w:rPr>
                  <w:delText>B</w:delText>
                </w:r>
              </w:del>
            </w:ins>
            <w:ins w:id="5273" w:author="Iana Siomina" w:date="2024-10-23T14:26:00Z">
              <w:del w:id="5274" w:author="CATT" w:date="2024-11-19T18:09:02Z">
                <w:r>
                  <w:rPr>
                    <w:rFonts w:ascii="Arial" w:hAnsi="Arial" w:eastAsia="宋体"/>
                    <w:sz w:val="18"/>
                    <w:highlight w:val="none"/>
                    <w:lang w:eastAsia="zh-CN"/>
                    <w:rPrChange w:id="5275" w:author="CATT" w:date="2024-11-19T17:59:10Z">
                      <w:rPr>
                        <w:rFonts w:ascii="Arial" w:hAnsi="Arial" w:eastAsia="宋体"/>
                        <w:sz w:val="18"/>
                        <w:highlight w:val="magenta"/>
                        <w:lang w:eastAsia="zh-CN"/>
                      </w:rPr>
                    </w:rPrChange>
                  </w:rPr>
                  <w:delText>D</w:delText>
                </w:r>
              </w:del>
            </w:ins>
          </w:p>
        </w:tc>
        <w:tc>
          <w:tcPr>
            <w:tcW w:w="587" w:type="dxa"/>
            <w:tcBorders>
              <w:tl2br w:val="nil"/>
              <w:tr2bl w:val="nil"/>
            </w:tcBorders>
            <w:vAlign w:val="center"/>
          </w:tcPr>
          <w:p w14:paraId="23EC0995">
            <w:pPr>
              <w:keepNext/>
              <w:keepLines/>
              <w:spacing w:after="0"/>
              <w:jc w:val="center"/>
              <w:rPr>
                <w:ins w:id="5276" w:author="Iana Siomina" w:date="2024-10-23T14:26:00Z"/>
                <w:rFonts w:ascii="Arial" w:hAnsi="Arial" w:eastAsia="宋体"/>
                <w:sz w:val="18"/>
                <w:lang w:val="sv-SE" w:eastAsia="zh-CN"/>
              </w:rPr>
            </w:pPr>
          </w:p>
        </w:tc>
        <w:tc>
          <w:tcPr>
            <w:tcW w:w="1116" w:type="dxa"/>
            <w:tcBorders>
              <w:tl2br w:val="nil"/>
              <w:tr2bl w:val="nil"/>
            </w:tcBorders>
            <w:vAlign w:val="center"/>
          </w:tcPr>
          <w:p w14:paraId="3138657B">
            <w:pPr>
              <w:keepNext/>
              <w:keepLines/>
              <w:spacing w:after="0"/>
              <w:jc w:val="center"/>
              <w:rPr>
                <w:ins w:id="5277" w:author="Iana Siomina" w:date="2024-10-23T14:26:00Z"/>
                <w:rFonts w:ascii="Arial" w:hAnsi="Arial" w:eastAsia="宋体"/>
                <w:sz w:val="18"/>
              </w:rPr>
            </w:pPr>
            <w:ins w:id="5278" w:author="Iana Siomina" w:date="2024-10-23T14:26:00Z">
              <w:r>
                <w:rPr>
                  <w:rFonts w:ascii="Arial" w:hAnsi="Arial" w:eastAsia="宋体"/>
                  <w:sz w:val="18"/>
                </w:rPr>
                <w:t>≥ 132</w:t>
              </w:r>
            </w:ins>
          </w:p>
        </w:tc>
        <w:tc>
          <w:tcPr>
            <w:tcW w:w="1037" w:type="dxa"/>
            <w:tcBorders>
              <w:tl2br w:val="nil"/>
              <w:tr2bl w:val="nil"/>
            </w:tcBorders>
            <w:vAlign w:val="center"/>
          </w:tcPr>
          <w:p w14:paraId="5B99FD0B">
            <w:pPr>
              <w:keepNext/>
              <w:keepLines/>
              <w:spacing w:after="0"/>
              <w:jc w:val="center"/>
              <w:rPr>
                <w:ins w:id="5279" w:author="Iana Siomina" w:date="2024-10-23T14:26:00Z"/>
                <w:rFonts w:ascii="Arial" w:hAnsi="Arial" w:eastAsia="宋体"/>
                <w:sz w:val="18"/>
              </w:rPr>
            </w:pPr>
            <w:ins w:id="5280" w:author="Iana Siomina" w:date="2024-10-23T14:26:00Z">
              <w:r>
                <w:rPr>
                  <w:rFonts w:ascii="Arial" w:hAnsi="Arial" w:eastAsia="宋体" w:cs="Arial"/>
                  <w:sz w:val="18"/>
                </w:rPr>
                <w:t>≥ 1</w:t>
              </w:r>
            </w:ins>
          </w:p>
        </w:tc>
        <w:tc>
          <w:tcPr>
            <w:tcW w:w="1581" w:type="dxa"/>
            <w:tcBorders>
              <w:tl2br w:val="nil"/>
              <w:tr2bl w:val="nil"/>
            </w:tcBorders>
            <w:vAlign w:val="center"/>
          </w:tcPr>
          <w:p w14:paraId="3D8D7546">
            <w:pPr>
              <w:keepNext/>
              <w:keepLines/>
              <w:spacing w:after="0"/>
              <w:jc w:val="center"/>
              <w:rPr>
                <w:ins w:id="5281" w:author="Iana Siomina" w:date="2024-10-23T14:26:00Z"/>
                <w:rFonts w:ascii="Arial" w:hAnsi="Arial" w:eastAsia="宋体"/>
                <w:sz w:val="18"/>
              </w:rPr>
            </w:pPr>
            <w:ins w:id="5282" w:author="Iana Siomina" w:date="2024-10-23T14:26:00Z">
              <w:r>
                <w:rPr>
                  <w:rFonts w:ascii="Arial" w:hAnsi="Arial" w:eastAsia="宋体"/>
                  <w:sz w:val="18"/>
                </w:rPr>
                <w:t>Note 4</w:t>
              </w:r>
            </w:ins>
          </w:p>
        </w:tc>
        <w:tc>
          <w:tcPr>
            <w:tcW w:w="1441" w:type="dxa"/>
            <w:tcBorders>
              <w:tl2br w:val="nil"/>
              <w:tr2bl w:val="nil"/>
            </w:tcBorders>
            <w:vAlign w:val="center"/>
          </w:tcPr>
          <w:p w14:paraId="76D8D5F1">
            <w:pPr>
              <w:keepNext/>
              <w:keepLines/>
              <w:spacing w:after="0"/>
              <w:jc w:val="center"/>
              <w:rPr>
                <w:ins w:id="5283" w:author="Iana Siomina" w:date="2024-10-23T14:26:00Z"/>
                <w:rFonts w:ascii="Arial" w:hAnsi="Arial" w:eastAsia="宋体"/>
                <w:sz w:val="18"/>
              </w:rPr>
            </w:pPr>
            <w:ins w:id="5284" w:author="Iana Siomina" w:date="2024-10-23T14:26:00Z">
              <w:r>
                <w:rPr>
                  <w:rFonts w:ascii="Arial" w:hAnsi="Arial" w:eastAsia="宋体"/>
                  <w:sz w:val="18"/>
                </w:rPr>
                <w:t>Note 4</w:t>
              </w:r>
            </w:ins>
          </w:p>
        </w:tc>
      </w:tr>
      <w:tr w14:paraId="70FB19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285" w:author="Iana Siomina" w:date="2024-09-25T21:14:00Z"/>
        </w:trPr>
        <w:tc>
          <w:tcPr>
            <w:tcW w:w="8418" w:type="dxa"/>
            <w:gridSpan w:val="6"/>
            <w:tcBorders>
              <w:tl2br w:val="nil"/>
              <w:tr2bl w:val="nil"/>
            </w:tcBorders>
          </w:tcPr>
          <w:p w14:paraId="17B57984">
            <w:pPr>
              <w:keepNext/>
              <w:keepLines/>
              <w:spacing w:after="0"/>
              <w:ind w:left="851" w:hanging="851"/>
              <w:rPr>
                <w:ins w:id="5286" w:author="Iana Siomina" w:date="2024-09-25T21:14:00Z"/>
                <w:rFonts w:ascii="Arial" w:hAnsi="Arial" w:eastAsia="宋体"/>
                <w:sz w:val="18"/>
              </w:rPr>
            </w:pPr>
            <w:ins w:id="5287" w:author="Iana Siomina" w:date="2024-09-25T21:14:00Z">
              <w:r>
                <w:rPr>
                  <w:rFonts w:ascii="Arial" w:hAnsi="Arial" w:eastAsia="宋体"/>
                  <w:sz w:val="18"/>
                </w:rPr>
                <w:t>N</w:t>
              </w:r>
            </w:ins>
            <w:ins w:id="5288" w:author="Iana Siomina" w:date="2024-09-25T21:14:00Z">
              <w:r>
                <w:rPr>
                  <w:rFonts w:ascii="Arial" w:hAnsi="Arial" w:eastAsia="宋体"/>
                  <w:sz w:val="18"/>
                  <w:lang w:eastAsia="zh-CN"/>
                </w:rPr>
                <w:t>OTE</w:t>
              </w:r>
            </w:ins>
            <w:ins w:id="5289" w:author="Iana Siomina" w:date="2024-09-25T21:14:00Z">
              <w:r>
                <w:rPr>
                  <w:rFonts w:ascii="Arial" w:hAnsi="Arial" w:eastAsia="宋体"/>
                  <w:sz w:val="18"/>
                </w:rPr>
                <w:t xml:space="preserve"> 1:</w:t>
              </w:r>
            </w:ins>
            <w:ins w:id="5290" w:author="Iana Siomina" w:date="2024-09-25T21:14:00Z">
              <w:r>
                <w:rPr>
                  <w:rFonts w:ascii="Arial" w:hAnsi="Arial" w:eastAsia="宋体"/>
                  <w:sz w:val="18"/>
                </w:rPr>
                <w:tab/>
              </w:r>
            </w:ins>
            <w:ins w:id="5291" w:author="Iana Siomina" w:date="2024-09-25T21:14:00Z">
              <w:r>
                <w:rPr>
                  <w:rFonts w:ascii="Arial" w:hAnsi="Arial" w:eastAsia="宋体"/>
                  <w:sz w:val="18"/>
                </w:rPr>
                <w:t>Minimum PRS bandwidth, which is minimum of the PRS bandwidths of the reference resource and the measured neighbour resource i.</w:t>
              </w:r>
            </w:ins>
          </w:p>
          <w:p w14:paraId="2803869C">
            <w:pPr>
              <w:keepNext/>
              <w:keepLines/>
              <w:spacing w:after="0"/>
              <w:ind w:left="851" w:hanging="851"/>
              <w:rPr>
                <w:ins w:id="5292" w:author="Iana Siomina" w:date="2024-09-25T21:14:00Z"/>
                <w:rFonts w:ascii="Arial" w:hAnsi="Arial" w:eastAsia="宋体"/>
                <w:sz w:val="18"/>
                <w:lang w:val="en-US" w:eastAsia="zh-CN"/>
              </w:rPr>
            </w:pPr>
            <w:ins w:id="5293" w:author="Iana Siomina" w:date="2024-09-25T21:14:00Z">
              <w:r>
                <w:rPr>
                  <w:rFonts w:ascii="Arial" w:hAnsi="Arial" w:eastAsia="宋体"/>
                  <w:sz w:val="18"/>
                </w:rPr>
                <w:t xml:space="preserve">NOTE 2: </w:t>
              </w:r>
            </w:ins>
            <w:ins w:id="5294" w:author="Iana Siomina" w:date="2024-09-25T21:14:00Z">
              <w:r>
                <w:rPr>
                  <w:rFonts w:ascii="Arial" w:hAnsi="Arial" w:eastAsia="宋体"/>
                  <w:sz w:val="18"/>
                </w:rPr>
                <w:tab/>
              </w:r>
            </w:ins>
            <w:ins w:id="5295" w:author="Iana Siomina" w:date="2024-09-25T21:14:00Z">
              <w:r>
                <w:rPr>
                  <w:rFonts w:ascii="Arial" w:hAnsi="Arial" w:eastAsia="宋体"/>
                  <w:sz w:val="18"/>
                </w:rPr>
                <w:t xml:space="preserve">Minimum number of PRS resource repetitions among the reference resource and the measured neighbour resource i. </w:t>
              </w:r>
            </w:ins>
            <m:oMath>
              <m:sSubSup>
                <m:sSubSupPr>
                  <m:ctrlPr>
                    <w:ins w:id="5296" w:author="Iana Siomina" w:date="2024-09-25T21:14:00Z">
                      <w:rPr>
                        <w:rFonts w:ascii="Cambria Math" w:hAnsi="Cambria Math" w:eastAsia="宋体"/>
                        <w:i/>
                        <w:sz w:val="18"/>
                      </w:rPr>
                    </w:ins>
                  </m:ctrlPr>
                </m:sSubSupPr>
                <m:e>
                  <w:ins w:id="5297" w:author="Iana Siomina" w:date="2024-09-25T21:14:00Z">
                    <m:r>
                      <m:rPr/>
                      <w:rPr>
                        <w:rFonts w:ascii="Cambria Math" w:hAnsi="Cambria Math" w:eastAsia="宋体"/>
                        <w:sz w:val="18"/>
                      </w:rPr>
                      <m:t>T</m:t>
                    </m:r>
                  </w:ins>
                  <m:ctrlPr>
                    <w:ins w:id="5298" w:author="Iana Siomina" w:date="2024-09-25T21:14:00Z">
                      <w:rPr>
                        <w:rFonts w:ascii="Cambria Math" w:hAnsi="Cambria Math" w:eastAsia="宋体"/>
                        <w:i/>
                        <w:sz w:val="18"/>
                      </w:rPr>
                    </w:ins>
                  </m:ctrlPr>
                </m:e>
                <m:sub>
                  <w:ins w:id="5299" w:author="Iana Siomina" w:date="2024-09-25T21:14:00Z">
                    <m:r>
                      <m:rPr>
                        <m:nor/>
                        <m:sty m:val="p"/>
                      </m:rPr>
                      <w:rPr>
                        <w:rFonts w:ascii="Cambria Math" w:hAnsi="Cambria Math" w:eastAsia="宋体"/>
                        <w:b w:val="0"/>
                        <w:i w:val="0"/>
                        <w:sz w:val="18"/>
                      </w:rPr>
                      <m:t>rep</m:t>
                    </m:r>
                  </w:ins>
                  <m:ctrlPr>
                    <w:ins w:id="5300" w:author="Iana Siomina" w:date="2024-09-25T21:14:00Z">
                      <w:rPr>
                        <w:rFonts w:ascii="Cambria Math" w:hAnsi="Cambria Math" w:eastAsia="宋体"/>
                        <w:i/>
                        <w:sz w:val="18"/>
                      </w:rPr>
                    </w:ins>
                  </m:ctrlPr>
                </m:sub>
                <m:sup>
                  <w:ins w:id="5301" w:author="Iana Siomina" w:date="2024-09-25T21:14:00Z">
                    <m:r>
                      <m:rPr>
                        <m:nor/>
                        <m:sty m:val="p"/>
                      </m:rPr>
                      <w:rPr>
                        <w:rFonts w:ascii="Cambria Math" w:hAnsi="Cambria Math" w:eastAsia="宋体"/>
                        <w:b w:val="0"/>
                        <w:i w:val="0"/>
                        <w:sz w:val="18"/>
                      </w:rPr>
                      <m:t>PRS</m:t>
                    </m:r>
                  </w:ins>
                  <m:ctrlPr>
                    <w:ins w:id="5302" w:author="Iana Siomina" w:date="2024-09-25T21:14:00Z">
                      <w:rPr>
                        <w:rFonts w:ascii="Cambria Math" w:hAnsi="Cambria Math" w:eastAsia="宋体"/>
                        <w:i/>
                        <w:sz w:val="18"/>
                      </w:rPr>
                    </w:ins>
                  </m:ctrlPr>
                </m:sup>
              </m:sSubSup>
              <w:ins w:id="5303" w:author="Iana Siomina" w:date="2024-09-25T21:14:00Z">
                <m:r>
                  <m:rPr/>
                  <w:rPr>
                    <w:rFonts w:ascii="Cambria Math" w:hAnsi="Cambria Math" w:eastAsia="宋体"/>
                    <w:sz w:val="18"/>
                  </w:rPr>
                  <m:t xml:space="preserve">, </m:t>
                </m:r>
              </w:ins>
              <m:sSub>
                <m:sSubPr>
                  <m:ctrlPr>
                    <w:ins w:id="5304" w:author="Iana Siomina" w:date="2024-09-25T21:14:00Z">
                      <w:rPr>
                        <w:rFonts w:ascii="Cambria Math" w:hAnsi="Cambria Math" w:eastAsia="宋体"/>
                        <w:sz w:val="18"/>
                      </w:rPr>
                    </w:ins>
                  </m:ctrlPr>
                </m:sSubPr>
                <m:e>
                  <w:ins w:id="5305" w:author="Iana Siomina" w:date="2024-09-25T21:14:00Z">
                    <m:r>
                      <m:rPr/>
                      <w:rPr>
                        <w:rFonts w:ascii="Cambria Math" w:hAnsi="Cambria Math" w:eastAsia="宋体"/>
                        <w:sz w:val="18"/>
                      </w:rPr>
                      <m:t>L</m:t>
                    </m:r>
                  </w:ins>
                  <m:ctrlPr>
                    <w:ins w:id="5306" w:author="Iana Siomina" w:date="2024-09-25T21:14:00Z">
                      <w:rPr>
                        <w:rFonts w:ascii="Cambria Math" w:hAnsi="Cambria Math" w:eastAsia="宋体"/>
                        <w:sz w:val="18"/>
                      </w:rPr>
                    </w:ins>
                  </m:ctrlPr>
                </m:e>
                <m:sub>
                  <w:ins w:id="5307" w:author="Iana Siomina" w:date="2024-09-25T21:14:00Z">
                    <m:r>
                      <m:rPr>
                        <m:nor/>
                        <m:sty m:val="p"/>
                      </m:rPr>
                      <w:rPr>
                        <w:rFonts w:ascii="Arial" w:hAnsi="Arial" w:eastAsia="宋体"/>
                        <w:b w:val="0"/>
                        <w:i w:val="0"/>
                        <w:sz w:val="18"/>
                      </w:rPr>
                      <m:t>PRS</m:t>
                    </m:r>
                  </w:ins>
                  <m:ctrlPr>
                    <w:ins w:id="5308" w:author="Iana Siomina" w:date="2024-09-25T21:14:00Z">
                      <w:rPr>
                        <w:rFonts w:ascii="Cambria Math" w:hAnsi="Cambria Math" w:eastAsia="宋体"/>
                        <w:sz w:val="18"/>
                      </w:rPr>
                    </w:ins>
                  </m:ctrlPr>
                </m:sub>
              </m:sSub>
              <w:ins w:id="5309" w:author="Iana Siomina" w:date="2024-09-25T21:14:00Z">
                <m:r>
                  <m:rPr/>
                  <w:rPr>
                    <w:rFonts w:ascii="Cambria Math" w:hAnsi="Cambria Math" w:eastAsia="宋体"/>
                    <w:sz w:val="18"/>
                  </w:rPr>
                  <m:t xml:space="preserve"> ,</m:t>
                </m:r>
              </w:ins>
              <m:sSubSup>
                <m:sSubSupPr>
                  <m:ctrlPr>
                    <w:ins w:id="5310" w:author="Iana Siomina" w:date="2024-09-25T21:14:00Z">
                      <w:rPr>
                        <w:rFonts w:ascii="Cambria Math" w:hAnsi="Cambria Math" w:eastAsia="宋体"/>
                        <w:i/>
                        <w:sz w:val="18"/>
                      </w:rPr>
                    </w:ins>
                  </m:ctrlPr>
                </m:sSubSupPr>
                <m:e>
                  <w:ins w:id="5311" w:author="Iana Siomina" w:date="2024-09-25T21:14:00Z">
                    <m:r>
                      <m:rPr/>
                      <w:rPr>
                        <w:rFonts w:ascii="Cambria Math" w:hAnsi="Cambria Math" w:eastAsia="宋体"/>
                        <w:sz w:val="18"/>
                      </w:rPr>
                      <m:t>K</m:t>
                    </m:r>
                  </w:ins>
                  <m:ctrlPr>
                    <w:ins w:id="5312" w:author="Iana Siomina" w:date="2024-09-25T21:14:00Z">
                      <w:rPr>
                        <w:rFonts w:ascii="Cambria Math" w:hAnsi="Cambria Math" w:eastAsia="宋体"/>
                        <w:i/>
                        <w:sz w:val="18"/>
                      </w:rPr>
                    </w:ins>
                  </m:ctrlPr>
                </m:e>
                <m:sub>
                  <w:ins w:id="5313" w:author="Iana Siomina" w:date="2024-09-25T21:14:00Z">
                    <m:r>
                      <m:rPr>
                        <m:nor/>
                        <m:sty m:val="p"/>
                      </m:rPr>
                      <w:rPr>
                        <w:rFonts w:ascii="Cambria Math" w:hAnsi="Cambria Math" w:eastAsia="宋体"/>
                        <w:b w:val="0"/>
                        <w:i w:val="0"/>
                        <w:sz w:val="18"/>
                      </w:rPr>
                      <m:t>comb</m:t>
                    </m:r>
                  </w:ins>
                  <m:ctrlPr>
                    <w:ins w:id="5314" w:author="Iana Siomina" w:date="2024-09-25T21:14:00Z">
                      <w:rPr>
                        <w:rFonts w:ascii="Cambria Math" w:hAnsi="Cambria Math" w:eastAsia="宋体"/>
                        <w:i/>
                        <w:sz w:val="18"/>
                      </w:rPr>
                    </w:ins>
                  </m:ctrlPr>
                </m:sub>
                <m:sup>
                  <w:ins w:id="5315" w:author="Iana Siomina" w:date="2024-09-25T21:14:00Z">
                    <m:r>
                      <m:rPr>
                        <m:nor/>
                        <m:sty m:val="p"/>
                      </m:rPr>
                      <w:rPr>
                        <w:rFonts w:ascii="Cambria Math" w:hAnsi="Cambria Math" w:eastAsia="宋体"/>
                        <w:b w:val="0"/>
                        <w:i w:val="0"/>
                        <w:sz w:val="18"/>
                      </w:rPr>
                      <m:t>PRS</m:t>
                    </m:r>
                  </w:ins>
                  <m:ctrlPr>
                    <w:ins w:id="5316" w:author="Iana Siomina" w:date="2024-09-25T21:14:00Z">
                      <w:rPr>
                        <w:rFonts w:ascii="Cambria Math" w:hAnsi="Cambria Math" w:eastAsia="宋体"/>
                        <w:i/>
                        <w:sz w:val="18"/>
                      </w:rPr>
                    </w:ins>
                  </m:ctrlPr>
                </m:sup>
              </m:sSubSup>
            </m:oMath>
            <w:ins w:id="5317" w:author="Iana Siomina" w:date="2024-09-25T21:14:00Z">
              <w:r>
                <w:rPr>
                  <w:rFonts w:ascii="Arial" w:hAnsi="Arial" w:eastAsia="宋体"/>
                  <w:b/>
                  <w:bCs/>
                  <w:sz w:val="18"/>
                  <w:lang w:eastAsia="zh-CN"/>
                </w:rPr>
                <w:t xml:space="preserve"> </w:t>
              </w:r>
            </w:ins>
            <w:ins w:id="5318" w:author="Iana Siomina" w:date="2024-09-25T21:14:00Z">
              <w:r>
                <w:rPr>
                  <w:rFonts w:ascii="Arial" w:hAnsi="Arial" w:eastAsia="宋体"/>
                  <w:sz w:val="18"/>
                  <w:szCs w:val="18"/>
                </w:rPr>
                <w:t xml:space="preserve">are configured by higher layer parameter </w:t>
              </w:r>
            </w:ins>
            <w:ins w:id="5319" w:author="Iana Siomina" w:date="2024-09-25T21:14:00Z">
              <w:r>
                <w:rPr>
                  <w:rFonts w:ascii="Arial" w:hAnsi="Arial" w:eastAsia="宋体"/>
                  <w:i/>
                  <w:sz w:val="18"/>
                  <w:szCs w:val="18"/>
                </w:rPr>
                <w:t>dl-PRS-ResourceRepetitionFactor, dl-PRS-NumSymbols and dl-PRS-CombSizeN</w:t>
              </w:r>
            </w:ins>
            <w:ins w:id="5320" w:author="Iana Siomina" w:date="2024-09-25T21:14:00Z">
              <w:r>
                <w:rPr>
                  <w:rFonts w:ascii="Arial" w:hAnsi="Arial" w:eastAsia="宋体"/>
                  <w:i/>
                  <w:sz w:val="18"/>
                  <w:szCs w:val="18"/>
                  <w:lang w:val="en-US"/>
                </w:rPr>
                <w:t xml:space="preserve"> </w:t>
              </w:r>
            </w:ins>
            <w:ins w:id="5321" w:author="Iana Siomina" w:date="2024-09-25T21:14:00Z">
              <w:r>
                <w:rPr>
                  <w:rFonts w:ascii="Arial" w:hAnsi="Arial" w:eastAsia="宋体"/>
                  <w:iCs/>
                  <w:sz w:val="18"/>
                  <w:szCs w:val="18"/>
                </w:rPr>
                <w:t>defined in TS 37.355 [34], respectively</w:t>
              </w:r>
            </w:ins>
            <w:ins w:id="5322" w:author="Iana Siomina" w:date="2024-09-25T21:14:00Z">
              <w:r>
                <w:rPr>
                  <w:rFonts w:ascii="Arial" w:hAnsi="Arial" w:eastAsia="宋体"/>
                  <w:iCs/>
                  <w:sz w:val="18"/>
                  <w:szCs w:val="18"/>
                  <w:lang w:val="en-US" w:eastAsia="zh-CN"/>
                </w:rPr>
                <w:t>.</w:t>
              </w:r>
            </w:ins>
          </w:p>
          <w:p w14:paraId="2A4FD75B">
            <w:pPr>
              <w:keepNext/>
              <w:keepLines/>
              <w:spacing w:after="0"/>
              <w:ind w:left="851" w:hanging="851"/>
              <w:rPr>
                <w:ins w:id="5323" w:author="Iana Siomina" w:date="2024-09-25T21:14:00Z"/>
                <w:rFonts w:ascii="Arial" w:hAnsi="Arial" w:eastAsia="宋体"/>
                <w:sz w:val="18"/>
              </w:rPr>
            </w:pPr>
            <w:ins w:id="5324" w:author="Iana Siomina" w:date="2024-09-25T21:14:00Z">
              <w:r>
                <w:rPr>
                  <w:rFonts w:ascii="Arial" w:hAnsi="Arial" w:eastAsia="宋体"/>
                  <w:sz w:val="18"/>
                </w:rPr>
                <w:t>N</w:t>
              </w:r>
            </w:ins>
            <w:ins w:id="5325" w:author="Iana Siomina" w:date="2024-09-25T21:14:00Z">
              <w:r>
                <w:rPr>
                  <w:rFonts w:ascii="Arial" w:hAnsi="Arial" w:eastAsia="宋体"/>
                  <w:sz w:val="18"/>
                  <w:lang w:eastAsia="zh-CN"/>
                </w:rPr>
                <w:t>OTE</w:t>
              </w:r>
            </w:ins>
            <w:ins w:id="5326" w:author="Iana Siomina" w:date="2024-09-25T21:14:00Z">
              <w:r>
                <w:rPr>
                  <w:rFonts w:ascii="Arial" w:hAnsi="Arial" w:eastAsia="宋体"/>
                  <w:sz w:val="18"/>
                </w:rPr>
                <w:t xml:space="preserve"> 3:</w:t>
              </w:r>
            </w:ins>
            <w:ins w:id="5327" w:author="Iana Siomina" w:date="2024-09-25T21:14:00Z">
              <w:r>
                <w:rPr>
                  <w:rFonts w:ascii="Arial" w:hAnsi="Arial" w:eastAsia="宋体"/>
                  <w:sz w:val="18"/>
                </w:rPr>
                <w:tab/>
              </w:r>
            </w:ins>
            <w:ins w:id="5328" w:author="Iana Siomina" w:date="2024-09-25T21:14:00Z">
              <w:r>
                <w:rPr>
                  <w:rFonts w:ascii="Arial" w:hAnsi="Arial" w:eastAsia="宋体"/>
                  <w:sz w:val="18"/>
                </w:rPr>
                <w:t>Io is assumed to have constant EPRE across the bandwidth.</w:t>
              </w:r>
            </w:ins>
          </w:p>
          <w:p w14:paraId="540578E0">
            <w:pPr>
              <w:keepNext/>
              <w:keepLines/>
              <w:spacing w:after="0"/>
              <w:ind w:left="851" w:hanging="851"/>
              <w:rPr>
                <w:ins w:id="5329" w:author="Iana Siomina" w:date="2024-09-25T21:14:00Z"/>
                <w:rFonts w:ascii="Arial" w:hAnsi="Arial" w:eastAsia="宋体"/>
                <w:sz w:val="18"/>
              </w:rPr>
            </w:pPr>
            <w:ins w:id="5330" w:author="Iana Siomina" w:date="2024-09-25T21:14:00Z">
              <w:r>
                <w:rPr>
                  <w:rFonts w:ascii="Arial" w:hAnsi="Arial" w:eastAsia="宋体"/>
                  <w:sz w:val="18"/>
                </w:rPr>
                <w:t>NOTE 4:</w:t>
              </w:r>
            </w:ins>
            <w:ins w:id="5331" w:author="Iana Siomina" w:date="2024-09-25T21:14:00Z">
              <w:r>
                <w:rPr>
                  <w:rFonts w:ascii="Arial" w:hAnsi="Arial" w:eastAsia="宋体"/>
                  <w:sz w:val="18"/>
                </w:rPr>
                <w:tab/>
              </w:r>
            </w:ins>
            <w:ins w:id="5332" w:author="Iana Siomina" w:date="2024-09-25T21:14:00Z">
              <w:r>
                <w:rPr>
                  <w:rFonts w:ascii="Arial" w:hAnsi="Arial" w:eastAsia="宋体"/>
                  <w:sz w:val="18"/>
                </w:rPr>
                <w:t xml:space="preserve">The same bands and the same Io conditions for each band apply for this requirement as for the corresponding requirement with the PRS bandwidth of the smallest </w:t>
              </w:r>
            </w:ins>
            <w:ins w:id="5333" w:author="Iana Siomina" w:date="2024-11-03T01:22:00Z">
              <w:r>
                <w:rPr>
                  <w:rFonts w:ascii="Arial" w:hAnsi="Arial" w:eastAsia="宋体"/>
                  <w:sz w:val="18"/>
                </w:rPr>
                <w:t>P</w:t>
              </w:r>
            </w:ins>
            <w:ins w:id="5334" w:author="Iana Siomina" w:date="2024-09-25T21:14:00Z">
              <w:r>
                <w:rPr>
                  <w:rFonts w:ascii="Arial" w:hAnsi="Arial" w:eastAsia="宋体"/>
                  <w:sz w:val="18"/>
                </w:rPr>
                <w:t>RB number for the corresponding SCS.</w:t>
              </w:r>
            </w:ins>
          </w:p>
        </w:tc>
      </w:tr>
    </w:tbl>
    <w:p w14:paraId="79CEC265">
      <w:pPr>
        <w:overflowPunct w:val="0"/>
        <w:autoSpaceDE w:val="0"/>
        <w:autoSpaceDN w:val="0"/>
        <w:adjustRightInd w:val="0"/>
        <w:textAlignment w:val="baseline"/>
        <w:rPr>
          <w:lang w:val="en-US"/>
        </w:rPr>
      </w:pPr>
    </w:p>
    <w:p w14:paraId="3D822857">
      <w:pPr>
        <w:pStyle w:val="78"/>
        <w:rPr>
          <w:ins w:id="5335" w:author="Iana Siomina" w:date="2024-09-25T21:14:00Z"/>
          <w:del w:id="5336" w:author="CATT" w:date="2024-11-08T09:30:00Z"/>
          <w:lang w:eastAsia="sv-SE"/>
        </w:rPr>
      </w:pPr>
      <w:ins w:id="5337" w:author="Iana Siomina" w:date="2024-09-25T21:14:00Z">
        <w:del w:id="5338" w:author="CATT" w:date="2024-11-08T09:30:00Z">
          <w:r>
            <w:rPr>
              <w:lang w:val="en-US"/>
            </w:rPr>
            <w:delText xml:space="preserve">Table </w:delText>
          </w:r>
        </w:del>
      </w:ins>
      <w:ins w:id="5339" w:author="Iana Siomina" w:date="2024-09-25T21:14:00Z">
        <w:del w:id="5340" w:author="CATT" w:date="2024-11-08T09:30:00Z">
          <w:r>
            <w:rPr/>
            <w:delText>10.1.44</w:delText>
          </w:r>
        </w:del>
      </w:ins>
      <w:ins w:id="5341" w:author="Iana Siomina" w:date="2024-09-25T21:14:00Z">
        <w:del w:id="5342" w:author="CATT" w:date="2024-11-08T09:30:00Z">
          <w:r>
            <w:rPr>
              <w:lang w:val="en-US"/>
            </w:rPr>
            <w:delText>.2-5: Margin for relative DL RSCP measurement accuracy in FR1</w:delText>
          </w:r>
        </w:del>
      </w:ins>
    </w:p>
    <w:tbl>
      <w:tblPr>
        <w:tblStyle w:val="4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212"/>
        <w:gridCol w:w="1212"/>
        <w:gridCol w:w="1567"/>
      </w:tblGrid>
      <w:tr w14:paraId="24BC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7" w:hRule="atLeast"/>
          <w:jc w:val="center"/>
          <w:ins w:id="5343" w:author="Iana Siomina" w:date="2024-09-25T21:14:00Z"/>
          <w:del w:id="5344" w:author="CATT" w:date="2024-11-08T09:30:00Z"/>
        </w:trPr>
        <w:tc>
          <w:tcPr>
            <w:tcW w:w="0" w:type="auto"/>
            <w:gridSpan w:val="3"/>
            <w:tcBorders>
              <w:top w:val="single" w:color="auto" w:sz="4" w:space="0"/>
              <w:left w:val="single" w:color="auto" w:sz="4" w:space="0"/>
              <w:bottom w:val="single" w:color="auto" w:sz="4" w:space="0"/>
              <w:right w:val="single" w:color="auto" w:sz="4" w:space="0"/>
            </w:tcBorders>
          </w:tcPr>
          <w:p w14:paraId="45525CAF">
            <w:pPr>
              <w:pStyle w:val="74"/>
              <w:rPr>
                <w:ins w:id="5345" w:author="Iana Siomina" w:date="2024-09-25T21:14:00Z"/>
                <w:del w:id="5346" w:author="CATT" w:date="2024-11-08T09:30:00Z"/>
                <w:rFonts w:eastAsiaTheme="minorEastAsia"/>
                <w:lang w:eastAsia="ko-KR"/>
              </w:rPr>
            </w:pPr>
            <w:ins w:id="5347" w:author="Iana Siomina" w:date="2024-09-25T21:14:00Z">
              <w:del w:id="5348" w:author="CATT" w:date="2024-11-08T09:30:00Z">
                <w:r>
                  <w:rPr>
                    <w:rFonts w:eastAsia="MS Mincho"/>
                    <w:lang w:eastAsia="ko-KR"/>
                  </w:rPr>
                  <w:delText>PRS BW (RB number)</w:delText>
                </w:r>
              </w:del>
            </w:ins>
          </w:p>
        </w:tc>
        <w:tc>
          <w:tcPr>
            <w:tcW w:w="0" w:type="auto"/>
            <w:vMerge w:val="restart"/>
            <w:tcBorders>
              <w:top w:val="single" w:color="auto" w:sz="4" w:space="0"/>
              <w:left w:val="single" w:color="auto" w:sz="4" w:space="0"/>
              <w:right w:val="single" w:color="auto" w:sz="4" w:space="0"/>
            </w:tcBorders>
          </w:tcPr>
          <w:p w14:paraId="03BA7F91">
            <w:pPr>
              <w:pStyle w:val="74"/>
              <w:rPr>
                <w:ins w:id="5349" w:author="Iana Siomina" w:date="2024-09-25T21:14:00Z"/>
                <w:del w:id="5350" w:author="CATT" w:date="2024-11-08T09:30:00Z"/>
                <w:rFonts w:eastAsia="Yu Mincho"/>
                <w:lang w:eastAsia="ko-KR"/>
              </w:rPr>
            </w:pPr>
            <w:ins w:id="5351" w:author="Iana Siomina" w:date="2024-09-25T21:14:00Z">
              <w:del w:id="5352" w:author="CATT" w:date="2024-11-08T09:30:00Z">
                <w:r>
                  <w:rPr>
                    <w:rFonts w:eastAsia="Yu Mincho"/>
                    <w:lang w:eastAsia="ko-KR"/>
                  </w:rPr>
                  <w:delText>Margin (degree)</w:delText>
                </w:r>
              </w:del>
            </w:ins>
          </w:p>
        </w:tc>
      </w:tr>
      <w:tr w14:paraId="30CB19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 w:hRule="atLeast"/>
          <w:jc w:val="center"/>
          <w:ins w:id="5353" w:author="Iana Siomina" w:date="2024-09-25T21:14:00Z"/>
          <w:del w:id="5354" w:author="CATT" w:date="2024-11-08T09:30:00Z"/>
        </w:trPr>
        <w:tc>
          <w:tcPr>
            <w:tcW w:w="0" w:type="auto"/>
            <w:tcBorders>
              <w:top w:val="single" w:color="auto" w:sz="4" w:space="0"/>
              <w:left w:val="single" w:color="auto" w:sz="4" w:space="0"/>
              <w:bottom w:val="single" w:color="auto" w:sz="4" w:space="0"/>
              <w:right w:val="single" w:color="auto" w:sz="4" w:space="0"/>
            </w:tcBorders>
          </w:tcPr>
          <w:p w14:paraId="71F6ACE1">
            <w:pPr>
              <w:pStyle w:val="74"/>
              <w:rPr>
                <w:ins w:id="5355" w:author="Iana Siomina" w:date="2024-09-25T21:14:00Z"/>
                <w:del w:id="5356" w:author="CATT" w:date="2024-11-08T09:30:00Z"/>
                <w:rFonts w:eastAsiaTheme="minorEastAsia"/>
                <w:lang w:eastAsia="ko-KR"/>
              </w:rPr>
            </w:pPr>
            <w:ins w:id="5357" w:author="Iana Siomina" w:date="2024-09-25T21:14:00Z">
              <w:del w:id="5358" w:author="CATT" w:date="2024-11-08T09:30:00Z">
                <w:r>
                  <w:rPr>
                    <w:rFonts w:hint="eastAsia" w:eastAsiaTheme="minorEastAsia"/>
                    <w:lang w:eastAsia="ko-KR"/>
                  </w:rPr>
                  <w:delText>S</w:delText>
                </w:r>
              </w:del>
            </w:ins>
            <w:ins w:id="5359" w:author="Iana Siomina" w:date="2024-09-25T21:14:00Z">
              <w:del w:id="5360" w:author="CATT" w:date="2024-11-08T09:30:00Z">
                <w:r>
                  <w:rPr>
                    <w:rFonts w:eastAsiaTheme="minorEastAsia"/>
                    <w:lang w:eastAsia="ko-KR"/>
                  </w:rPr>
                  <w:delText>CS=15kHz</w:delText>
                </w:r>
              </w:del>
            </w:ins>
          </w:p>
        </w:tc>
        <w:tc>
          <w:tcPr>
            <w:tcW w:w="1212" w:type="dxa"/>
            <w:tcBorders>
              <w:top w:val="single" w:color="auto" w:sz="4" w:space="0"/>
              <w:left w:val="single" w:color="auto" w:sz="4" w:space="0"/>
              <w:bottom w:val="single" w:color="auto" w:sz="4" w:space="0"/>
              <w:right w:val="single" w:color="auto" w:sz="4" w:space="0"/>
            </w:tcBorders>
          </w:tcPr>
          <w:p w14:paraId="1F532914">
            <w:pPr>
              <w:pStyle w:val="74"/>
              <w:rPr>
                <w:ins w:id="5361" w:author="Iana Siomina" w:date="2024-09-25T21:14:00Z"/>
                <w:del w:id="5362" w:author="CATT" w:date="2024-11-08T09:30:00Z"/>
                <w:rFonts w:eastAsia="MS Mincho"/>
                <w:lang w:eastAsia="ko-KR"/>
              </w:rPr>
            </w:pPr>
            <w:ins w:id="5363" w:author="Iana Siomina" w:date="2024-09-25T21:14:00Z">
              <w:del w:id="5364" w:author="CATT" w:date="2024-11-08T09:30:00Z">
                <w:r>
                  <w:rPr>
                    <w:rFonts w:hint="eastAsia" w:eastAsiaTheme="minorEastAsia"/>
                    <w:lang w:eastAsia="ko-KR"/>
                  </w:rPr>
                  <w:delText>S</w:delText>
                </w:r>
              </w:del>
            </w:ins>
            <w:ins w:id="5365" w:author="Iana Siomina" w:date="2024-09-25T21:14:00Z">
              <w:del w:id="5366" w:author="CATT" w:date="2024-11-08T09:30:00Z">
                <w:r>
                  <w:rPr>
                    <w:rFonts w:eastAsiaTheme="minorEastAsia"/>
                    <w:lang w:eastAsia="ko-KR"/>
                  </w:rPr>
                  <w:delText>CS=30kHz</w:delText>
                </w:r>
              </w:del>
            </w:ins>
          </w:p>
        </w:tc>
        <w:tc>
          <w:tcPr>
            <w:tcW w:w="1212" w:type="dxa"/>
            <w:tcBorders>
              <w:top w:val="single" w:color="auto" w:sz="4" w:space="0"/>
              <w:left w:val="single" w:color="auto" w:sz="4" w:space="0"/>
              <w:bottom w:val="single" w:color="auto" w:sz="4" w:space="0"/>
              <w:right w:val="single" w:color="auto" w:sz="4" w:space="0"/>
            </w:tcBorders>
          </w:tcPr>
          <w:p w14:paraId="545BA8F9">
            <w:pPr>
              <w:pStyle w:val="74"/>
              <w:rPr>
                <w:ins w:id="5367" w:author="Iana Siomina" w:date="2024-09-25T21:14:00Z"/>
                <w:del w:id="5368" w:author="CATT" w:date="2024-11-08T09:30:00Z"/>
                <w:rFonts w:eastAsia="MS Mincho"/>
                <w:lang w:eastAsia="ko-KR"/>
              </w:rPr>
            </w:pPr>
            <w:ins w:id="5369" w:author="Iana Siomina" w:date="2024-09-25T21:14:00Z">
              <w:del w:id="5370" w:author="CATT" w:date="2024-11-08T09:30:00Z">
                <w:r>
                  <w:rPr>
                    <w:rFonts w:hint="eastAsia" w:eastAsiaTheme="minorEastAsia"/>
                    <w:lang w:eastAsia="ko-KR"/>
                  </w:rPr>
                  <w:delText>S</w:delText>
                </w:r>
              </w:del>
            </w:ins>
            <w:ins w:id="5371" w:author="Iana Siomina" w:date="2024-09-25T21:14:00Z">
              <w:del w:id="5372" w:author="CATT" w:date="2024-11-08T09:30:00Z">
                <w:r>
                  <w:rPr>
                    <w:rFonts w:eastAsiaTheme="minorEastAsia"/>
                    <w:lang w:eastAsia="ko-KR"/>
                  </w:rPr>
                  <w:delText>CS=60kHz</w:delText>
                </w:r>
              </w:del>
            </w:ins>
          </w:p>
        </w:tc>
        <w:tc>
          <w:tcPr>
            <w:tcW w:w="0" w:type="auto"/>
            <w:vMerge w:val="continue"/>
            <w:tcBorders>
              <w:left w:val="single" w:color="auto" w:sz="4" w:space="0"/>
              <w:bottom w:val="single" w:color="auto" w:sz="4" w:space="0"/>
              <w:right w:val="single" w:color="auto" w:sz="4" w:space="0"/>
            </w:tcBorders>
          </w:tcPr>
          <w:p w14:paraId="5B6E47F3">
            <w:pPr>
              <w:spacing w:after="0"/>
              <w:rPr>
                <w:ins w:id="5373" w:author="Iana Siomina" w:date="2024-09-25T21:14:00Z"/>
                <w:del w:id="5374" w:author="CATT" w:date="2024-11-08T09:30:00Z"/>
                <w:rFonts w:ascii="Arial" w:hAnsi="Arial" w:eastAsia="Yu Mincho" w:cs="Arial"/>
                <w:b/>
                <w:bCs/>
                <w:kern w:val="24"/>
                <w:sz w:val="18"/>
                <w:szCs w:val="18"/>
                <w:lang w:eastAsia="ko-KR"/>
              </w:rPr>
            </w:pPr>
          </w:p>
        </w:tc>
      </w:tr>
      <w:tr w14:paraId="34A5E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375" w:author="Iana Siomina" w:date="2024-09-25T21:14:00Z"/>
          <w:del w:id="5376" w:author="CATT" w:date="2024-11-08T09:30:00Z"/>
        </w:trPr>
        <w:tc>
          <w:tcPr>
            <w:tcW w:w="0" w:type="auto"/>
            <w:tcBorders>
              <w:top w:val="single" w:color="auto" w:sz="4" w:space="0"/>
              <w:left w:val="single" w:color="auto" w:sz="4" w:space="0"/>
              <w:bottom w:val="single" w:color="auto" w:sz="4" w:space="0"/>
              <w:right w:val="single" w:color="auto" w:sz="4" w:space="0"/>
            </w:tcBorders>
          </w:tcPr>
          <w:p w14:paraId="7AADB0F2">
            <w:pPr>
              <w:pStyle w:val="75"/>
              <w:rPr>
                <w:ins w:id="5377" w:author="Iana Siomina" w:date="2024-09-25T21:14:00Z"/>
                <w:del w:id="5378" w:author="CATT" w:date="2024-11-08T09:30:00Z"/>
                <w:rFonts w:eastAsia="Microsoft Sans Serif"/>
                <w:lang w:eastAsia="ko-KR"/>
              </w:rPr>
            </w:pPr>
            <w:ins w:id="5379" w:author="Iana Siomina" w:date="2024-09-25T21:14:00Z">
              <w:del w:id="5380" w:author="CATT" w:date="2024-11-08T09:30:00Z">
                <w:r>
                  <w:rPr>
                    <w:rFonts w:eastAsia="Microsoft Sans Serif"/>
                    <w:lang w:eastAsia="ko-KR"/>
                  </w:rPr>
                  <w:delText xml:space="preserve">≥ </w:delText>
                </w:r>
              </w:del>
            </w:ins>
            <w:ins w:id="5381" w:author="Iana Siomina" w:date="2024-09-25T21:14:00Z">
              <w:del w:id="5382" w:author="CATT" w:date="2024-11-08T09:30: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746A21AE">
            <w:pPr>
              <w:pStyle w:val="75"/>
              <w:rPr>
                <w:ins w:id="5383" w:author="Iana Siomina" w:date="2024-09-25T21:14:00Z"/>
                <w:del w:id="5384" w:author="CATT" w:date="2024-11-08T09:30:00Z"/>
                <w:rFonts w:eastAsia="Microsoft Sans Serif"/>
                <w:lang w:eastAsia="ko-KR"/>
              </w:rPr>
            </w:pPr>
            <w:ins w:id="5385" w:author="Iana Siomina" w:date="2024-09-25T21:14:00Z">
              <w:del w:id="5386" w:author="CATT" w:date="2024-11-08T09:30:00Z">
                <w:r>
                  <w:rPr>
                    <w:rFonts w:hint="eastAsia" w:eastAsiaTheme="minorEastAsia"/>
                    <w:lang w:eastAsia="ko-KR"/>
                  </w:rPr>
                  <w:delText>N</w:delText>
                </w:r>
              </w:del>
            </w:ins>
            <w:ins w:id="5387" w:author="Iana Siomina" w:date="2024-09-25T21:14:00Z">
              <w:del w:id="5388"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269B1476">
            <w:pPr>
              <w:pStyle w:val="75"/>
              <w:rPr>
                <w:ins w:id="5389" w:author="Iana Siomina" w:date="2024-09-25T21:14:00Z"/>
                <w:del w:id="5390" w:author="CATT" w:date="2024-11-08T09:30:00Z"/>
                <w:rFonts w:eastAsia="Yu Mincho"/>
                <w:b/>
                <w:bCs/>
                <w:lang w:eastAsia="ko-KR"/>
              </w:rPr>
            </w:pPr>
            <w:ins w:id="5391" w:author="Iana Siomina" w:date="2024-09-25T21:14:00Z">
              <w:del w:id="5392" w:author="CATT" w:date="2024-11-08T09:30:00Z">
                <w:r>
                  <w:rPr>
                    <w:rFonts w:hint="eastAsia" w:eastAsiaTheme="minorEastAsia"/>
                    <w:lang w:eastAsia="ko-KR"/>
                  </w:rPr>
                  <w:delText>N</w:delText>
                </w:r>
              </w:del>
            </w:ins>
            <w:ins w:id="5393" w:author="Iana Siomina" w:date="2024-09-25T21:14:00Z">
              <w:del w:id="5394"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266CBD46">
            <w:pPr>
              <w:pStyle w:val="75"/>
              <w:rPr>
                <w:ins w:id="5395" w:author="Iana Siomina" w:date="2024-09-25T21:14:00Z"/>
                <w:del w:id="5396" w:author="CATT" w:date="2024-11-08T09:30:00Z"/>
                <w:rFonts w:eastAsia="Yu Mincho"/>
                <w:lang w:eastAsia="ko-KR"/>
              </w:rPr>
            </w:pPr>
            <w:ins w:id="5397" w:author="Iana Siomina" w:date="2024-09-25T21:14:00Z">
              <w:del w:id="5398" w:author="CATT" w:date="2024-11-08T09:30:00Z">
                <w:r>
                  <w:rPr>
                    <w:rFonts w:eastAsia="Yu Mincho"/>
                    <w:lang w:eastAsia="ko-KR"/>
                  </w:rPr>
                  <w:delText>[TBD]</w:delText>
                </w:r>
              </w:del>
            </w:ins>
          </w:p>
        </w:tc>
      </w:tr>
      <w:tr w14:paraId="5E1C76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399" w:author="Iana Siomina" w:date="2024-09-25T21:14:00Z"/>
          <w:del w:id="5400" w:author="CATT" w:date="2024-11-08T09:30:00Z"/>
        </w:trPr>
        <w:tc>
          <w:tcPr>
            <w:tcW w:w="0" w:type="auto"/>
            <w:tcBorders>
              <w:top w:val="single" w:color="auto" w:sz="4" w:space="0"/>
              <w:left w:val="single" w:color="auto" w:sz="4" w:space="0"/>
              <w:bottom w:val="single" w:color="auto" w:sz="4" w:space="0"/>
              <w:right w:val="single" w:color="auto" w:sz="4" w:space="0"/>
            </w:tcBorders>
          </w:tcPr>
          <w:p w14:paraId="5BC4B282">
            <w:pPr>
              <w:pStyle w:val="75"/>
              <w:rPr>
                <w:ins w:id="5401" w:author="Iana Siomina" w:date="2024-09-25T21:14:00Z"/>
                <w:del w:id="5402" w:author="CATT" w:date="2024-11-08T09:30:00Z"/>
                <w:rFonts w:eastAsia="Microsoft Sans Serif"/>
                <w:lang w:eastAsia="ko-KR"/>
              </w:rPr>
            </w:pPr>
            <w:ins w:id="5403" w:author="Iana Siomina" w:date="2024-09-25T21:14:00Z">
              <w:del w:id="5404" w:author="CATT" w:date="2024-11-08T09:30:00Z">
                <w:r>
                  <w:rPr>
                    <w:rFonts w:eastAsia="Microsoft Sans Serif"/>
                    <w:lang w:eastAsia="ko-KR"/>
                  </w:rPr>
                  <w:delText xml:space="preserve">≥ </w:delText>
                </w:r>
              </w:del>
            </w:ins>
            <w:ins w:id="5405" w:author="Iana Siomina" w:date="2024-09-25T21:14:00Z">
              <w:del w:id="5406" w:author="CATT" w:date="2024-11-08T09:30:00Z">
                <w:r>
                  <w:rPr>
                    <w:rFonts w:eastAsia="Yu Mincho"/>
                    <w:lang w:eastAsia="ko-KR"/>
                  </w:rPr>
                  <w:delText>52</w:delText>
                </w:r>
              </w:del>
            </w:ins>
          </w:p>
        </w:tc>
        <w:tc>
          <w:tcPr>
            <w:tcW w:w="0" w:type="auto"/>
            <w:tcBorders>
              <w:top w:val="single" w:color="auto" w:sz="4" w:space="0"/>
              <w:left w:val="single" w:color="auto" w:sz="4" w:space="0"/>
              <w:bottom w:val="single" w:color="auto" w:sz="4" w:space="0"/>
              <w:right w:val="single" w:color="auto" w:sz="4" w:space="0"/>
            </w:tcBorders>
          </w:tcPr>
          <w:p w14:paraId="2401195E">
            <w:pPr>
              <w:pStyle w:val="75"/>
              <w:rPr>
                <w:ins w:id="5407" w:author="Iana Siomina" w:date="2024-09-25T21:14:00Z"/>
                <w:del w:id="5408" w:author="CATT" w:date="2024-11-08T09:30:00Z"/>
                <w:rFonts w:eastAsia="Microsoft Sans Serif"/>
                <w:lang w:eastAsia="ko-KR"/>
              </w:rPr>
            </w:pPr>
            <w:ins w:id="5409" w:author="Iana Siomina" w:date="2024-09-25T21:14:00Z">
              <w:del w:id="5410" w:author="CATT" w:date="2024-11-08T09:30:00Z">
                <w:r>
                  <w:rPr>
                    <w:rFonts w:eastAsia="Microsoft Sans Serif"/>
                    <w:lang w:eastAsia="ko-KR"/>
                  </w:rPr>
                  <w:delText xml:space="preserve">≥ </w:delText>
                </w:r>
              </w:del>
            </w:ins>
            <w:ins w:id="5411" w:author="Iana Siomina" w:date="2024-09-25T21:14:00Z">
              <w:del w:id="5412" w:author="CATT" w:date="2024-11-08T09:30: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5936F374">
            <w:pPr>
              <w:pStyle w:val="75"/>
              <w:rPr>
                <w:ins w:id="5413" w:author="Iana Siomina" w:date="2024-09-25T21:14:00Z"/>
                <w:del w:id="5414" w:author="CATT" w:date="2024-11-08T09:30:00Z"/>
                <w:rFonts w:eastAsia="Yu Mincho"/>
                <w:b/>
                <w:bCs/>
                <w:lang w:eastAsia="ko-KR"/>
              </w:rPr>
            </w:pPr>
            <w:ins w:id="5415" w:author="Iana Siomina" w:date="2024-09-25T21:14:00Z">
              <w:del w:id="5416" w:author="CATT" w:date="2024-11-08T09:30:00Z">
                <w:r>
                  <w:rPr>
                    <w:rFonts w:hint="eastAsia" w:eastAsiaTheme="minorEastAsia"/>
                    <w:lang w:eastAsia="ko-KR"/>
                  </w:rPr>
                  <w:delText>N</w:delText>
                </w:r>
              </w:del>
            </w:ins>
            <w:ins w:id="5417" w:author="Iana Siomina" w:date="2024-09-25T21:14:00Z">
              <w:del w:id="5418"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2C268DD9">
            <w:pPr>
              <w:pStyle w:val="75"/>
              <w:rPr>
                <w:ins w:id="5419" w:author="Iana Siomina" w:date="2024-09-25T21:14:00Z"/>
                <w:del w:id="5420" w:author="CATT" w:date="2024-11-08T09:30:00Z"/>
                <w:rFonts w:eastAsia="Yu Mincho"/>
                <w:b/>
                <w:bCs/>
                <w:lang w:eastAsia="ko-KR"/>
              </w:rPr>
            </w:pPr>
            <w:ins w:id="5421" w:author="Iana Siomina" w:date="2024-09-25T21:14:00Z">
              <w:del w:id="5422" w:author="CATT" w:date="2024-11-08T09:30:00Z">
                <w:r>
                  <w:rPr>
                    <w:rFonts w:eastAsia="Yu Mincho"/>
                    <w:lang w:eastAsia="ko-KR"/>
                  </w:rPr>
                  <w:delText>[TBD]</w:delText>
                </w:r>
              </w:del>
            </w:ins>
          </w:p>
        </w:tc>
      </w:tr>
      <w:tr w14:paraId="0D2999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423" w:author="Iana Siomina" w:date="2024-09-25T21:14:00Z"/>
          <w:del w:id="5424" w:author="CATT" w:date="2024-11-08T09:30:00Z"/>
        </w:trPr>
        <w:tc>
          <w:tcPr>
            <w:tcW w:w="0" w:type="auto"/>
            <w:tcBorders>
              <w:top w:val="single" w:color="auto" w:sz="4" w:space="0"/>
              <w:left w:val="single" w:color="auto" w:sz="4" w:space="0"/>
              <w:bottom w:val="single" w:color="auto" w:sz="4" w:space="0"/>
              <w:right w:val="single" w:color="auto" w:sz="4" w:space="0"/>
            </w:tcBorders>
          </w:tcPr>
          <w:p w14:paraId="04EBAD19">
            <w:pPr>
              <w:pStyle w:val="75"/>
              <w:rPr>
                <w:ins w:id="5425" w:author="Iana Siomina" w:date="2024-09-25T21:14:00Z"/>
                <w:del w:id="5426" w:author="CATT" w:date="2024-11-08T09:30:00Z"/>
                <w:rFonts w:eastAsia="Microsoft Sans Serif"/>
                <w:lang w:eastAsia="ko-KR"/>
              </w:rPr>
            </w:pPr>
            <w:ins w:id="5427" w:author="Iana Siomina" w:date="2024-09-25T21:14:00Z">
              <w:del w:id="5428" w:author="CATT" w:date="2024-11-08T09:30:00Z">
                <w:r>
                  <w:rPr>
                    <w:rFonts w:eastAsia="Microsoft Sans Serif"/>
                    <w:lang w:eastAsia="ko-KR"/>
                  </w:rPr>
                  <w:delText xml:space="preserve">≥ </w:delText>
                </w:r>
              </w:del>
            </w:ins>
            <w:ins w:id="5429" w:author="Iana Siomina" w:date="2024-09-25T21:14:00Z">
              <w:del w:id="5430" w:author="CATT" w:date="2024-11-08T09:30:00Z">
                <w:r>
                  <w:rPr>
                    <w:rFonts w:eastAsia="Yu Mincho"/>
                    <w:lang w:eastAsia="ko-KR"/>
                  </w:rPr>
                  <w:delText>104</w:delText>
                </w:r>
              </w:del>
            </w:ins>
          </w:p>
        </w:tc>
        <w:tc>
          <w:tcPr>
            <w:tcW w:w="0" w:type="auto"/>
            <w:tcBorders>
              <w:top w:val="single" w:color="auto" w:sz="4" w:space="0"/>
              <w:left w:val="single" w:color="auto" w:sz="4" w:space="0"/>
              <w:bottom w:val="single" w:color="auto" w:sz="4" w:space="0"/>
              <w:right w:val="single" w:color="auto" w:sz="4" w:space="0"/>
            </w:tcBorders>
          </w:tcPr>
          <w:p w14:paraId="605C4FE7">
            <w:pPr>
              <w:pStyle w:val="75"/>
              <w:rPr>
                <w:ins w:id="5431" w:author="Iana Siomina" w:date="2024-09-25T21:14:00Z"/>
                <w:del w:id="5432" w:author="CATT" w:date="2024-11-08T09:30:00Z"/>
                <w:rFonts w:eastAsia="Microsoft Sans Serif"/>
                <w:lang w:eastAsia="ko-KR"/>
              </w:rPr>
            </w:pPr>
            <w:ins w:id="5433" w:author="Iana Siomina" w:date="2024-09-25T21:14:00Z">
              <w:del w:id="5434" w:author="CATT" w:date="2024-11-08T09:30:00Z">
                <w:r>
                  <w:rPr>
                    <w:rFonts w:eastAsia="Microsoft Sans Serif"/>
                    <w:lang w:eastAsia="ko-KR"/>
                  </w:rPr>
                  <w:delText xml:space="preserve">≥ </w:delText>
                </w:r>
              </w:del>
            </w:ins>
            <w:ins w:id="5435" w:author="Iana Siomina" w:date="2024-09-25T21:14:00Z">
              <w:del w:id="5436" w:author="CATT" w:date="2024-11-08T09:30:00Z">
                <w:r>
                  <w:rPr>
                    <w:rFonts w:eastAsia="Yu Mincho"/>
                    <w:lang w:eastAsia="ko-KR"/>
                  </w:rPr>
                  <w:delText>48</w:delText>
                </w:r>
              </w:del>
            </w:ins>
          </w:p>
        </w:tc>
        <w:tc>
          <w:tcPr>
            <w:tcW w:w="0" w:type="auto"/>
            <w:tcBorders>
              <w:top w:val="single" w:color="auto" w:sz="4" w:space="0"/>
              <w:left w:val="single" w:color="auto" w:sz="4" w:space="0"/>
              <w:bottom w:val="single" w:color="auto" w:sz="4" w:space="0"/>
              <w:right w:val="single" w:color="auto" w:sz="4" w:space="0"/>
            </w:tcBorders>
          </w:tcPr>
          <w:p w14:paraId="5072371F">
            <w:pPr>
              <w:pStyle w:val="75"/>
              <w:rPr>
                <w:ins w:id="5437" w:author="Iana Siomina" w:date="2024-09-25T21:14:00Z"/>
                <w:del w:id="5438" w:author="CATT" w:date="2024-11-08T09:30:00Z"/>
                <w:rFonts w:eastAsia="Yu Mincho"/>
                <w:b/>
                <w:bCs/>
                <w:lang w:eastAsia="ko-KR"/>
              </w:rPr>
            </w:pPr>
            <w:ins w:id="5439" w:author="Iana Siomina" w:date="2024-09-25T21:14:00Z">
              <w:del w:id="5440" w:author="CATT" w:date="2024-11-08T09:30:00Z">
                <w:r>
                  <w:rPr>
                    <w:rFonts w:eastAsia="Microsoft Sans Serif"/>
                    <w:lang w:eastAsia="ko-KR"/>
                  </w:rPr>
                  <w:delText xml:space="preserve">≥ </w:delText>
                </w:r>
              </w:del>
            </w:ins>
            <w:ins w:id="5441" w:author="Iana Siomina" w:date="2024-09-25T21:14:00Z">
              <w:del w:id="5442" w:author="CATT" w:date="2024-11-08T09:30: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48B970CF">
            <w:pPr>
              <w:pStyle w:val="75"/>
              <w:rPr>
                <w:ins w:id="5443" w:author="Iana Siomina" w:date="2024-09-25T21:14:00Z"/>
                <w:del w:id="5444" w:author="CATT" w:date="2024-11-08T09:30:00Z"/>
                <w:rFonts w:eastAsiaTheme="minorEastAsia"/>
                <w:bCs/>
                <w:lang w:eastAsia="ko-KR"/>
              </w:rPr>
            </w:pPr>
            <w:ins w:id="5445" w:author="Iana Siomina" w:date="2024-09-25T21:14:00Z">
              <w:del w:id="5446" w:author="CATT" w:date="2024-11-08T09:30:00Z">
                <w:r>
                  <w:rPr>
                    <w:rFonts w:eastAsia="Yu Mincho"/>
                    <w:lang w:eastAsia="ko-KR"/>
                  </w:rPr>
                  <w:delText>[TBD]</w:delText>
                </w:r>
              </w:del>
            </w:ins>
          </w:p>
        </w:tc>
      </w:tr>
      <w:tr w14:paraId="029CE1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447" w:author="Iana Siomina" w:date="2024-09-25T21:14:00Z"/>
          <w:del w:id="5448" w:author="CATT" w:date="2024-11-08T09:30:00Z"/>
        </w:trPr>
        <w:tc>
          <w:tcPr>
            <w:tcW w:w="0" w:type="auto"/>
            <w:tcBorders>
              <w:top w:val="single" w:color="auto" w:sz="4" w:space="0"/>
              <w:left w:val="single" w:color="auto" w:sz="4" w:space="0"/>
              <w:bottom w:val="single" w:color="auto" w:sz="4" w:space="0"/>
              <w:right w:val="single" w:color="auto" w:sz="4" w:space="0"/>
            </w:tcBorders>
          </w:tcPr>
          <w:p w14:paraId="0FE552D9">
            <w:pPr>
              <w:pStyle w:val="75"/>
              <w:rPr>
                <w:ins w:id="5449" w:author="Iana Siomina" w:date="2024-09-25T21:14:00Z"/>
                <w:del w:id="5450" w:author="CATT" w:date="2024-11-08T09:30:00Z"/>
                <w:rFonts w:eastAsiaTheme="minorEastAsia"/>
                <w:lang w:eastAsia="ko-KR"/>
              </w:rPr>
            </w:pPr>
            <w:ins w:id="5451" w:author="Iana Siomina" w:date="2024-09-25T21:14:00Z">
              <w:del w:id="5452" w:author="CATT" w:date="2024-11-08T09:30:00Z">
                <w:r>
                  <w:rPr>
                    <w:rFonts w:hint="eastAsia" w:eastAsiaTheme="minorEastAsia"/>
                    <w:lang w:eastAsia="ko-KR"/>
                  </w:rPr>
                  <w:delText>N</w:delText>
                </w:r>
              </w:del>
            </w:ins>
            <w:ins w:id="5453" w:author="Iana Siomina" w:date="2024-09-25T21:14:00Z">
              <w:del w:id="5454"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6BA814F6">
            <w:pPr>
              <w:pStyle w:val="75"/>
              <w:rPr>
                <w:ins w:id="5455" w:author="Iana Siomina" w:date="2024-09-25T21:14:00Z"/>
                <w:del w:id="5456" w:author="CATT" w:date="2024-11-08T09:30:00Z"/>
                <w:rFonts w:eastAsia="Microsoft Sans Serif"/>
                <w:lang w:eastAsia="ko-KR"/>
              </w:rPr>
            </w:pPr>
            <w:ins w:id="5457" w:author="Iana Siomina" w:date="2024-09-25T21:14:00Z">
              <w:del w:id="5458" w:author="CATT" w:date="2024-11-08T09:30:00Z">
                <w:r>
                  <w:rPr>
                    <w:rFonts w:eastAsia="Microsoft Sans Serif"/>
                    <w:lang w:eastAsia="ko-KR"/>
                  </w:rPr>
                  <w:delText xml:space="preserve">≥ </w:delText>
                </w:r>
              </w:del>
            </w:ins>
            <w:ins w:id="5459" w:author="Iana Siomina" w:date="2024-09-25T21:14:00Z">
              <w:del w:id="5460" w:author="CATT" w:date="2024-11-08T09:30: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2A39222C">
            <w:pPr>
              <w:pStyle w:val="75"/>
              <w:rPr>
                <w:ins w:id="5461" w:author="Iana Siomina" w:date="2024-09-25T21:14:00Z"/>
                <w:del w:id="5462" w:author="CATT" w:date="2024-11-08T09:30:00Z"/>
                <w:rFonts w:eastAsia="Yu Mincho"/>
                <w:b/>
                <w:bCs/>
                <w:lang w:eastAsia="ko-KR"/>
              </w:rPr>
            </w:pPr>
            <w:ins w:id="5463" w:author="Iana Siomina" w:date="2024-09-25T21:14:00Z">
              <w:del w:id="5464" w:author="CATT" w:date="2024-11-08T09:30:00Z">
                <w:r>
                  <w:rPr>
                    <w:rFonts w:eastAsia="Microsoft Sans Serif"/>
                    <w:lang w:eastAsia="ko-KR"/>
                  </w:rPr>
                  <w:delText xml:space="preserve">≥ </w:delText>
                </w:r>
              </w:del>
            </w:ins>
            <w:ins w:id="5465" w:author="Iana Siomina" w:date="2024-09-25T21:14:00Z">
              <w:del w:id="5466" w:author="CATT" w:date="2024-11-08T09:30: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6CE0AEC0">
            <w:pPr>
              <w:pStyle w:val="75"/>
              <w:rPr>
                <w:ins w:id="5467" w:author="Iana Siomina" w:date="2024-09-25T21:14:00Z"/>
                <w:del w:id="5468" w:author="CATT" w:date="2024-11-08T09:30:00Z"/>
                <w:rFonts w:eastAsiaTheme="minorEastAsia"/>
                <w:bCs/>
                <w:lang w:eastAsia="ko-KR"/>
              </w:rPr>
            </w:pPr>
            <w:ins w:id="5469" w:author="Iana Siomina" w:date="2024-09-25T21:14:00Z">
              <w:del w:id="5470" w:author="CATT" w:date="2024-11-08T09:30:00Z">
                <w:r>
                  <w:rPr>
                    <w:rFonts w:eastAsia="Yu Mincho"/>
                    <w:lang w:eastAsia="ko-KR"/>
                  </w:rPr>
                  <w:delText>[TBD]</w:delText>
                </w:r>
              </w:del>
            </w:ins>
          </w:p>
        </w:tc>
      </w:tr>
      <w:tr w14:paraId="2EFF20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471" w:author="Iana Siomina" w:date="2024-09-25T21:14:00Z"/>
          <w:del w:id="5472" w:author="CATT" w:date="2024-11-08T09:30:00Z"/>
        </w:trPr>
        <w:tc>
          <w:tcPr>
            <w:tcW w:w="0" w:type="auto"/>
            <w:tcBorders>
              <w:top w:val="single" w:color="auto" w:sz="4" w:space="0"/>
              <w:left w:val="single" w:color="auto" w:sz="4" w:space="0"/>
              <w:bottom w:val="single" w:color="auto" w:sz="4" w:space="0"/>
              <w:right w:val="single" w:color="auto" w:sz="4" w:space="0"/>
            </w:tcBorders>
          </w:tcPr>
          <w:p w14:paraId="5783DEF7">
            <w:pPr>
              <w:pStyle w:val="75"/>
              <w:rPr>
                <w:ins w:id="5473" w:author="Iana Siomina" w:date="2024-09-25T21:14:00Z"/>
                <w:del w:id="5474" w:author="CATT" w:date="2024-11-08T09:30:00Z"/>
                <w:rFonts w:eastAsiaTheme="minorEastAsia"/>
                <w:lang w:eastAsia="ko-KR"/>
              </w:rPr>
            </w:pPr>
            <w:ins w:id="5475" w:author="Iana Siomina" w:date="2024-09-25T21:14:00Z">
              <w:del w:id="5476" w:author="CATT" w:date="2024-11-08T09:30:00Z">
                <w:r>
                  <w:rPr>
                    <w:rFonts w:hint="eastAsia" w:eastAsiaTheme="minorEastAsia"/>
                    <w:lang w:eastAsia="ko-KR"/>
                  </w:rPr>
                  <w:delText>N</w:delText>
                </w:r>
              </w:del>
            </w:ins>
            <w:ins w:id="5477" w:author="Iana Siomina" w:date="2024-09-25T21:14:00Z">
              <w:del w:id="5478"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790D800C">
            <w:pPr>
              <w:pStyle w:val="75"/>
              <w:rPr>
                <w:ins w:id="5479" w:author="Iana Siomina" w:date="2024-09-25T21:14:00Z"/>
                <w:del w:id="5480" w:author="CATT" w:date="2024-11-08T09:30:00Z"/>
                <w:rFonts w:eastAsia="Microsoft Sans Serif"/>
                <w:lang w:eastAsia="ko-KR"/>
              </w:rPr>
            </w:pPr>
            <w:ins w:id="5481" w:author="Iana Siomina" w:date="2024-09-25T21:14:00Z">
              <w:del w:id="5482" w:author="CATT" w:date="2024-11-08T09:30:00Z">
                <w:r>
                  <w:rPr>
                    <w:rFonts w:hint="eastAsia" w:eastAsiaTheme="minorEastAsia"/>
                    <w:lang w:eastAsia="ko-KR"/>
                  </w:rPr>
                  <w:delText>N</w:delText>
                </w:r>
              </w:del>
            </w:ins>
            <w:ins w:id="5483" w:author="Iana Siomina" w:date="2024-09-25T21:14:00Z">
              <w:del w:id="5484"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15F646CC">
            <w:pPr>
              <w:pStyle w:val="75"/>
              <w:rPr>
                <w:ins w:id="5485" w:author="Iana Siomina" w:date="2024-09-25T21:14:00Z"/>
                <w:del w:id="5486" w:author="CATT" w:date="2024-11-08T09:30:00Z"/>
                <w:rFonts w:eastAsia="Microsoft Sans Serif"/>
                <w:lang w:eastAsia="ko-KR"/>
              </w:rPr>
            </w:pPr>
            <w:ins w:id="5487" w:author="Iana Siomina" w:date="2024-09-25T21:14:00Z">
              <w:del w:id="5488" w:author="CATT" w:date="2024-11-08T09:30:00Z">
                <w:r>
                  <w:rPr>
                    <w:rFonts w:eastAsia="Microsoft Sans Serif"/>
                    <w:lang w:eastAsia="ko-KR"/>
                  </w:rPr>
                  <w:delText xml:space="preserve">≥ </w:delText>
                </w:r>
              </w:del>
            </w:ins>
            <w:ins w:id="5489" w:author="Iana Siomina" w:date="2024-09-25T21:14:00Z">
              <w:del w:id="5490" w:author="CATT" w:date="2024-11-08T09:30: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2406ABF2">
            <w:pPr>
              <w:pStyle w:val="75"/>
              <w:rPr>
                <w:ins w:id="5491" w:author="Iana Siomina" w:date="2024-09-25T21:14:00Z"/>
                <w:del w:id="5492" w:author="CATT" w:date="2024-11-08T09:30:00Z"/>
                <w:rFonts w:eastAsiaTheme="minorEastAsia"/>
                <w:lang w:eastAsia="ko-KR"/>
              </w:rPr>
            </w:pPr>
            <w:ins w:id="5493" w:author="Iana Siomina" w:date="2024-09-25T21:14:00Z">
              <w:del w:id="5494" w:author="CATT" w:date="2024-11-08T09:30:00Z">
                <w:r>
                  <w:rPr>
                    <w:rFonts w:eastAsia="Yu Mincho"/>
                    <w:lang w:eastAsia="ko-KR"/>
                  </w:rPr>
                  <w:delText>[TBD]</w:delText>
                </w:r>
              </w:del>
            </w:ins>
          </w:p>
        </w:tc>
      </w:tr>
    </w:tbl>
    <w:p w14:paraId="0C891ACE">
      <w:pPr>
        <w:rPr>
          <w:ins w:id="5495" w:author="Iana Siomina" w:date="2024-09-25T21:14:00Z"/>
          <w:del w:id="5496" w:author="CATT" w:date="2024-11-08T09:30:00Z"/>
          <w:rFonts w:eastAsia="MS Mincho"/>
          <w:lang w:val="en-US"/>
        </w:rPr>
      </w:pPr>
    </w:p>
    <w:p w14:paraId="02D5F8DA">
      <w:pPr>
        <w:pStyle w:val="78"/>
        <w:rPr>
          <w:ins w:id="5497" w:author="Iana Siomina" w:date="2024-09-25T21:14:00Z"/>
          <w:del w:id="5498" w:author="CATT" w:date="2024-11-08T09:30:00Z"/>
          <w:lang w:eastAsia="sv-SE"/>
        </w:rPr>
      </w:pPr>
      <w:ins w:id="5499" w:author="Iana Siomina" w:date="2024-09-25T21:14:00Z">
        <w:del w:id="5500" w:author="CATT" w:date="2024-11-08T09:30:00Z">
          <w:r>
            <w:rPr>
              <w:lang w:val="en-US"/>
            </w:rPr>
            <w:delText xml:space="preserve">Table </w:delText>
          </w:r>
        </w:del>
      </w:ins>
      <w:ins w:id="5501" w:author="Iana Siomina" w:date="2024-09-25T21:14:00Z">
        <w:del w:id="5502" w:author="CATT" w:date="2024-11-08T09:30:00Z">
          <w:r>
            <w:rPr/>
            <w:delText>10.1.44</w:delText>
          </w:r>
        </w:del>
      </w:ins>
      <w:ins w:id="5503" w:author="Iana Siomina" w:date="2024-09-25T21:14:00Z">
        <w:del w:id="5504" w:author="CATT" w:date="2024-11-08T09:30:00Z">
          <w:r>
            <w:rPr>
              <w:lang w:val="en-US"/>
            </w:rPr>
            <w:delText>.2-6: Margin for relative DL RSCP measurement accuracy in FR2</w:delText>
          </w:r>
        </w:del>
      </w:ins>
    </w:p>
    <w:tbl>
      <w:tblPr>
        <w:tblStyle w:val="611"/>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2"/>
        <w:gridCol w:w="1312"/>
        <w:gridCol w:w="1567"/>
      </w:tblGrid>
      <w:tr w14:paraId="6D0DF9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ins w:id="5505" w:author="Iana Siomina" w:date="2024-09-25T21:14:00Z"/>
          <w:del w:id="5506" w:author="CATT" w:date="2024-11-08T09:30:00Z"/>
        </w:trPr>
        <w:tc>
          <w:tcPr>
            <w:tcW w:w="0" w:type="auto"/>
            <w:gridSpan w:val="2"/>
            <w:tcBorders>
              <w:top w:val="single" w:color="auto" w:sz="4" w:space="0"/>
              <w:left w:val="single" w:color="auto" w:sz="4" w:space="0"/>
              <w:bottom w:val="single" w:color="auto" w:sz="4" w:space="0"/>
              <w:right w:val="single" w:color="auto" w:sz="4" w:space="0"/>
            </w:tcBorders>
          </w:tcPr>
          <w:p w14:paraId="65B87685">
            <w:pPr>
              <w:pStyle w:val="74"/>
              <w:rPr>
                <w:ins w:id="5507" w:author="Iana Siomina" w:date="2024-09-25T21:14:00Z"/>
                <w:del w:id="5508" w:author="CATT" w:date="2024-11-08T09:30:00Z"/>
                <w:rFonts w:eastAsia="Yu Mincho"/>
                <w:lang w:eastAsia="ko-KR"/>
              </w:rPr>
            </w:pPr>
            <w:ins w:id="5509" w:author="Iana Siomina" w:date="2024-09-25T21:14:00Z">
              <w:del w:id="5510" w:author="CATT" w:date="2024-11-08T09:30:00Z">
                <w:r>
                  <w:rPr>
                    <w:rFonts w:eastAsia="MS Mincho"/>
                    <w:lang w:eastAsia="ko-KR"/>
                  </w:rPr>
                  <w:delText>PRS BW (RB number)</w:delText>
                </w:r>
              </w:del>
            </w:ins>
          </w:p>
        </w:tc>
        <w:tc>
          <w:tcPr>
            <w:tcW w:w="0" w:type="auto"/>
            <w:vMerge w:val="restart"/>
            <w:tcBorders>
              <w:top w:val="single" w:color="auto" w:sz="4" w:space="0"/>
              <w:left w:val="single" w:color="auto" w:sz="4" w:space="0"/>
              <w:right w:val="single" w:color="auto" w:sz="4" w:space="0"/>
            </w:tcBorders>
          </w:tcPr>
          <w:p w14:paraId="70A7B66A">
            <w:pPr>
              <w:pStyle w:val="74"/>
              <w:rPr>
                <w:ins w:id="5511" w:author="Iana Siomina" w:date="2024-09-25T21:14:00Z"/>
                <w:del w:id="5512" w:author="CATT" w:date="2024-11-08T09:30:00Z"/>
                <w:rFonts w:eastAsia="Yu Mincho"/>
                <w:lang w:eastAsia="ko-KR"/>
              </w:rPr>
            </w:pPr>
            <w:ins w:id="5513" w:author="Iana Siomina" w:date="2024-09-25T21:14:00Z">
              <w:del w:id="5514" w:author="CATT" w:date="2024-11-08T09:30:00Z">
                <w:r>
                  <w:rPr>
                    <w:rFonts w:eastAsia="Yu Mincho"/>
                    <w:kern w:val="24"/>
                    <w:lang w:eastAsia="ko-KR"/>
                  </w:rPr>
                  <w:delText>Margin (degree)</w:delText>
                </w:r>
              </w:del>
            </w:ins>
          </w:p>
        </w:tc>
      </w:tr>
      <w:tr w14:paraId="1D9D8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1" w:hRule="atLeast"/>
          <w:jc w:val="center"/>
          <w:ins w:id="5515" w:author="Iana Siomina" w:date="2024-09-25T21:14:00Z"/>
          <w:del w:id="5516" w:author="CATT" w:date="2024-11-08T09:30:00Z"/>
        </w:trPr>
        <w:tc>
          <w:tcPr>
            <w:tcW w:w="0" w:type="auto"/>
            <w:tcBorders>
              <w:top w:val="single" w:color="auto" w:sz="4" w:space="0"/>
              <w:left w:val="single" w:color="auto" w:sz="4" w:space="0"/>
              <w:bottom w:val="single" w:color="auto" w:sz="4" w:space="0"/>
              <w:right w:val="single" w:color="auto" w:sz="4" w:space="0"/>
            </w:tcBorders>
          </w:tcPr>
          <w:p w14:paraId="4C1BC4DA">
            <w:pPr>
              <w:pStyle w:val="74"/>
              <w:rPr>
                <w:ins w:id="5517" w:author="Iana Siomina" w:date="2024-09-25T21:14:00Z"/>
                <w:del w:id="5518" w:author="CATT" w:date="2024-11-08T09:30:00Z"/>
                <w:rFonts w:eastAsia="MS Mincho"/>
                <w:lang w:eastAsia="ko-KR"/>
              </w:rPr>
            </w:pPr>
            <w:ins w:id="5519" w:author="Iana Siomina" w:date="2024-09-25T21:14:00Z">
              <w:del w:id="5520" w:author="CATT" w:date="2024-11-08T09:30:00Z">
                <w:r>
                  <w:rPr>
                    <w:rFonts w:hint="eastAsia" w:eastAsiaTheme="minorEastAsia"/>
                    <w:lang w:eastAsia="ko-KR"/>
                  </w:rPr>
                  <w:delText>S</w:delText>
                </w:r>
              </w:del>
            </w:ins>
            <w:ins w:id="5521" w:author="Iana Siomina" w:date="2024-09-25T21:14:00Z">
              <w:del w:id="5522" w:author="CATT" w:date="2024-11-08T09:30:00Z">
                <w:r>
                  <w:rPr>
                    <w:rFonts w:eastAsiaTheme="minorEastAsia"/>
                    <w:lang w:eastAsia="ko-KR"/>
                  </w:rPr>
                  <w:delText>CS=60kHz</w:delText>
                </w:r>
              </w:del>
            </w:ins>
          </w:p>
        </w:tc>
        <w:tc>
          <w:tcPr>
            <w:tcW w:w="0" w:type="auto"/>
            <w:tcBorders>
              <w:top w:val="single" w:color="auto" w:sz="4" w:space="0"/>
              <w:left w:val="single" w:color="auto" w:sz="4" w:space="0"/>
              <w:bottom w:val="single" w:color="auto" w:sz="4" w:space="0"/>
              <w:right w:val="single" w:color="auto" w:sz="4" w:space="0"/>
            </w:tcBorders>
          </w:tcPr>
          <w:p w14:paraId="605BB2E3">
            <w:pPr>
              <w:pStyle w:val="74"/>
              <w:rPr>
                <w:ins w:id="5523" w:author="Iana Siomina" w:date="2024-09-25T21:14:00Z"/>
                <w:del w:id="5524" w:author="CATT" w:date="2024-11-08T09:30:00Z"/>
                <w:rFonts w:eastAsia="MS Mincho"/>
                <w:lang w:eastAsia="ko-KR"/>
              </w:rPr>
            </w:pPr>
            <w:ins w:id="5525" w:author="Iana Siomina" w:date="2024-09-25T21:14:00Z">
              <w:del w:id="5526" w:author="CATT" w:date="2024-11-08T09:30:00Z">
                <w:r>
                  <w:rPr>
                    <w:rFonts w:hint="eastAsia" w:eastAsiaTheme="minorEastAsia"/>
                    <w:lang w:eastAsia="ko-KR"/>
                  </w:rPr>
                  <w:delText>S</w:delText>
                </w:r>
              </w:del>
            </w:ins>
            <w:ins w:id="5527" w:author="Iana Siomina" w:date="2024-09-25T21:14:00Z">
              <w:del w:id="5528" w:author="CATT" w:date="2024-11-08T09:30:00Z">
                <w:r>
                  <w:rPr>
                    <w:rFonts w:eastAsiaTheme="minorEastAsia"/>
                    <w:lang w:eastAsia="ko-KR"/>
                  </w:rPr>
                  <w:delText>CS=120kHz</w:delText>
                </w:r>
              </w:del>
            </w:ins>
          </w:p>
        </w:tc>
        <w:tc>
          <w:tcPr>
            <w:tcW w:w="0" w:type="auto"/>
            <w:vMerge w:val="continue"/>
            <w:tcBorders>
              <w:left w:val="single" w:color="auto" w:sz="4" w:space="0"/>
              <w:bottom w:val="single" w:color="auto" w:sz="4" w:space="0"/>
              <w:right w:val="single" w:color="auto" w:sz="4" w:space="0"/>
            </w:tcBorders>
          </w:tcPr>
          <w:p w14:paraId="38EAAA8C">
            <w:pPr>
              <w:spacing w:after="0"/>
              <w:rPr>
                <w:ins w:id="5529" w:author="Iana Siomina" w:date="2024-09-25T21:14:00Z"/>
                <w:del w:id="5530" w:author="CATT" w:date="2024-11-08T09:30:00Z"/>
                <w:rFonts w:ascii="Arial" w:hAnsi="Arial" w:eastAsia="Yu Mincho" w:cs="Arial"/>
                <w:b/>
                <w:bCs/>
                <w:kern w:val="24"/>
                <w:sz w:val="18"/>
                <w:szCs w:val="18"/>
                <w:lang w:eastAsia="ko-KR"/>
              </w:rPr>
            </w:pPr>
          </w:p>
        </w:tc>
      </w:tr>
      <w:tr w14:paraId="7C26D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531" w:author="Iana Siomina" w:date="2024-09-25T21:14:00Z"/>
          <w:del w:id="5532" w:author="CATT" w:date="2024-11-08T09:30:00Z"/>
        </w:trPr>
        <w:tc>
          <w:tcPr>
            <w:tcW w:w="0" w:type="auto"/>
            <w:tcBorders>
              <w:top w:val="single" w:color="auto" w:sz="4" w:space="0"/>
              <w:left w:val="single" w:color="auto" w:sz="4" w:space="0"/>
              <w:bottom w:val="single" w:color="auto" w:sz="4" w:space="0"/>
              <w:right w:val="single" w:color="auto" w:sz="4" w:space="0"/>
            </w:tcBorders>
          </w:tcPr>
          <w:p w14:paraId="40803026">
            <w:pPr>
              <w:pStyle w:val="75"/>
              <w:rPr>
                <w:ins w:id="5533" w:author="Iana Siomina" w:date="2024-09-25T21:14:00Z"/>
                <w:del w:id="5534" w:author="CATT" w:date="2024-11-08T09:30:00Z"/>
                <w:rFonts w:eastAsia="Microsoft Sans Serif"/>
                <w:lang w:eastAsia="ko-KR"/>
              </w:rPr>
            </w:pPr>
            <w:ins w:id="5535" w:author="Iana Siomina" w:date="2024-09-25T21:14:00Z">
              <w:del w:id="5536" w:author="CATT" w:date="2024-11-08T09:30:00Z">
                <w:r>
                  <w:rPr>
                    <w:rFonts w:eastAsia="Microsoft Sans Serif"/>
                    <w:lang w:eastAsia="ko-KR"/>
                  </w:rPr>
                  <w:delText xml:space="preserve">≥ </w:delText>
                </w:r>
              </w:del>
            </w:ins>
            <w:ins w:id="5537" w:author="Iana Siomina" w:date="2024-09-25T21:14:00Z">
              <w:del w:id="5538" w:author="CATT" w:date="2024-11-08T09:30:00Z">
                <w:r>
                  <w:rPr>
                    <w:rFonts w:eastAsia="Yu Mincho"/>
                    <w:lang w:eastAsia="ko-KR"/>
                  </w:rPr>
                  <w:delText>24</w:delText>
                </w:r>
              </w:del>
            </w:ins>
          </w:p>
        </w:tc>
        <w:tc>
          <w:tcPr>
            <w:tcW w:w="0" w:type="auto"/>
            <w:tcBorders>
              <w:top w:val="single" w:color="auto" w:sz="4" w:space="0"/>
              <w:left w:val="single" w:color="auto" w:sz="4" w:space="0"/>
              <w:bottom w:val="single" w:color="auto" w:sz="4" w:space="0"/>
              <w:right w:val="single" w:color="auto" w:sz="4" w:space="0"/>
            </w:tcBorders>
          </w:tcPr>
          <w:p w14:paraId="10C401CB">
            <w:pPr>
              <w:pStyle w:val="75"/>
              <w:rPr>
                <w:ins w:id="5539" w:author="Iana Siomina" w:date="2024-09-25T21:14:00Z"/>
                <w:del w:id="5540" w:author="CATT" w:date="2024-11-08T09:30:00Z"/>
                <w:rFonts w:eastAsia="Yu Mincho"/>
                <w:b/>
                <w:bCs/>
                <w:lang w:eastAsia="ko-KR"/>
              </w:rPr>
            </w:pPr>
            <w:ins w:id="5541" w:author="Iana Siomina" w:date="2024-09-25T21:14:00Z">
              <w:del w:id="5542" w:author="CATT" w:date="2024-11-08T09:30:00Z">
                <w:r>
                  <w:rPr>
                    <w:rFonts w:hint="eastAsia" w:eastAsiaTheme="minorEastAsia"/>
                    <w:lang w:eastAsia="ko-KR"/>
                  </w:rPr>
                  <w:delText>N</w:delText>
                </w:r>
              </w:del>
            </w:ins>
            <w:ins w:id="5543" w:author="Iana Siomina" w:date="2024-09-25T21:14:00Z">
              <w:del w:id="5544"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4A857002">
            <w:pPr>
              <w:pStyle w:val="75"/>
              <w:rPr>
                <w:ins w:id="5545" w:author="Iana Siomina" w:date="2024-09-25T21:14:00Z"/>
                <w:del w:id="5546" w:author="CATT" w:date="2024-11-08T09:30:00Z"/>
                <w:rFonts w:eastAsia="Yu Mincho"/>
                <w:b/>
                <w:bCs/>
                <w:lang w:eastAsia="ko-KR"/>
              </w:rPr>
            </w:pPr>
            <w:ins w:id="5547" w:author="Iana Siomina" w:date="2024-09-25T21:14:00Z">
              <w:del w:id="5548" w:author="CATT" w:date="2024-11-08T09:30:00Z">
                <w:r>
                  <w:rPr>
                    <w:rFonts w:eastAsia="Yu Mincho"/>
                    <w:lang w:eastAsia="ko-KR"/>
                  </w:rPr>
                  <w:delText>[TBD]</w:delText>
                </w:r>
              </w:del>
            </w:ins>
          </w:p>
        </w:tc>
      </w:tr>
      <w:tr w14:paraId="30CE1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549" w:author="Iana Siomina" w:date="2024-09-25T21:14:00Z"/>
          <w:del w:id="5550" w:author="CATT" w:date="2024-11-08T09:30:00Z"/>
        </w:trPr>
        <w:tc>
          <w:tcPr>
            <w:tcW w:w="0" w:type="auto"/>
            <w:tcBorders>
              <w:top w:val="single" w:color="auto" w:sz="4" w:space="0"/>
              <w:left w:val="single" w:color="auto" w:sz="4" w:space="0"/>
              <w:bottom w:val="single" w:color="auto" w:sz="4" w:space="0"/>
              <w:right w:val="single" w:color="auto" w:sz="4" w:space="0"/>
            </w:tcBorders>
          </w:tcPr>
          <w:p w14:paraId="7A0ABE72">
            <w:pPr>
              <w:pStyle w:val="75"/>
              <w:rPr>
                <w:ins w:id="5551" w:author="Iana Siomina" w:date="2024-09-25T21:14:00Z"/>
                <w:del w:id="5552" w:author="CATT" w:date="2024-11-08T09:30:00Z"/>
                <w:rFonts w:eastAsia="Microsoft Sans Serif"/>
                <w:lang w:eastAsia="ko-KR"/>
              </w:rPr>
            </w:pPr>
            <w:ins w:id="5553" w:author="Iana Siomina" w:date="2024-09-25T21:14:00Z">
              <w:del w:id="5554" w:author="CATT" w:date="2024-11-08T09:30:00Z">
                <w:r>
                  <w:rPr>
                    <w:rFonts w:eastAsia="Microsoft Sans Serif"/>
                    <w:lang w:eastAsia="ko-KR"/>
                  </w:rPr>
                  <w:delText xml:space="preserve">≥ </w:delText>
                </w:r>
              </w:del>
            </w:ins>
            <w:ins w:id="5555" w:author="Iana Siomina" w:date="2024-09-25T21:14:00Z">
              <w:del w:id="5556" w:author="CATT" w:date="2024-11-08T09:30: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09391FAB">
            <w:pPr>
              <w:pStyle w:val="75"/>
              <w:rPr>
                <w:ins w:id="5557" w:author="Iana Siomina" w:date="2024-09-25T21:14:00Z"/>
                <w:del w:id="5558" w:author="CATT" w:date="2024-11-08T09:30:00Z"/>
                <w:rFonts w:eastAsia="Yu Mincho"/>
                <w:b/>
                <w:bCs/>
                <w:lang w:eastAsia="ko-KR"/>
              </w:rPr>
            </w:pPr>
            <w:ins w:id="5559" w:author="Iana Siomina" w:date="2024-09-25T21:14:00Z">
              <w:del w:id="5560" w:author="CATT" w:date="2024-11-08T09:30:00Z">
                <w:r>
                  <w:rPr>
                    <w:rFonts w:eastAsia="Microsoft Sans Serif"/>
                    <w:lang w:eastAsia="ko-KR"/>
                  </w:rPr>
                  <w:delText xml:space="preserve">≥ </w:delText>
                </w:r>
              </w:del>
            </w:ins>
            <w:ins w:id="5561" w:author="Iana Siomina" w:date="2024-09-25T21:14:00Z">
              <w:del w:id="5562" w:author="CATT" w:date="2024-11-08T09:30:00Z">
                <w:r>
                  <w:rPr>
                    <w:rFonts w:eastAsia="Yu Mincho"/>
                    <w:lang w:eastAsia="ko-KR"/>
                  </w:rPr>
                  <w:delText>32</w:delText>
                </w:r>
              </w:del>
            </w:ins>
          </w:p>
        </w:tc>
        <w:tc>
          <w:tcPr>
            <w:tcW w:w="0" w:type="auto"/>
            <w:tcBorders>
              <w:top w:val="single" w:color="auto" w:sz="4" w:space="0"/>
              <w:left w:val="single" w:color="auto" w:sz="4" w:space="0"/>
              <w:bottom w:val="single" w:color="auto" w:sz="4" w:space="0"/>
              <w:right w:val="single" w:color="auto" w:sz="4" w:space="0"/>
            </w:tcBorders>
          </w:tcPr>
          <w:p w14:paraId="6F808729">
            <w:pPr>
              <w:pStyle w:val="75"/>
              <w:rPr>
                <w:ins w:id="5563" w:author="Iana Siomina" w:date="2024-09-25T21:14:00Z"/>
                <w:del w:id="5564" w:author="CATT" w:date="2024-11-08T09:30:00Z"/>
                <w:rFonts w:eastAsiaTheme="minorEastAsia"/>
                <w:bCs/>
                <w:lang w:eastAsia="ko-KR"/>
              </w:rPr>
            </w:pPr>
            <w:ins w:id="5565" w:author="Iana Siomina" w:date="2024-09-25T21:14:00Z">
              <w:del w:id="5566" w:author="CATT" w:date="2024-11-08T09:30:00Z">
                <w:r>
                  <w:rPr>
                    <w:rFonts w:eastAsia="Yu Mincho"/>
                    <w:lang w:eastAsia="ko-KR"/>
                  </w:rPr>
                  <w:delText>[TBD]</w:delText>
                </w:r>
              </w:del>
            </w:ins>
          </w:p>
        </w:tc>
      </w:tr>
      <w:tr w14:paraId="78B3E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567" w:author="Iana Siomina" w:date="2024-09-25T21:14:00Z"/>
          <w:del w:id="5568" w:author="CATT" w:date="2024-11-08T09:30:00Z"/>
        </w:trPr>
        <w:tc>
          <w:tcPr>
            <w:tcW w:w="0" w:type="auto"/>
            <w:tcBorders>
              <w:top w:val="single" w:color="auto" w:sz="4" w:space="0"/>
              <w:left w:val="single" w:color="auto" w:sz="4" w:space="0"/>
              <w:bottom w:val="single" w:color="auto" w:sz="4" w:space="0"/>
              <w:right w:val="single" w:color="auto" w:sz="4" w:space="0"/>
            </w:tcBorders>
          </w:tcPr>
          <w:p w14:paraId="6D778A86">
            <w:pPr>
              <w:pStyle w:val="75"/>
              <w:rPr>
                <w:ins w:id="5569" w:author="Iana Siomina" w:date="2024-09-25T21:14:00Z"/>
                <w:del w:id="5570" w:author="CATT" w:date="2024-11-08T09:30:00Z"/>
                <w:rFonts w:eastAsia="Microsoft Sans Serif"/>
                <w:lang w:eastAsia="ko-KR"/>
              </w:rPr>
            </w:pPr>
            <w:ins w:id="5571" w:author="Iana Siomina" w:date="2024-09-25T21:14:00Z">
              <w:del w:id="5572" w:author="CATT" w:date="2024-11-08T09:30:00Z">
                <w:r>
                  <w:rPr>
                    <w:rFonts w:eastAsia="Microsoft Sans Serif"/>
                    <w:lang w:eastAsia="ko-KR"/>
                  </w:rPr>
                  <w:delText xml:space="preserve">≥ </w:delText>
                </w:r>
              </w:del>
            </w:ins>
            <w:ins w:id="5573" w:author="Iana Siomina" w:date="2024-09-25T21:14:00Z">
              <w:del w:id="5574" w:author="CATT" w:date="2024-11-08T09:30:00Z">
                <w:r>
                  <w:rPr>
                    <w:rFonts w:eastAsia="Yu Mincho"/>
                    <w:lang w:eastAsia="ko-KR"/>
                  </w:rPr>
                  <w:delText>132</w:delText>
                </w:r>
              </w:del>
            </w:ins>
          </w:p>
        </w:tc>
        <w:tc>
          <w:tcPr>
            <w:tcW w:w="0" w:type="auto"/>
            <w:tcBorders>
              <w:top w:val="single" w:color="auto" w:sz="4" w:space="0"/>
              <w:left w:val="single" w:color="auto" w:sz="4" w:space="0"/>
              <w:bottom w:val="single" w:color="auto" w:sz="4" w:space="0"/>
              <w:right w:val="single" w:color="auto" w:sz="4" w:space="0"/>
            </w:tcBorders>
          </w:tcPr>
          <w:p w14:paraId="1E0A2AD2">
            <w:pPr>
              <w:pStyle w:val="75"/>
              <w:rPr>
                <w:ins w:id="5575" w:author="Iana Siomina" w:date="2024-09-25T21:14:00Z"/>
                <w:del w:id="5576" w:author="CATT" w:date="2024-11-08T09:30:00Z"/>
                <w:rFonts w:eastAsia="Yu Mincho"/>
                <w:b/>
                <w:bCs/>
                <w:lang w:eastAsia="ko-KR"/>
              </w:rPr>
            </w:pPr>
            <w:ins w:id="5577" w:author="Iana Siomina" w:date="2024-09-25T21:14:00Z">
              <w:del w:id="5578" w:author="CATT" w:date="2024-11-08T09:30:00Z">
                <w:r>
                  <w:rPr>
                    <w:rFonts w:eastAsia="Microsoft Sans Serif"/>
                    <w:lang w:eastAsia="ko-KR"/>
                  </w:rPr>
                  <w:delText xml:space="preserve">≥ </w:delText>
                </w:r>
              </w:del>
            </w:ins>
            <w:ins w:id="5579" w:author="Iana Siomina" w:date="2024-09-25T21:14:00Z">
              <w:del w:id="5580" w:author="CATT" w:date="2024-11-08T09:30:00Z">
                <w:r>
                  <w:rPr>
                    <w:rFonts w:eastAsia="Yu Mincho"/>
                    <w:lang w:eastAsia="ko-KR"/>
                  </w:rPr>
                  <w:delText>64</w:delText>
                </w:r>
              </w:del>
            </w:ins>
          </w:p>
        </w:tc>
        <w:tc>
          <w:tcPr>
            <w:tcW w:w="0" w:type="auto"/>
            <w:tcBorders>
              <w:top w:val="single" w:color="auto" w:sz="4" w:space="0"/>
              <w:left w:val="single" w:color="auto" w:sz="4" w:space="0"/>
              <w:bottom w:val="single" w:color="auto" w:sz="4" w:space="0"/>
              <w:right w:val="single" w:color="auto" w:sz="4" w:space="0"/>
            </w:tcBorders>
          </w:tcPr>
          <w:p w14:paraId="07198299">
            <w:pPr>
              <w:pStyle w:val="75"/>
              <w:rPr>
                <w:ins w:id="5581" w:author="Iana Siomina" w:date="2024-09-25T21:14:00Z"/>
                <w:del w:id="5582" w:author="CATT" w:date="2024-11-08T09:30:00Z"/>
                <w:rFonts w:eastAsiaTheme="minorEastAsia"/>
                <w:bCs/>
                <w:lang w:eastAsia="ko-KR"/>
              </w:rPr>
            </w:pPr>
            <w:ins w:id="5583" w:author="Iana Siomina" w:date="2024-09-25T21:14:00Z">
              <w:del w:id="5584" w:author="CATT" w:date="2024-11-08T09:30:00Z">
                <w:r>
                  <w:rPr>
                    <w:rFonts w:eastAsia="Yu Mincho"/>
                    <w:lang w:eastAsia="ko-KR"/>
                  </w:rPr>
                  <w:delText>[TBD]</w:delText>
                </w:r>
              </w:del>
            </w:ins>
          </w:p>
        </w:tc>
      </w:tr>
      <w:tr w14:paraId="090D95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 w:hRule="atLeast"/>
          <w:jc w:val="center"/>
          <w:ins w:id="5585" w:author="Iana Siomina" w:date="2024-09-25T21:14:00Z"/>
          <w:del w:id="5586" w:author="CATT" w:date="2024-11-08T09:30:00Z"/>
        </w:trPr>
        <w:tc>
          <w:tcPr>
            <w:tcW w:w="0" w:type="auto"/>
            <w:tcBorders>
              <w:top w:val="single" w:color="auto" w:sz="4" w:space="0"/>
              <w:left w:val="single" w:color="auto" w:sz="4" w:space="0"/>
              <w:bottom w:val="single" w:color="auto" w:sz="4" w:space="0"/>
              <w:right w:val="single" w:color="auto" w:sz="4" w:space="0"/>
            </w:tcBorders>
          </w:tcPr>
          <w:p w14:paraId="28886D5F">
            <w:pPr>
              <w:pStyle w:val="75"/>
              <w:rPr>
                <w:ins w:id="5587" w:author="Iana Siomina" w:date="2024-09-25T21:14:00Z"/>
                <w:del w:id="5588" w:author="CATT" w:date="2024-11-08T09:30:00Z"/>
                <w:rFonts w:eastAsia="Microsoft Sans Serif"/>
                <w:lang w:eastAsia="ko-KR"/>
              </w:rPr>
            </w:pPr>
            <w:ins w:id="5589" w:author="Iana Siomina" w:date="2024-09-25T21:14:00Z">
              <w:del w:id="5590" w:author="CATT" w:date="2024-11-08T09:30:00Z">
                <w:r>
                  <w:rPr>
                    <w:rFonts w:hint="eastAsia" w:eastAsiaTheme="minorEastAsia"/>
                    <w:lang w:eastAsia="ko-KR"/>
                  </w:rPr>
                  <w:delText>N</w:delText>
                </w:r>
              </w:del>
            </w:ins>
            <w:ins w:id="5591" w:author="Iana Siomina" w:date="2024-09-25T21:14:00Z">
              <w:del w:id="5592" w:author="CATT" w:date="2024-11-08T09:30:00Z">
                <w:r>
                  <w:rPr>
                    <w:rFonts w:eastAsiaTheme="minorEastAsia"/>
                    <w:lang w:eastAsia="ko-KR"/>
                  </w:rPr>
                  <w:delText>/A</w:delText>
                </w:r>
              </w:del>
            </w:ins>
          </w:p>
        </w:tc>
        <w:tc>
          <w:tcPr>
            <w:tcW w:w="0" w:type="auto"/>
            <w:tcBorders>
              <w:top w:val="single" w:color="auto" w:sz="4" w:space="0"/>
              <w:left w:val="single" w:color="auto" w:sz="4" w:space="0"/>
              <w:bottom w:val="single" w:color="auto" w:sz="4" w:space="0"/>
              <w:right w:val="single" w:color="auto" w:sz="4" w:space="0"/>
            </w:tcBorders>
          </w:tcPr>
          <w:p w14:paraId="14D898E0">
            <w:pPr>
              <w:pStyle w:val="75"/>
              <w:rPr>
                <w:ins w:id="5593" w:author="Iana Siomina" w:date="2024-09-25T21:14:00Z"/>
                <w:del w:id="5594" w:author="CATT" w:date="2024-11-08T09:30:00Z"/>
                <w:rFonts w:eastAsia="Microsoft Sans Serif"/>
                <w:lang w:eastAsia="ko-KR"/>
              </w:rPr>
            </w:pPr>
            <w:ins w:id="5595" w:author="Iana Siomina" w:date="2024-09-25T21:14:00Z">
              <w:del w:id="5596" w:author="CATT" w:date="2024-11-08T09:30:00Z">
                <w:r>
                  <w:rPr>
                    <w:rFonts w:eastAsia="Microsoft Sans Serif"/>
                    <w:lang w:eastAsia="ko-KR"/>
                  </w:rPr>
                  <w:delText xml:space="preserve">≥ </w:delText>
                </w:r>
              </w:del>
            </w:ins>
            <w:ins w:id="5597" w:author="Iana Siomina" w:date="2024-09-25T21:14:00Z">
              <w:del w:id="5598" w:author="CATT" w:date="2024-11-08T09:30:00Z">
                <w:r>
                  <w:rPr>
                    <w:rFonts w:eastAsia="Yu Mincho"/>
                    <w:lang w:eastAsia="ko-KR"/>
                  </w:rPr>
                  <w:delText>128</w:delText>
                </w:r>
              </w:del>
            </w:ins>
          </w:p>
        </w:tc>
        <w:tc>
          <w:tcPr>
            <w:tcW w:w="0" w:type="auto"/>
            <w:tcBorders>
              <w:top w:val="single" w:color="auto" w:sz="4" w:space="0"/>
              <w:left w:val="single" w:color="auto" w:sz="4" w:space="0"/>
              <w:bottom w:val="single" w:color="auto" w:sz="4" w:space="0"/>
              <w:right w:val="single" w:color="auto" w:sz="4" w:space="0"/>
            </w:tcBorders>
          </w:tcPr>
          <w:p w14:paraId="546D882A">
            <w:pPr>
              <w:pStyle w:val="75"/>
              <w:rPr>
                <w:ins w:id="5599" w:author="Iana Siomina" w:date="2024-09-25T21:14:00Z"/>
                <w:del w:id="5600" w:author="CATT" w:date="2024-11-08T09:30:00Z"/>
                <w:rFonts w:eastAsiaTheme="minorEastAsia"/>
                <w:lang w:eastAsia="ko-KR"/>
              </w:rPr>
            </w:pPr>
            <w:ins w:id="5601" w:author="Iana Siomina" w:date="2024-09-25T21:14:00Z">
              <w:del w:id="5602" w:author="CATT" w:date="2024-11-08T09:30:00Z">
                <w:r>
                  <w:rPr>
                    <w:rFonts w:eastAsia="Yu Mincho"/>
                    <w:lang w:eastAsia="ko-KR"/>
                  </w:rPr>
                  <w:delText>[TBD]</w:delText>
                </w:r>
              </w:del>
            </w:ins>
          </w:p>
        </w:tc>
      </w:tr>
    </w:tbl>
    <w:p w14:paraId="194E484D">
      <w:pPr>
        <w:pStyle w:val="106"/>
        <w:rPr>
          <w:rFonts w:eastAsia="宋体"/>
        </w:rPr>
      </w:pPr>
      <w:r>
        <w:rPr>
          <w:rFonts w:hint="eastAsia"/>
        </w:rPr>
        <w:t>&lt;</w:t>
      </w:r>
      <w:r>
        <w:rPr>
          <w:rFonts w:hint="eastAsia" w:eastAsia="宋体"/>
        </w:rPr>
        <w:t>End</w:t>
      </w:r>
      <w:r>
        <w:rPr>
          <w:rFonts w:hint="eastAsia"/>
        </w:rPr>
        <w:t xml:space="preserve"> of Change </w:t>
      </w:r>
      <w:r>
        <w:rPr>
          <w:rFonts w:hint="eastAsia" w:eastAsia="宋体"/>
        </w:rPr>
        <w:t>2</w:t>
      </w:r>
      <w:r>
        <w:rPr>
          <w:rFonts w:hint="eastAsia"/>
        </w:rPr>
        <w:t>&gt;</w:t>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Times New Roman"/>
    <w:panose1 w:val="00000000000000000000"/>
    <w:charset w:val="00"/>
    <w:family w:val="roman"/>
    <w:pitch w:val="default"/>
    <w:sig w:usb0="00000000" w:usb1="00000000" w:usb2="00000000" w:usb3="00000000" w:csb0="00000001" w:csb1="00000000"/>
  </w:font>
  <w:font w:name="Arial">
    <w:panose1 w:val="020B0604020202020204"/>
    <w:charset w:val="00"/>
    <w:family w:val="swiss"/>
    <w:pitch w:val="default"/>
    <w:sig w:usb0="E0002EFF" w:usb1="C000785B" w:usb2="00000009" w:usb3="00000000" w:csb0="400001FF" w:csb1="FFFF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Malgun Gothic">
    <w:panose1 w:val="020B0503020000020004"/>
    <w:charset w:val="81"/>
    <w:family w:val="auto"/>
    <w:pitch w:val="default"/>
    <w:sig w:usb0="9000002F" w:usb1="29D77CFB" w:usb2="00000012" w:usb3="00000000" w:csb0="00080001" w:csb1="00000000"/>
  </w:font>
  <w:font w:name="Courier New">
    <w:panose1 w:val="02070309020205020404"/>
    <w:charset w:val="00"/>
    <w:family w:val="modern"/>
    <w:pitch w:val="default"/>
    <w:sig w:usb0="E0002EFF" w:usb1="C0007843" w:usb2="00000009" w:usb3="00000000" w:csb0="400001FF" w:csb1="FFFF0000"/>
  </w:font>
  <w:font w:name="Cambria">
    <w:panose1 w:val="02040503050406030204"/>
    <w:charset w:val="00"/>
    <w:family w:val="roman"/>
    <w:pitch w:val="default"/>
    <w:sig w:usb0="E00006FF" w:usb1="420024FF" w:usb2="02000000" w:usb3="00000000" w:csb0="2000019F" w:csb1="00000000"/>
  </w:font>
  <w:font w:name="Tms Rmn">
    <w:altName w:val="Segoe Print"/>
    <w:panose1 w:val="02020603040505020304"/>
    <w:charset w:val="00"/>
    <w:family w:val="roman"/>
    <w:pitch w:val="default"/>
    <w:sig w:usb0="00000000" w:usb1="00000000" w:usb2="00000000" w:usb3="00000000" w:csb0="00000001"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0000000000000000000"/>
    <w:charset w:val="00"/>
    <w:family w:val="swiss"/>
    <w:pitch w:val="default"/>
    <w:sig w:usb0="00000000" w:usb1="00000000" w:usb2="00000000" w:usb3="00000000" w:csb0="2000019F" w:csb1="4F010000"/>
  </w:font>
  <w:font w:name="Bookman">
    <w:altName w:val="Segoe Print"/>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Wingdings">
    <w:panose1 w:val="05000000000000000000"/>
    <w:charset w:val="00"/>
    <w:family w:val="auto"/>
    <w:pitch w:val="default"/>
    <w:sig w:usb0="00000000" w:usb1="00000000" w:usb2="00000000" w:usb3="00000000" w:csb0="80000000" w:csb1="00000000"/>
  </w:font>
  <w:font w:name="Batang">
    <w:altName w:val="Malgun Gothic"/>
    <w:panose1 w:val="02030600000101010101"/>
    <w:charset w:val="81"/>
    <w:family w:val="auto"/>
    <w:pitch w:val="default"/>
    <w:sig w:usb0="00000000" w:usb1="00000000" w:usb2="00000010" w:usb3="00000000" w:csb0="00080000" w:csb1="00000000"/>
  </w:font>
  <w:font w:name="Calibri Light">
    <w:panose1 w:val="020F0302020204030204"/>
    <w:charset w:val="00"/>
    <w:family w:val="swiss"/>
    <w:pitch w:val="default"/>
    <w:sig w:usb0="E4002EFF" w:usb1="C000247B" w:usb2="00000009" w:usb3="00000000" w:csb0="200001FF" w:csb1="00000000"/>
  </w:font>
  <w:font w:name="PMingLiU">
    <w:altName w:val="Microsoft JhengHei UI"/>
    <w:panose1 w:val="02010601000101010101"/>
    <w:charset w:val="88"/>
    <w:family w:val="auto"/>
    <w:pitch w:val="default"/>
    <w:sig w:usb0="00000000" w:usb1="00000000" w:usb2="00000010" w:usb3="00000000" w:csb0="00100000" w:csb1="00000000"/>
  </w:font>
  <w:font w:name="Verdana">
    <w:panose1 w:val="020B0604030504040204"/>
    <w:charset w:val="00"/>
    <w:family w:val="swiss"/>
    <w:pitch w:val="default"/>
    <w:sig w:usb0="A00006FF" w:usb1="4000205B" w:usb2="00000010" w:usb3="00000000" w:csb0="2000019F" w:csb1="00000000"/>
  </w:font>
  <w:font w:name="Intel Clear">
    <w:altName w:val="Segoe Print"/>
    <w:panose1 w:val="00000000000000000000"/>
    <w:charset w:val="CC"/>
    <w:family w:val="swiss"/>
    <w:pitch w:val="default"/>
    <w:sig w:usb0="00000000" w:usb1="00000000" w:usb2="00000028" w:usb3="00000000" w:csb0="0000019F" w:csb1="00000000"/>
  </w:font>
  <w:font w:name="Times-Roman">
    <w:altName w:val="Times New Roman"/>
    <w:panose1 w:val="00000000000000000000"/>
    <w:charset w:val="00"/>
    <w:family w:val="roman"/>
    <w:pitch w:val="default"/>
    <w:sig w:usb0="00000000" w:usb1="00000000" w:usb2="00000000" w:usb3="00000000" w:csb0="00000000" w:csb1="00000000"/>
  </w:font>
  <w:font w:name="v4.2.0">
    <w:altName w:val="Segoe Print"/>
    <w:panose1 w:val="00000000000000000000"/>
    <w:charset w:val="00"/>
    <w:family w:val="auto"/>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Yu Mincho">
    <w:altName w:val="Yu Gothic"/>
    <w:panose1 w:val="00000000000000000000"/>
    <w:charset w:val="80"/>
    <w:family w:val="roman"/>
    <w:pitch w:val="default"/>
    <w:sig w:usb0="00000000" w:usb1="00000000" w:usb2="00000012" w:usb3="00000000" w:csb0="0002009F" w:csb1="00000000"/>
  </w:font>
  <w:font w:name="Microsoft Sans Serif">
    <w:panose1 w:val="020B0604020202020204"/>
    <w:charset w:val="00"/>
    <w:family w:val="swiss"/>
    <w:pitch w:val="default"/>
    <w:sig w:usb0="E5002EFF" w:usb1="C000605B" w:usb2="00000029" w:usb3="00000000" w:csb0="200101FF" w:csb1="20280000"/>
  </w:font>
  <w:font w:name="微软雅黑">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Segoe Print">
    <w:panose1 w:val="02000600000000000000"/>
    <w:charset w:val="00"/>
    <w:family w:val="auto"/>
    <w:pitch w:val="default"/>
    <w:sig w:usb0="0000028F" w:usb1="00000000" w:usb2="00000000" w:usb3="00000000" w:csb0="2000009F" w:csb1="47010000"/>
  </w:font>
  <w:font w:name="Microsoft JhengHei UI">
    <w:panose1 w:val="020B0604030504040204"/>
    <w:charset w:val="88"/>
    <w:family w:val="auto"/>
    <w:pitch w:val="default"/>
    <w:sig w:usb0="000002A7" w:usb1="28CF4400" w:usb2="00000016" w:usb3="00000000" w:csb0="00100009" w:csb1="00000000"/>
  </w:font>
  <w:font w:name="Yu Gothic">
    <w:panose1 w:val="020B04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450D00">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591DD49">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9BF6C0">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E089AFB">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E724BD"/>
    <w:multiLevelType w:val="singleLevel"/>
    <w:tmpl w:val="FFE724BD"/>
    <w:lvl w:ilvl="0" w:tentative="0">
      <w:start w:val="1"/>
      <w:numFmt w:val="bullet"/>
      <w:lvlText w:val="─"/>
      <w:lvlJc w:val="left"/>
      <w:pPr>
        <w:tabs>
          <w:tab w:val="left" w:pos="420"/>
        </w:tabs>
        <w:ind w:left="418" w:hanging="418"/>
      </w:pPr>
      <w:rPr>
        <w:rFonts w:hint="default" w:ascii="Arial" w:hAnsi="Arial" w:cs="Arial"/>
      </w:rPr>
    </w:lvl>
  </w:abstractNum>
  <w:abstractNum w:abstractNumId="1">
    <w:nsid w:val="019F585B"/>
    <w:multiLevelType w:val="multilevel"/>
    <w:tmpl w:val="019F585B"/>
    <w:lvl w:ilvl="0" w:tentative="0">
      <w:start w:val="5"/>
      <w:numFmt w:val="bullet"/>
      <w:pStyle w:val="196"/>
      <w:lvlText w:val="-"/>
      <w:lvlJc w:val="left"/>
      <w:pPr>
        <w:tabs>
          <w:tab w:val="left" w:pos="644"/>
        </w:tabs>
        <w:ind w:left="644" w:hanging="360"/>
      </w:pPr>
      <w:rPr>
        <w:rFonts w:hint="default" w:ascii="Times New Roman" w:hAnsi="Times New Roman" w:eastAsia="Times New Roman" w:cs="Times New Roman"/>
      </w:rPr>
    </w:lvl>
    <w:lvl w:ilvl="1" w:tentative="0">
      <w:start w:val="1"/>
      <w:numFmt w:val="bullet"/>
      <w:lvlText w:val="o"/>
      <w:lvlJc w:val="left"/>
      <w:pPr>
        <w:tabs>
          <w:tab w:val="left" w:pos="1364"/>
        </w:tabs>
        <w:ind w:left="1364" w:hanging="360"/>
      </w:pPr>
      <w:rPr>
        <w:rFonts w:hint="default" w:ascii="Courier New" w:hAnsi="Courier New" w:cs="Courier New"/>
      </w:rPr>
    </w:lvl>
    <w:lvl w:ilvl="2" w:tentative="0">
      <w:start w:val="1"/>
      <w:numFmt w:val="bullet"/>
      <w:lvlText w:val=""/>
      <w:lvlJc w:val="left"/>
      <w:pPr>
        <w:tabs>
          <w:tab w:val="left" w:pos="2084"/>
        </w:tabs>
        <w:ind w:left="2084" w:hanging="360"/>
      </w:pPr>
      <w:rPr>
        <w:rFonts w:hint="default" w:ascii="Wingdings" w:hAnsi="Wingdings"/>
      </w:rPr>
    </w:lvl>
    <w:lvl w:ilvl="3" w:tentative="0">
      <w:start w:val="1"/>
      <w:numFmt w:val="bullet"/>
      <w:lvlText w:val=""/>
      <w:lvlJc w:val="left"/>
      <w:pPr>
        <w:tabs>
          <w:tab w:val="left" w:pos="2804"/>
        </w:tabs>
        <w:ind w:left="2804" w:hanging="360"/>
      </w:pPr>
      <w:rPr>
        <w:rFonts w:hint="default" w:ascii="Symbol" w:hAnsi="Symbol"/>
      </w:rPr>
    </w:lvl>
    <w:lvl w:ilvl="4" w:tentative="0">
      <w:start w:val="1"/>
      <w:numFmt w:val="bullet"/>
      <w:lvlText w:val="o"/>
      <w:lvlJc w:val="left"/>
      <w:pPr>
        <w:tabs>
          <w:tab w:val="left" w:pos="3524"/>
        </w:tabs>
        <w:ind w:left="3524" w:hanging="360"/>
      </w:pPr>
      <w:rPr>
        <w:rFonts w:hint="default" w:ascii="Courier New" w:hAnsi="Courier New" w:cs="Courier New"/>
      </w:rPr>
    </w:lvl>
    <w:lvl w:ilvl="5" w:tentative="0">
      <w:start w:val="1"/>
      <w:numFmt w:val="bullet"/>
      <w:lvlText w:val=""/>
      <w:lvlJc w:val="left"/>
      <w:pPr>
        <w:tabs>
          <w:tab w:val="left" w:pos="4244"/>
        </w:tabs>
        <w:ind w:left="4244" w:hanging="360"/>
      </w:pPr>
      <w:rPr>
        <w:rFonts w:hint="default" w:ascii="Wingdings" w:hAnsi="Wingdings"/>
      </w:rPr>
    </w:lvl>
    <w:lvl w:ilvl="6" w:tentative="0">
      <w:start w:val="1"/>
      <w:numFmt w:val="bullet"/>
      <w:lvlText w:val=""/>
      <w:lvlJc w:val="left"/>
      <w:pPr>
        <w:tabs>
          <w:tab w:val="left" w:pos="4964"/>
        </w:tabs>
        <w:ind w:left="4964" w:hanging="360"/>
      </w:pPr>
      <w:rPr>
        <w:rFonts w:hint="default" w:ascii="Symbol" w:hAnsi="Symbol"/>
      </w:rPr>
    </w:lvl>
    <w:lvl w:ilvl="7" w:tentative="0">
      <w:start w:val="1"/>
      <w:numFmt w:val="bullet"/>
      <w:lvlText w:val="o"/>
      <w:lvlJc w:val="left"/>
      <w:pPr>
        <w:tabs>
          <w:tab w:val="left" w:pos="5684"/>
        </w:tabs>
        <w:ind w:left="5684" w:hanging="360"/>
      </w:pPr>
      <w:rPr>
        <w:rFonts w:hint="default" w:ascii="Courier New" w:hAnsi="Courier New" w:cs="Courier New"/>
      </w:rPr>
    </w:lvl>
    <w:lvl w:ilvl="8" w:tentative="0">
      <w:start w:val="1"/>
      <w:numFmt w:val="bullet"/>
      <w:lvlText w:val=""/>
      <w:lvlJc w:val="left"/>
      <w:pPr>
        <w:tabs>
          <w:tab w:val="left" w:pos="6404"/>
        </w:tabs>
        <w:ind w:left="6404" w:hanging="360"/>
      </w:pPr>
      <w:rPr>
        <w:rFonts w:hint="default" w:ascii="Wingdings" w:hAnsi="Wingdings"/>
      </w:rPr>
    </w:lvl>
  </w:abstractNum>
  <w:abstractNum w:abstractNumId="2">
    <w:nsid w:val="10C15FE7"/>
    <w:multiLevelType w:val="multilevel"/>
    <w:tmpl w:val="10C15FE7"/>
    <w:lvl w:ilvl="0" w:tentative="0">
      <w:start w:val="1"/>
      <w:numFmt w:val="bullet"/>
      <w:pStyle w:val="1860"/>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14EF3E1A"/>
    <w:multiLevelType w:val="multilevel"/>
    <w:tmpl w:val="14EF3E1A"/>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5">
    <w:nsid w:val="29F978E9"/>
    <w:multiLevelType w:val="multilevel"/>
    <w:tmpl w:val="29F978E9"/>
    <w:lvl w:ilvl="0" w:tentative="0">
      <w:start w:val="1"/>
      <w:numFmt w:val="bullet"/>
      <w:pStyle w:val="17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6">
    <w:nsid w:val="2CC7125C"/>
    <w:multiLevelType w:val="singleLevel"/>
    <w:tmpl w:val="2CC7125C"/>
    <w:lvl w:ilvl="0" w:tentative="0">
      <w:start w:val="1"/>
      <w:numFmt w:val="bullet"/>
      <w:pStyle w:val="181"/>
      <w:lvlText w:val=""/>
      <w:lvlJc w:val="left"/>
      <w:pPr>
        <w:tabs>
          <w:tab w:val="left" w:pos="360"/>
        </w:tabs>
        <w:ind w:left="360" w:hanging="360"/>
      </w:pPr>
      <w:rPr>
        <w:rFonts w:hint="default" w:ascii="Symbol" w:hAnsi="Symbol"/>
      </w:rPr>
    </w:lvl>
  </w:abstractNum>
  <w:abstractNum w:abstractNumId="7">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8">
    <w:nsid w:val="35C80964"/>
    <w:multiLevelType w:val="multilevel"/>
    <w:tmpl w:val="35C80964"/>
    <w:lvl w:ilvl="0" w:tentative="0">
      <w:start w:val="1"/>
      <w:numFmt w:val="decimal"/>
      <w:pStyle w:val="1861"/>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9">
    <w:nsid w:val="417F6AFB"/>
    <w:multiLevelType w:val="multilevel"/>
    <w:tmpl w:val="417F6AFB"/>
    <w:lvl w:ilvl="0" w:tentative="0">
      <w:start w:val="1"/>
      <w:numFmt w:val="bullet"/>
      <w:pStyle w:val="2323"/>
      <w:lvlText w:val="●"/>
      <w:lvlJc w:val="left"/>
      <w:pPr>
        <w:ind w:left="284" w:hanging="284"/>
      </w:pPr>
      <w:rPr>
        <w:rFonts w:hint="default" w:ascii="Times New Roman" w:hAnsi="Times New Roman" w:cs="Times New Roman"/>
        <w:color w:val="auto"/>
        <w:sz w:val="22"/>
      </w:rPr>
    </w:lvl>
    <w:lvl w:ilvl="1" w:tentative="0">
      <w:start w:val="1"/>
      <w:numFmt w:val="bullet"/>
      <w:lvlText w:val="○"/>
      <w:lvlJc w:val="left"/>
      <w:pPr>
        <w:ind w:left="567" w:hanging="283"/>
      </w:pPr>
      <w:rPr>
        <w:rFonts w:hint="default" w:ascii="Times New Roman" w:hAnsi="Times New Roman" w:cs="Times New Roman"/>
        <w:color w:val="auto"/>
        <w:sz w:val="22"/>
      </w:rPr>
    </w:lvl>
    <w:lvl w:ilvl="2" w:tentative="0">
      <w:start w:val="1"/>
      <w:numFmt w:val="bullet"/>
      <w:lvlText w:val="♦"/>
      <w:lvlJc w:val="left"/>
      <w:pPr>
        <w:ind w:left="851" w:hanging="284"/>
      </w:pPr>
      <w:rPr>
        <w:rFonts w:hint="default" w:ascii="Times New Roman" w:hAnsi="Times New Roman" w:cs="Times New Roman"/>
        <w:color w:val="auto"/>
        <w:sz w:val="22"/>
      </w:rPr>
    </w:lvl>
    <w:lvl w:ilvl="3" w:tentative="0">
      <w:start w:val="1"/>
      <w:numFmt w:val="bullet"/>
      <w:lvlText w:val="□"/>
      <w:lvlJc w:val="left"/>
      <w:pPr>
        <w:ind w:left="1134" w:hanging="283"/>
      </w:pPr>
      <w:rPr>
        <w:rFonts w:hint="default" w:ascii="Times New Roman" w:hAnsi="Times New Roman" w:cs="Times New Roman"/>
        <w:color w:val="auto"/>
      </w:rPr>
    </w:lvl>
    <w:lvl w:ilvl="4" w:tentative="0">
      <w:start w:val="1"/>
      <w:numFmt w:val="bullet"/>
      <w:lvlText w:val="▪"/>
      <w:lvlJc w:val="left"/>
      <w:pPr>
        <w:ind w:left="1418" w:hanging="284"/>
      </w:pPr>
      <w:rPr>
        <w:rFonts w:hint="default" w:ascii="Times New Roman" w:hAnsi="Times New Roman" w:cs="Times New Roman"/>
        <w:color w:val="auto"/>
      </w:rPr>
    </w:lvl>
    <w:lvl w:ilvl="5" w:tentative="0">
      <w:start w:val="1"/>
      <w:numFmt w:val="lowerRoman"/>
      <w:lvlText w:val="(%6)"/>
      <w:lvlJc w:val="left"/>
      <w:pPr>
        <w:ind w:left="2160" w:hanging="360"/>
      </w:pPr>
      <w:rPr>
        <w:rFonts w:hint="default"/>
      </w:rPr>
    </w:lvl>
    <w:lvl w:ilvl="6" w:tentative="0">
      <w:start w:val="1"/>
      <w:numFmt w:val="decimal"/>
      <w:lvlText w:val="%7."/>
      <w:lvlJc w:val="left"/>
      <w:pPr>
        <w:ind w:left="2520" w:hanging="360"/>
      </w:pPr>
      <w:rPr>
        <w:rFonts w:hint="default"/>
      </w:rPr>
    </w:lvl>
    <w:lvl w:ilvl="7" w:tentative="0">
      <w:start w:val="1"/>
      <w:numFmt w:val="lowerLetter"/>
      <w:lvlText w:val="%8."/>
      <w:lvlJc w:val="left"/>
      <w:pPr>
        <w:ind w:left="2880" w:hanging="360"/>
      </w:pPr>
      <w:rPr>
        <w:rFonts w:hint="default"/>
      </w:rPr>
    </w:lvl>
    <w:lvl w:ilvl="8" w:tentative="0">
      <w:start w:val="1"/>
      <w:numFmt w:val="lowerRoman"/>
      <w:lvlText w:val="%9."/>
      <w:lvlJc w:val="left"/>
      <w:pPr>
        <w:ind w:left="3240" w:hanging="360"/>
      </w:pPr>
      <w:rPr>
        <w:rFonts w:hint="default"/>
      </w:rPr>
    </w:lvl>
  </w:abstractNum>
  <w:abstractNum w:abstractNumId="10">
    <w:nsid w:val="5101505E"/>
    <w:multiLevelType w:val="multilevel"/>
    <w:tmpl w:val="5101505E"/>
    <w:lvl w:ilvl="0" w:tentative="0">
      <w:start w:val="1"/>
      <w:numFmt w:val="decimal"/>
      <w:pStyle w:val="602"/>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11">
    <w:nsid w:val="52583797"/>
    <w:multiLevelType w:val="multilevel"/>
    <w:tmpl w:val="52583797"/>
    <w:lvl w:ilvl="0" w:tentative="0">
      <w:start w:val="1"/>
      <w:numFmt w:val="decimal"/>
      <w:lvlText w:val="%1."/>
      <w:lvlJc w:val="left"/>
      <w:pPr>
        <w:ind w:left="460" w:hanging="360"/>
      </w:pPr>
      <w:rPr>
        <w:rFonts w:hint="default"/>
      </w:rPr>
    </w:lvl>
    <w:lvl w:ilvl="1" w:tentative="0">
      <w:start w:val="1"/>
      <w:numFmt w:val="lowerLetter"/>
      <w:lvlText w:val="%2)"/>
      <w:lvlJc w:val="left"/>
      <w:pPr>
        <w:ind w:left="940" w:hanging="420"/>
      </w:pPr>
    </w:lvl>
    <w:lvl w:ilvl="2" w:tentative="0">
      <w:start w:val="1"/>
      <w:numFmt w:val="lowerRoman"/>
      <w:lvlText w:val="%3."/>
      <w:lvlJc w:val="right"/>
      <w:pPr>
        <w:ind w:left="1360" w:hanging="420"/>
      </w:pPr>
    </w:lvl>
    <w:lvl w:ilvl="3" w:tentative="0">
      <w:start w:val="1"/>
      <w:numFmt w:val="decimal"/>
      <w:lvlText w:val="%4."/>
      <w:lvlJc w:val="left"/>
      <w:pPr>
        <w:ind w:left="1780" w:hanging="420"/>
      </w:pPr>
    </w:lvl>
    <w:lvl w:ilvl="4" w:tentative="0">
      <w:start w:val="1"/>
      <w:numFmt w:val="lowerLetter"/>
      <w:lvlText w:val="%5)"/>
      <w:lvlJc w:val="left"/>
      <w:pPr>
        <w:ind w:left="2200" w:hanging="420"/>
      </w:pPr>
    </w:lvl>
    <w:lvl w:ilvl="5" w:tentative="0">
      <w:start w:val="1"/>
      <w:numFmt w:val="lowerRoman"/>
      <w:lvlText w:val="%6."/>
      <w:lvlJc w:val="right"/>
      <w:pPr>
        <w:ind w:left="2620" w:hanging="420"/>
      </w:pPr>
    </w:lvl>
    <w:lvl w:ilvl="6" w:tentative="0">
      <w:start w:val="1"/>
      <w:numFmt w:val="decimal"/>
      <w:lvlText w:val="%7."/>
      <w:lvlJc w:val="left"/>
      <w:pPr>
        <w:ind w:left="3040" w:hanging="420"/>
      </w:pPr>
    </w:lvl>
    <w:lvl w:ilvl="7" w:tentative="0">
      <w:start w:val="1"/>
      <w:numFmt w:val="lowerLetter"/>
      <w:lvlText w:val="%8)"/>
      <w:lvlJc w:val="left"/>
      <w:pPr>
        <w:ind w:left="3460" w:hanging="420"/>
      </w:pPr>
    </w:lvl>
    <w:lvl w:ilvl="8" w:tentative="0">
      <w:start w:val="1"/>
      <w:numFmt w:val="lowerRoman"/>
      <w:lvlText w:val="%9."/>
      <w:lvlJc w:val="right"/>
      <w:pPr>
        <w:ind w:left="3880" w:hanging="420"/>
      </w:pPr>
    </w:lvl>
  </w:abstractNum>
  <w:abstractNum w:abstractNumId="12">
    <w:nsid w:val="66410815"/>
    <w:multiLevelType w:val="multilevel"/>
    <w:tmpl w:val="66410815"/>
    <w:lvl w:ilvl="0" w:tentative="0">
      <w:start w:val="10"/>
      <w:numFmt w:val="bullet"/>
      <w:lvlText w:val="-"/>
      <w:lvlJc w:val="left"/>
      <w:pPr>
        <w:ind w:left="644" w:hanging="360"/>
      </w:pPr>
      <w:rPr>
        <w:rFonts w:hint="default" w:ascii="Times New Roman" w:hAnsi="Times New Roman" w:eastAsia="Times New Roman" w:cs="Times New Roman"/>
      </w:rPr>
    </w:lvl>
    <w:lvl w:ilvl="1" w:tentative="0">
      <w:start w:val="1"/>
      <w:numFmt w:val="bullet"/>
      <w:lvlText w:val="o"/>
      <w:lvlJc w:val="left"/>
      <w:pPr>
        <w:ind w:left="1364" w:hanging="360"/>
      </w:pPr>
      <w:rPr>
        <w:rFonts w:hint="default" w:ascii="Courier New" w:hAnsi="Courier New" w:cs="Courier New"/>
      </w:rPr>
    </w:lvl>
    <w:lvl w:ilvl="2" w:tentative="0">
      <w:start w:val="1"/>
      <w:numFmt w:val="bullet"/>
      <w:lvlText w:val=""/>
      <w:lvlJc w:val="left"/>
      <w:pPr>
        <w:ind w:left="2084" w:hanging="360"/>
      </w:pPr>
      <w:rPr>
        <w:rFonts w:hint="default" w:ascii="Wingdings" w:hAnsi="Wingdings"/>
      </w:rPr>
    </w:lvl>
    <w:lvl w:ilvl="3" w:tentative="0">
      <w:start w:val="1"/>
      <w:numFmt w:val="bullet"/>
      <w:lvlText w:val=""/>
      <w:lvlJc w:val="left"/>
      <w:pPr>
        <w:ind w:left="2804" w:hanging="360"/>
      </w:pPr>
      <w:rPr>
        <w:rFonts w:hint="default" w:ascii="Symbol" w:hAnsi="Symbol"/>
      </w:rPr>
    </w:lvl>
    <w:lvl w:ilvl="4" w:tentative="0">
      <w:start w:val="1"/>
      <w:numFmt w:val="bullet"/>
      <w:lvlText w:val="o"/>
      <w:lvlJc w:val="left"/>
      <w:pPr>
        <w:ind w:left="3524" w:hanging="360"/>
      </w:pPr>
      <w:rPr>
        <w:rFonts w:hint="default" w:ascii="Courier New" w:hAnsi="Courier New" w:cs="Courier New"/>
      </w:rPr>
    </w:lvl>
    <w:lvl w:ilvl="5" w:tentative="0">
      <w:start w:val="1"/>
      <w:numFmt w:val="bullet"/>
      <w:lvlText w:val=""/>
      <w:lvlJc w:val="left"/>
      <w:pPr>
        <w:ind w:left="4244" w:hanging="360"/>
      </w:pPr>
      <w:rPr>
        <w:rFonts w:hint="default" w:ascii="Wingdings" w:hAnsi="Wingdings"/>
      </w:rPr>
    </w:lvl>
    <w:lvl w:ilvl="6" w:tentative="0">
      <w:start w:val="1"/>
      <w:numFmt w:val="bullet"/>
      <w:lvlText w:val=""/>
      <w:lvlJc w:val="left"/>
      <w:pPr>
        <w:ind w:left="4964" w:hanging="360"/>
      </w:pPr>
      <w:rPr>
        <w:rFonts w:hint="default" w:ascii="Symbol" w:hAnsi="Symbol"/>
      </w:rPr>
    </w:lvl>
    <w:lvl w:ilvl="7" w:tentative="0">
      <w:start w:val="1"/>
      <w:numFmt w:val="bullet"/>
      <w:lvlText w:val="o"/>
      <w:lvlJc w:val="left"/>
      <w:pPr>
        <w:ind w:left="5684" w:hanging="360"/>
      </w:pPr>
      <w:rPr>
        <w:rFonts w:hint="default" w:ascii="Courier New" w:hAnsi="Courier New" w:cs="Courier New"/>
      </w:rPr>
    </w:lvl>
    <w:lvl w:ilvl="8" w:tentative="0">
      <w:start w:val="1"/>
      <w:numFmt w:val="bullet"/>
      <w:lvlText w:val=""/>
      <w:lvlJc w:val="left"/>
      <w:pPr>
        <w:ind w:left="6404" w:hanging="360"/>
      </w:pPr>
      <w:rPr>
        <w:rFonts w:hint="default" w:ascii="Wingdings" w:hAnsi="Wingdings"/>
      </w:rPr>
    </w:lvl>
  </w:abstractNum>
  <w:abstractNum w:abstractNumId="13">
    <w:nsid w:val="6F1D6A21"/>
    <w:multiLevelType w:val="singleLevel"/>
    <w:tmpl w:val="6F1D6A21"/>
    <w:lvl w:ilvl="0" w:tentative="0">
      <w:start w:val="1"/>
      <w:numFmt w:val="decimal"/>
      <w:pStyle w:val="168"/>
      <w:lvlText w:val="[%1]"/>
      <w:lvlJc w:val="left"/>
      <w:pPr>
        <w:tabs>
          <w:tab w:val="left" w:pos="360"/>
        </w:tabs>
        <w:ind w:left="360" w:hanging="360"/>
      </w:pPr>
      <w:rPr>
        <w:rFonts w:hint="default" w:ascii="Times New Roman" w:hAnsi="Times New Roman"/>
        <w:sz w:val="18"/>
      </w:rPr>
    </w:lvl>
  </w:abstractNum>
  <w:abstractNum w:abstractNumId="14">
    <w:nsid w:val="70146DC0"/>
    <w:multiLevelType w:val="multilevel"/>
    <w:tmpl w:val="70146DC0"/>
    <w:lvl w:ilvl="0" w:tentative="0">
      <w:start w:val="1"/>
      <w:numFmt w:val="bullet"/>
      <w:pStyle w:val="2321"/>
      <w:lvlText w:val=""/>
      <w:lvlJc w:val="left"/>
      <w:pPr>
        <w:tabs>
          <w:tab w:val="left" w:pos="927"/>
        </w:tabs>
        <w:ind w:left="927" w:hanging="360"/>
      </w:pPr>
      <w:rPr>
        <w:rFonts w:hint="default" w:ascii="Symbol" w:hAnsi="Symbol"/>
        <w:b/>
        <w:i w:val="0"/>
        <w:color w:val="auto"/>
        <w:sz w:val="22"/>
      </w:rPr>
    </w:lvl>
    <w:lvl w:ilvl="1" w:tentative="0">
      <w:start w:val="1"/>
      <w:numFmt w:val="bullet"/>
      <w:lvlText w:val="o"/>
      <w:lvlJc w:val="left"/>
      <w:pPr>
        <w:tabs>
          <w:tab w:val="left" w:pos="748"/>
        </w:tabs>
        <w:ind w:left="748" w:hanging="360"/>
      </w:pPr>
      <w:rPr>
        <w:rFonts w:hint="default" w:ascii="Courier New" w:hAnsi="Courier New" w:cs="Courier New"/>
      </w:rPr>
    </w:lvl>
    <w:lvl w:ilvl="2" w:tentative="0">
      <w:start w:val="1"/>
      <w:numFmt w:val="bullet"/>
      <w:lvlText w:val=""/>
      <w:lvlJc w:val="left"/>
      <w:pPr>
        <w:tabs>
          <w:tab w:val="left" w:pos="1468"/>
        </w:tabs>
        <w:ind w:left="1468" w:hanging="360"/>
      </w:pPr>
      <w:rPr>
        <w:rFonts w:hint="default" w:ascii="Wingdings" w:hAnsi="Wingdings"/>
      </w:rPr>
    </w:lvl>
    <w:lvl w:ilvl="3" w:tentative="0">
      <w:start w:val="1"/>
      <w:numFmt w:val="bullet"/>
      <w:lvlText w:val=""/>
      <w:lvlJc w:val="left"/>
      <w:pPr>
        <w:tabs>
          <w:tab w:val="left" w:pos="2188"/>
        </w:tabs>
        <w:ind w:left="2188" w:hanging="360"/>
      </w:pPr>
      <w:rPr>
        <w:rFonts w:hint="default" w:ascii="Symbol" w:hAnsi="Symbol"/>
      </w:rPr>
    </w:lvl>
    <w:lvl w:ilvl="4" w:tentative="0">
      <w:start w:val="1"/>
      <w:numFmt w:val="bullet"/>
      <w:lvlText w:val="o"/>
      <w:lvlJc w:val="left"/>
      <w:pPr>
        <w:tabs>
          <w:tab w:val="left" w:pos="2908"/>
        </w:tabs>
        <w:ind w:left="2908" w:hanging="360"/>
      </w:pPr>
      <w:rPr>
        <w:rFonts w:hint="default" w:ascii="Courier New" w:hAnsi="Courier New" w:cs="Courier New"/>
      </w:rPr>
    </w:lvl>
    <w:lvl w:ilvl="5" w:tentative="0">
      <w:start w:val="1"/>
      <w:numFmt w:val="bullet"/>
      <w:lvlText w:val=""/>
      <w:lvlJc w:val="left"/>
      <w:pPr>
        <w:tabs>
          <w:tab w:val="left" w:pos="3628"/>
        </w:tabs>
        <w:ind w:left="3628" w:hanging="360"/>
      </w:pPr>
      <w:rPr>
        <w:rFonts w:hint="default" w:ascii="Wingdings" w:hAnsi="Wingdings"/>
      </w:rPr>
    </w:lvl>
    <w:lvl w:ilvl="6" w:tentative="0">
      <w:start w:val="1"/>
      <w:numFmt w:val="bullet"/>
      <w:lvlText w:val=""/>
      <w:lvlJc w:val="left"/>
      <w:pPr>
        <w:tabs>
          <w:tab w:val="left" w:pos="4348"/>
        </w:tabs>
        <w:ind w:left="4348" w:hanging="360"/>
      </w:pPr>
      <w:rPr>
        <w:rFonts w:hint="default" w:ascii="Symbol" w:hAnsi="Symbol"/>
      </w:rPr>
    </w:lvl>
    <w:lvl w:ilvl="7" w:tentative="0">
      <w:start w:val="1"/>
      <w:numFmt w:val="bullet"/>
      <w:lvlText w:val="o"/>
      <w:lvlJc w:val="left"/>
      <w:pPr>
        <w:tabs>
          <w:tab w:val="left" w:pos="5068"/>
        </w:tabs>
        <w:ind w:left="5068" w:hanging="360"/>
      </w:pPr>
      <w:rPr>
        <w:rFonts w:hint="default" w:ascii="Courier New" w:hAnsi="Courier New" w:cs="Courier New"/>
      </w:rPr>
    </w:lvl>
    <w:lvl w:ilvl="8" w:tentative="0">
      <w:start w:val="1"/>
      <w:numFmt w:val="bullet"/>
      <w:lvlText w:val=""/>
      <w:lvlJc w:val="left"/>
      <w:pPr>
        <w:tabs>
          <w:tab w:val="left" w:pos="5788"/>
        </w:tabs>
        <w:ind w:left="5788" w:hanging="360"/>
      </w:pPr>
      <w:rPr>
        <w:rFonts w:hint="default" w:ascii="Wingdings" w:hAnsi="Wingdings"/>
      </w:rPr>
    </w:lvl>
  </w:abstractNum>
  <w:abstractNum w:abstractNumId="15">
    <w:nsid w:val="70BD643C"/>
    <w:multiLevelType w:val="multilevel"/>
    <w:tmpl w:val="70BD643C"/>
    <w:lvl w:ilvl="0" w:tentative="0">
      <w:start w:val="1"/>
      <w:numFmt w:val="bullet"/>
      <w:pStyle w:val="1862"/>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6">
    <w:nsid w:val="79156C54"/>
    <w:multiLevelType w:val="multilevel"/>
    <w:tmpl w:val="79156C54"/>
    <w:lvl w:ilvl="0" w:tentative="0">
      <w:start w:val="1"/>
      <w:numFmt w:val="bullet"/>
      <w:pStyle w:val="1859"/>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7">
    <w:nsid w:val="792F5895"/>
    <w:multiLevelType w:val="multilevel"/>
    <w:tmpl w:val="792F5895"/>
    <w:lvl w:ilvl="0" w:tentative="0">
      <w:start w:val="1"/>
      <w:numFmt w:val="bullet"/>
      <w:pStyle w:val="1863"/>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8">
    <w:nsid w:val="7BC330F5"/>
    <w:multiLevelType w:val="multilevel"/>
    <w:tmpl w:val="7BC330F5"/>
    <w:lvl w:ilvl="0" w:tentative="0">
      <w:start w:val="1"/>
      <w:numFmt w:val="bullet"/>
      <w:pStyle w:val="170"/>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3"/>
  </w:num>
  <w:num w:numId="2">
    <w:abstractNumId w:val="7"/>
  </w:num>
  <w:num w:numId="3">
    <w:abstractNumId w:val="13"/>
  </w:num>
  <w:num w:numId="4">
    <w:abstractNumId w:val="18"/>
  </w:num>
  <w:num w:numId="5">
    <w:abstractNumId w:val="5"/>
  </w:num>
  <w:num w:numId="6">
    <w:abstractNumId w:val="6"/>
  </w:num>
  <w:num w:numId="7">
    <w:abstractNumId w:val="1"/>
  </w:num>
  <w:num w:numId="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6"/>
  </w:num>
  <w:num w:numId="10">
    <w:abstractNumId w:val="2"/>
  </w:num>
  <w:num w:numId="1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5"/>
  </w:num>
  <w:num w:numId="13">
    <w:abstractNumId w:val="17"/>
  </w:num>
  <w:num w:numId="14">
    <w:abstractNumId w:val="14"/>
  </w:num>
  <w:num w:numId="15">
    <w:abstractNumId w:val="9"/>
  </w:num>
  <w:num w:numId="16">
    <w:abstractNumId w:val="11"/>
  </w:num>
  <w:num w:numId="17">
    <w:abstractNumId w:val="4"/>
  </w:num>
  <w:num w:numId="18">
    <w:abstractNumId w:val="0"/>
  </w:num>
  <w:num w:numId="19">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Iana Siomina">
    <w15:presenceInfo w15:providerId="None" w15:userId="Iana Siomina"/>
  </w15:person>
  <w15:person w15:author="Deep [E///]">
    <w15:presenceInfo w15:providerId="None" w15:userId="Deep [E///]"/>
  </w15:person>
  <w15:person w15:author="CATT">
    <w15:presenceInfo w15:providerId="None" w15:userId="CAT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jNhYmMzYTllYmJhOTA5MThiNTlhZmYwZGMxYWJkN2EifQ=="/>
  </w:docVars>
  <w:rsids>
    <w:rsidRoot w:val="00022E4A"/>
    <w:rsid w:val="00001572"/>
    <w:rsid w:val="00002ABF"/>
    <w:rsid w:val="00003108"/>
    <w:rsid w:val="000045A6"/>
    <w:rsid w:val="00004D4B"/>
    <w:rsid w:val="00005D05"/>
    <w:rsid w:val="00006B72"/>
    <w:rsid w:val="00006F21"/>
    <w:rsid w:val="00007643"/>
    <w:rsid w:val="00007EBC"/>
    <w:rsid w:val="00010A76"/>
    <w:rsid w:val="00012701"/>
    <w:rsid w:val="00020A02"/>
    <w:rsid w:val="00021B30"/>
    <w:rsid w:val="00021BBD"/>
    <w:rsid w:val="00022E4A"/>
    <w:rsid w:val="00023371"/>
    <w:rsid w:val="00024C0A"/>
    <w:rsid w:val="00027688"/>
    <w:rsid w:val="00031C83"/>
    <w:rsid w:val="00032EF0"/>
    <w:rsid w:val="00033AF6"/>
    <w:rsid w:val="00033C90"/>
    <w:rsid w:val="00033F52"/>
    <w:rsid w:val="00037F4E"/>
    <w:rsid w:val="000407A1"/>
    <w:rsid w:val="0004328A"/>
    <w:rsid w:val="00044AF2"/>
    <w:rsid w:val="000451C6"/>
    <w:rsid w:val="00050CE4"/>
    <w:rsid w:val="00051B9A"/>
    <w:rsid w:val="0005452B"/>
    <w:rsid w:val="00055D40"/>
    <w:rsid w:val="00061760"/>
    <w:rsid w:val="00061E8D"/>
    <w:rsid w:val="000650C5"/>
    <w:rsid w:val="000653B0"/>
    <w:rsid w:val="00070831"/>
    <w:rsid w:val="00070E09"/>
    <w:rsid w:val="000715E2"/>
    <w:rsid w:val="00072608"/>
    <w:rsid w:val="0007375D"/>
    <w:rsid w:val="00073913"/>
    <w:rsid w:val="00074223"/>
    <w:rsid w:val="000750C4"/>
    <w:rsid w:val="00075ADC"/>
    <w:rsid w:val="000767AA"/>
    <w:rsid w:val="000767B5"/>
    <w:rsid w:val="00077F9F"/>
    <w:rsid w:val="00080877"/>
    <w:rsid w:val="000821DE"/>
    <w:rsid w:val="000825F4"/>
    <w:rsid w:val="0008352F"/>
    <w:rsid w:val="00086356"/>
    <w:rsid w:val="00086462"/>
    <w:rsid w:val="0008784D"/>
    <w:rsid w:val="00087D79"/>
    <w:rsid w:val="00090B1E"/>
    <w:rsid w:val="0009144F"/>
    <w:rsid w:val="000928C8"/>
    <w:rsid w:val="00092B38"/>
    <w:rsid w:val="00092F52"/>
    <w:rsid w:val="00094522"/>
    <w:rsid w:val="000963DC"/>
    <w:rsid w:val="000A10B0"/>
    <w:rsid w:val="000A2AD6"/>
    <w:rsid w:val="000A5892"/>
    <w:rsid w:val="000A5EA6"/>
    <w:rsid w:val="000A6394"/>
    <w:rsid w:val="000A72F0"/>
    <w:rsid w:val="000A76BD"/>
    <w:rsid w:val="000B0317"/>
    <w:rsid w:val="000B480F"/>
    <w:rsid w:val="000B6F52"/>
    <w:rsid w:val="000B7FED"/>
    <w:rsid w:val="000C038A"/>
    <w:rsid w:val="000C272C"/>
    <w:rsid w:val="000C273E"/>
    <w:rsid w:val="000C2EEB"/>
    <w:rsid w:val="000C4D19"/>
    <w:rsid w:val="000C5D31"/>
    <w:rsid w:val="000C6598"/>
    <w:rsid w:val="000C7C2A"/>
    <w:rsid w:val="000D0803"/>
    <w:rsid w:val="000D0AFE"/>
    <w:rsid w:val="000D2FC7"/>
    <w:rsid w:val="000D3227"/>
    <w:rsid w:val="000D44B3"/>
    <w:rsid w:val="000D6F5D"/>
    <w:rsid w:val="000D7238"/>
    <w:rsid w:val="000E0537"/>
    <w:rsid w:val="000E1659"/>
    <w:rsid w:val="000E296D"/>
    <w:rsid w:val="000E297A"/>
    <w:rsid w:val="000E3198"/>
    <w:rsid w:val="000E34E9"/>
    <w:rsid w:val="000E397A"/>
    <w:rsid w:val="000E53B5"/>
    <w:rsid w:val="000E6FF0"/>
    <w:rsid w:val="000E7B35"/>
    <w:rsid w:val="000F0AA2"/>
    <w:rsid w:val="000F194C"/>
    <w:rsid w:val="000F3AEA"/>
    <w:rsid w:val="000F491D"/>
    <w:rsid w:val="000F6168"/>
    <w:rsid w:val="000F6B6A"/>
    <w:rsid w:val="0010262F"/>
    <w:rsid w:val="00103A9F"/>
    <w:rsid w:val="00112851"/>
    <w:rsid w:val="001159D6"/>
    <w:rsid w:val="00115B04"/>
    <w:rsid w:val="0011637B"/>
    <w:rsid w:val="0011739F"/>
    <w:rsid w:val="00124783"/>
    <w:rsid w:val="001248B1"/>
    <w:rsid w:val="001249A5"/>
    <w:rsid w:val="001249C4"/>
    <w:rsid w:val="001317F6"/>
    <w:rsid w:val="001361BA"/>
    <w:rsid w:val="0013668A"/>
    <w:rsid w:val="00140B02"/>
    <w:rsid w:val="00140C68"/>
    <w:rsid w:val="001426CF"/>
    <w:rsid w:val="00145D43"/>
    <w:rsid w:val="00150F2B"/>
    <w:rsid w:val="00155714"/>
    <w:rsid w:val="00157E6E"/>
    <w:rsid w:val="0016322D"/>
    <w:rsid w:val="00167447"/>
    <w:rsid w:val="0017065E"/>
    <w:rsid w:val="00170792"/>
    <w:rsid w:val="00170A3D"/>
    <w:rsid w:val="00170E99"/>
    <w:rsid w:val="00171325"/>
    <w:rsid w:val="00172B68"/>
    <w:rsid w:val="00173294"/>
    <w:rsid w:val="00173527"/>
    <w:rsid w:val="00173EE2"/>
    <w:rsid w:val="0017507F"/>
    <w:rsid w:val="0017546F"/>
    <w:rsid w:val="0017625E"/>
    <w:rsid w:val="00176AAC"/>
    <w:rsid w:val="00180D7C"/>
    <w:rsid w:val="00181019"/>
    <w:rsid w:val="00184A06"/>
    <w:rsid w:val="001918B6"/>
    <w:rsid w:val="00192C46"/>
    <w:rsid w:val="001935D5"/>
    <w:rsid w:val="001954B7"/>
    <w:rsid w:val="001A08B3"/>
    <w:rsid w:val="001A1413"/>
    <w:rsid w:val="001A14A3"/>
    <w:rsid w:val="001A1B8E"/>
    <w:rsid w:val="001A24F4"/>
    <w:rsid w:val="001A4EAE"/>
    <w:rsid w:val="001A5514"/>
    <w:rsid w:val="001A73DD"/>
    <w:rsid w:val="001A760E"/>
    <w:rsid w:val="001A7A61"/>
    <w:rsid w:val="001A7B60"/>
    <w:rsid w:val="001B3FAC"/>
    <w:rsid w:val="001B5108"/>
    <w:rsid w:val="001B52F0"/>
    <w:rsid w:val="001B627E"/>
    <w:rsid w:val="001B7A65"/>
    <w:rsid w:val="001C21F9"/>
    <w:rsid w:val="001C50F4"/>
    <w:rsid w:val="001D25BD"/>
    <w:rsid w:val="001D6312"/>
    <w:rsid w:val="001E10CD"/>
    <w:rsid w:val="001E3841"/>
    <w:rsid w:val="001E41F3"/>
    <w:rsid w:val="001E4A25"/>
    <w:rsid w:val="001E60F0"/>
    <w:rsid w:val="001E6608"/>
    <w:rsid w:val="001E6D41"/>
    <w:rsid w:val="001E7408"/>
    <w:rsid w:val="001F1891"/>
    <w:rsid w:val="001F25DC"/>
    <w:rsid w:val="001F38E7"/>
    <w:rsid w:val="001F45E7"/>
    <w:rsid w:val="00203138"/>
    <w:rsid w:val="0020406B"/>
    <w:rsid w:val="002043AB"/>
    <w:rsid w:val="00204D23"/>
    <w:rsid w:val="002065D7"/>
    <w:rsid w:val="002067BE"/>
    <w:rsid w:val="00207227"/>
    <w:rsid w:val="00207D72"/>
    <w:rsid w:val="002100A0"/>
    <w:rsid w:val="00211737"/>
    <w:rsid w:val="00212ADC"/>
    <w:rsid w:val="00212BF6"/>
    <w:rsid w:val="00216695"/>
    <w:rsid w:val="00223412"/>
    <w:rsid w:val="00225506"/>
    <w:rsid w:val="00226AB4"/>
    <w:rsid w:val="0023270A"/>
    <w:rsid w:val="00232865"/>
    <w:rsid w:val="00234147"/>
    <w:rsid w:val="00236D48"/>
    <w:rsid w:val="00236E6E"/>
    <w:rsid w:val="00237789"/>
    <w:rsid w:val="00241939"/>
    <w:rsid w:val="00247167"/>
    <w:rsid w:val="00247CD4"/>
    <w:rsid w:val="00250BEA"/>
    <w:rsid w:val="00252347"/>
    <w:rsid w:val="0026004D"/>
    <w:rsid w:val="00261196"/>
    <w:rsid w:val="00263EC8"/>
    <w:rsid w:val="00263F34"/>
    <w:rsid w:val="002640DD"/>
    <w:rsid w:val="0026411A"/>
    <w:rsid w:val="002641D8"/>
    <w:rsid w:val="0026536D"/>
    <w:rsid w:val="00265C94"/>
    <w:rsid w:val="00265CCC"/>
    <w:rsid w:val="00266B32"/>
    <w:rsid w:val="00273507"/>
    <w:rsid w:val="00275D12"/>
    <w:rsid w:val="00275E89"/>
    <w:rsid w:val="002772B4"/>
    <w:rsid w:val="00277501"/>
    <w:rsid w:val="00280654"/>
    <w:rsid w:val="002823E2"/>
    <w:rsid w:val="00283800"/>
    <w:rsid w:val="00284FEB"/>
    <w:rsid w:val="00285097"/>
    <w:rsid w:val="002860C4"/>
    <w:rsid w:val="0029164A"/>
    <w:rsid w:val="00292032"/>
    <w:rsid w:val="00292873"/>
    <w:rsid w:val="00293080"/>
    <w:rsid w:val="00294708"/>
    <w:rsid w:val="002952DB"/>
    <w:rsid w:val="00295735"/>
    <w:rsid w:val="00295D9E"/>
    <w:rsid w:val="00297641"/>
    <w:rsid w:val="00297794"/>
    <w:rsid w:val="002A3B2A"/>
    <w:rsid w:val="002A41A6"/>
    <w:rsid w:val="002A4290"/>
    <w:rsid w:val="002A524E"/>
    <w:rsid w:val="002A7078"/>
    <w:rsid w:val="002A7C53"/>
    <w:rsid w:val="002B1ABB"/>
    <w:rsid w:val="002B1AF7"/>
    <w:rsid w:val="002B2D27"/>
    <w:rsid w:val="002B4C13"/>
    <w:rsid w:val="002B4CDE"/>
    <w:rsid w:val="002B4F23"/>
    <w:rsid w:val="002B5741"/>
    <w:rsid w:val="002B5A66"/>
    <w:rsid w:val="002B79EB"/>
    <w:rsid w:val="002C1069"/>
    <w:rsid w:val="002C2EA1"/>
    <w:rsid w:val="002C2F45"/>
    <w:rsid w:val="002C3276"/>
    <w:rsid w:val="002C5D75"/>
    <w:rsid w:val="002C66BA"/>
    <w:rsid w:val="002C7130"/>
    <w:rsid w:val="002C78F8"/>
    <w:rsid w:val="002C7E1D"/>
    <w:rsid w:val="002D089E"/>
    <w:rsid w:val="002D13E8"/>
    <w:rsid w:val="002D1C81"/>
    <w:rsid w:val="002D377E"/>
    <w:rsid w:val="002D4F75"/>
    <w:rsid w:val="002D5D16"/>
    <w:rsid w:val="002D64B0"/>
    <w:rsid w:val="002D6B8A"/>
    <w:rsid w:val="002D70F7"/>
    <w:rsid w:val="002D736D"/>
    <w:rsid w:val="002D7D58"/>
    <w:rsid w:val="002E2E76"/>
    <w:rsid w:val="002E3FFC"/>
    <w:rsid w:val="002E4542"/>
    <w:rsid w:val="002E472E"/>
    <w:rsid w:val="002E4F2D"/>
    <w:rsid w:val="002E5179"/>
    <w:rsid w:val="002E6B39"/>
    <w:rsid w:val="002F0716"/>
    <w:rsid w:val="002F1D25"/>
    <w:rsid w:val="002F2937"/>
    <w:rsid w:val="002F3348"/>
    <w:rsid w:val="002F391C"/>
    <w:rsid w:val="002F3A3D"/>
    <w:rsid w:val="002F3B3F"/>
    <w:rsid w:val="002F4103"/>
    <w:rsid w:val="002F507B"/>
    <w:rsid w:val="002F5C99"/>
    <w:rsid w:val="002F734E"/>
    <w:rsid w:val="002F78FB"/>
    <w:rsid w:val="00304579"/>
    <w:rsid w:val="00305409"/>
    <w:rsid w:val="00307685"/>
    <w:rsid w:val="0031046F"/>
    <w:rsid w:val="00313FC0"/>
    <w:rsid w:val="00314879"/>
    <w:rsid w:val="00322E26"/>
    <w:rsid w:val="00323AAF"/>
    <w:rsid w:val="003249D8"/>
    <w:rsid w:val="00324F35"/>
    <w:rsid w:val="0032799F"/>
    <w:rsid w:val="003358BF"/>
    <w:rsid w:val="0033630B"/>
    <w:rsid w:val="00336400"/>
    <w:rsid w:val="003370E9"/>
    <w:rsid w:val="00337761"/>
    <w:rsid w:val="00337B1D"/>
    <w:rsid w:val="00342E45"/>
    <w:rsid w:val="00342E71"/>
    <w:rsid w:val="00342F46"/>
    <w:rsid w:val="00343607"/>
    <w:rsid w:val="003440DC"/>
    <w:rsid w:val="00345912"/>
    <w:rsid w:val="003461B6"/>
    <w:rsid w:val="003524B1"/>
    <w:rsid w:val="003528E4"/>
    <w:rsid w:val="00352B24"/>
    <w:rsid w:val="003544ED"/>
    <w:rsid w:val="0035471D"/>
    <w:rsid w:val="00354756"/>
    <w:rsid w:val="00354E6B"/>
    <w:rsid w:val="003551F1"/>
    <w:rsid w:val="00355900"/>
    <w:rsid w:val="003579FD"/>
    <w:rsid w:val="003609EF"/>
    <w:rsid w:val="0036231A"/>
    <w:rsid w:val="00363376"/>
    <w:rsid w:val="00364E43"/>
    <w:rsid w:val="00365017"/>
    <w:rsid w:val="003678EB"/>
    <w:rsid w:val="00370171"/>
    <w:rsid w:val="00371DDF"/>
    <w:rsid w:val="00372DFA"/>
    <w:rsid w:val="003732B6"/>
    <w:rsid w:val="00373F55"/>
    <w:rsid w:val="00374DD4"/>
    <w:rsid w:val="00375B79"/>
    <w:rsid w:val="00376DA7"/>
    <w:rsid w:val="003779B8"/>
    <w:rsid w:val="00382CAD"/>
    <w:rsid w:val="003830FD"/>
    <w:rsid w:val="00383C0E"/>
    <w:rsid w:val="003840C6"/>
    <w:rsid w:val="00384218"/>
    <w:rsid w:val="003853CD"/>
    <w:rsid w:val="0039211F"/>
    <w:rsid w:val="00392555"/>
    <w:rsid w:val="00392A87"/>
    <w:rsid w:val="00393C8C"/>
    <w:rsid w:val="00395885"/>
    <w:rsid w:val="0039692F"/>
    <w:rsid w:val="003969AB"/>
    <w:rsid w:val="00397063"/>
    <w:rsid w:val="003A0BC5"/>
    <w:rsid w:val="003A59CD"/>
    <w:rsid w:val="003B1465"/>
    <w:rsid w:val="003B2CC2"/>
    <w:rsid w:val="003B2D27"/>
    <w:rsid w:val="003B3442"/>
    <w:rsid w:val="003B6194"/>
    <w:rsid w:val="003B62A8"/>
    <w:rsid w:val="003B7D66"/>
    <w:rsid w:val="003C05AD"/>
    <w:rsid w:val="003C1105"/>
    <w:rsid w:val="003C1D71"/>
    <w:rsid w:val="003C1EF8"/>
    <w:rsid w:val="003C2A51"/>
    <w:rsid w:val="003C38E4"/>
    <w:rsid w:val="003C533D"/>
    <w:rsid w:val="003C5EFE"/>
    <w:rsid w:val="003C7503"/>
    <w:rsid w:val="003C7AE1"/>
    <w:rsid w:val="003D2E74"/>
    <w:rsid w:val="003D46D7"/>
    <w:rsid w:val="003D6DE1"/>
    <w:rsid w:val="003E18FB"/>
    <w:rsid w:val="003E1A36"/>
    <w:rsid w:val="003E1AD3"/>
    <w:rsid w:val="003E56CF"/>
    <w:rsid w:val="003E6DB8"/>
    <w:rsid w:val="003E798A"/>
    <w:rsid w:val="003E7DEC"/>
    <w:rsid w:val="003F4329"/>
    <w:rsid w:val="003F60EA"/>
    <w:rsid w:val="003F7993"/>
    <w:rsid w:val="00403761"/>
    <w:rsid w:val="00405F48"/>
    <w:rsid w:val="004101C5"/>
    <w:rsid w:val="00410371"/>
    <w:rsid w:val="00410FF5"/>
    <w:rsid w:val="00414B07"/>
    <w:rsid w:val="00420247"/>
    <w:rsid w:val="0042116F"/>
    <w:rsid w:val="00421A84"/>
    <w:rsid w:val="004220D8"/>
    <w:rsid w:val="004224AB"/>
    <w:rsid w:val="004234F2"/>
    <w:rsid w:val="004242F1"/>
    <w:rsid w:val="00424CC1"/>
    <w:rsid w:val="00424F02"/>
    <w:rsid w:val="00426640"/>
    <w:rsid w:val="00430911"/>
    <w:rsid w:val="00430DD8"/>
    <w:rsid w:val="00432080"/>
    <w:rsid w:val="00432E9C"/>
    <w:rsid w:val="00434BEC"/>
    <w:rsid w:val="0043544C"/>
    <w:rsid w:val="00435453"/>
    <w:rsid w:val="0043666A"/>
    <w:rsid w:val="00436EF1"/>
    <w:rsid w:val="00437B50"/>
    <w:rsid w:val="00443A68"/>
    <w:rsid w:val="00450EFF"/>
    <w:rsid w:val="00451167"/>
    <w:rsid w:val="00453DAE"/>
    <w:rsid w:val="00456028"/>
    <w:rsid w:val="00461FD7"/>
    <w:rsid w:val="0046258A"/>
    <w:rsid w:val="004642CF"/>
    <w:rsid w:val="0046615F"/>
    <w:rsid w:val="00470417"/>
    <w:rsid w:val="00471A0D"/>
    <w:rsid w:val="00472CC1"/>
    <w:rsid w:val="00473C79"/>
    <w:rsid w:val="004742F2"/>
    <w:rsid w:val="00480201"/>
    <w:rsid w:val="00481195"/>
    <w:rsid w:val="0048176B"/>
    <w:rsid w:val="0048383C"/>
    <w:rsid w:val="00483A2B"/>
    <w:rsid w:val="004860B3"/>
    <w:rsid w:val="00490087"/>
    <w:rsid w:val="00490217"/>
    <w:rsid w:val="00494750"/>
    <w:rsid w:val="00495474"/>
    <w:rsid w:val="00496085"/>
    <w:rsid w:val="004979DE"/>
    <w:rsid w:val="004A0B3A"/>
    <w:rsid w:val="004A28F6"/>
    <w:rsid w:val="004A3847"/>
    <w:rsid w:val="004A59A3"/>
    <w:rsid w:val="004A5BAE"/>
    <w:rsid w:val="004B02E6"/>
    <w:rsid w:val="004B047E"/>
    <w:rsid w:val="004B4D2B"/>
    <w:rsid w:val="004B4EB3"/>
    <w:rsid w:val="004B6BF4"/>
    <w:rsid w:val="004B6EFF"/>
    <w:rsid w:val="004B75B7"/>
    <w:rsid w:val="004B762E"/>
    <w:rsid w:val="004B7923"/>
    <w:rsid w:val="004C1341"/>
    <w:rsid w:val="004C71A9"/>
    <w:rsid w:val="004D012B"/>
    <w:rsid w:val="004D193B"/>
    <w:rsid w:val="004E018E"/>
    <w:rsid w:val="004E0F73"/>
    <w:rsid w:val="004E1892"/>
    <w:rsid w:val="004E2282"/>
    <w:rsid w:val="005003D2"/>
    <w:rsid w:val="00500D55"/>
    <w:rsid w:val="00503918"/>
    <w:rsid w:val="0050771A"/>
    <w:rsid w:val="00507747"/>
    <w:rsid w:val="0051037F"/>
    <w:rsid w:val="00510C85"/>
    <w:rsid w:val="00512A5E"/>
    <w:rsid w:val="005141D9"/>
    <w:rsid w:val="005146BB"/>
    <w:rsid w:val="0051580D"/>
    <w:rsid w:val="00526636"/>
    <w:rsid w:val="00526B6A"/>
    <w:rsid w:val="00532053"/>
    <w:rsid w:val="00535F6E"/>
    <w:rsid w:val="0053624F"/>
    <w:rsid w:val="005364E2"/>
    <w:rsid w:val="00536909"/>
    <w:rsid w:val="005412B8"/>
    <w:rsid w:val="0054158E"/>
    <w:rsid w:val="00543C3A"/>
    <w:rsid w:val="00544E75"/>
    <w:rsid w:val="00545132"/>
    <w:rsid w:val="0054578D"/>
    <w:rsid w:val="00546A95"/>
    <w:rsid w:val="00547111"/>
    <w:rsid w:val="005479F7"/>
    <w:rsid w:val="005500A6"/>
    <w:rsid w:val="00551B64"/>
    <w:rsid w:val="00553191"/>
    <w:rsid w:val="00553A3D"/>
    <w:rsid w:val="00553BE8"/>
    <w:rsid w:val="0055531B"/>
    <w:rsid w:val="005559A8"/>
    <w:rsid w:val="00555A35"/>
    <w:rsid w:val="00564344"/>
    <w:rsid w:val="00565183"/>
    <w:rsid w:val="005708FC"/>
    <w:rsid w:val="00572029"/>
    <w:rsid w:val="00572746"/>
    <w:rsid w:val="00573935"/>
    <w:rsid w:val="00573BFC"/>
    <w:rsid w:val="0057405F"/>
    <w:rsid w:val="005760E4"/>
    <w:rsid w:val="00576457"/>
    <w:rsid w:val="00577A16"/>
    <w:rsid w:val="00577EA2"/>
    <w:rsid w:val="00580411"/>
    <w:rsid w:val="00581128"/>
    <w:rsid w:val="00582562"/>
    <w:rsid w:val="0058632E"/>
    <w:rsid w:val="005865FD"/>
    <w:rsid w:val="00586B86"/>
    <w:rsid w:val="00592184"/>
    <w:rsid w:val="00592D74"/>
    <w:rsid w:val="00593274"/>
    <w:rsid w:val="005945A1"/>
    <w:rsid w:val="005959C4"/>
    <w:rsid w:val="005962A2"/>
    <w:rsid w:val="005A0341"/>
    <w:rsid w:val="005A08E0"/>
    <w:rsid w:val="005A097F"/>
    <w:rsid w:val="005A1338"/>
    <w:rsid w:val="005A1724"/>
    <w:rsid w:val="005A1D61"/>
    <w:rsid w:val="005A336B"/>
    <w:rsid w:val="005A3944"/>
    <w:rsid w:val="005A3E44"/>
    <w:rsid w:val="005A4C46"/>
    <w:rsid w:val="005A4F8F"/>
    <w:rsid w:val="005B00DD"/>
    <w:rsid w:val="005B16AF"/>
    <w:rsid w:val="005B1BFA"/>
    <w:rsid w:val="005B24E9"/>
    <w:rsid w:val="005B40FD"/>
    <w:rsid w:val="005B4A70"/>
    <w:rsid w:val="005B4C90"/>
    <w:rsid w:val="005B5E07"/>
    <w:rsid w:val="005B65D6"/>
    <w:rsid w:val="005C2AD5"/>
    <w:rsid w:val="005C38FB"/>
    <w:rsid w:val="005C6169"/>
    <w:rsid w:val="005C675D"/>
    <w:rsid w:val="005C78FC"/>
    <w:rsid w:val="005D0334"/>
    <w:rsid w:val="005D3DFB"/>
    <w:rsid w:val="005D4368"/>
    <w:rsid w:val="005D5F81"/>
    <w:rsid w:val="005D601B"/>
    <w:rsid w:val="005D7659"/>
    <w:rsid w:val="005E246D"/>
    <w:rsid w:val="005E2C44"/>
    <w:rsid w:val="005E5FC1"/>
    <w:rsid w:val="005F0E8A"/>
    <w:rsid w:val="005F0F73"/>
    <w:rsid w:val="005F172A"/>
    <w:rsid w:val="005F2E10"/>
    <w:rsid w:val="005F359B"/>
    <w:rsid w:val="005F72F7"/>
    <w:rsid w:val="006009A5"/>
    <w:rsid w:val="00601978"/>
    <w:rsid w:val="00604368"/>
    <w:rsid w:val="00610F38"/>
    <w:rsid w:val="0061472C"/>
    <w:rsid w:val="006167F4"/>
    <w:rsid w:val="00617017"/>
    <w:rsid w:val="00621188"/>
    <w:rsid w:val="00623AF7"/>
    <w:rsid w:val="00624818"/>
    <w:rsid w:val="006254F9"/>
    <w:rsid w:val="006257ED"/>
    <w:rsid w:val="0062584F"/>
    <w:rsid w:val="00626758"/>
    <w:rsid w:val="0062737B"/>
    <w:rsid w:val="0063288F"/>
    <w:rsid w:val="00632BDE"/>
    <w:rsid w:val="006340B8"/>
    <w:rsid w:val="00634BD0"/>
    <w:rsid w:val="00641338"/>
    <w:rsid w:val="00644F8C"/>
    <w:rsid w:val="006459A7"/>
    <w:rsid w:val="0064629A"/>
    <w:rsid w:val="006463E7"/>
    <w:rsid w:val="006465CC"/>
    <w:rsid w:val="00647CA9"/>
    <w:rsid w:val="00652971"/>
    <w:rsid w:val="00653DE4"/>
    <w:rsid w:val="00654C77"/>
    <w:rsid w:val="00656239"/>
    <w:rsid w:val="00661488"/>
    <w:rsid w:val="00664130"/>
    <w:rsid w:val="006646E0"/>
    <w:rsid w:val="00664ECA"/>
    <w:rsid w:val="00665C47"/>
    <w:rsid w:val="00667EDD"/>
    <w:rsid w:val="00670550"/>
    <w:rsid w:val="00670BCB"/>
    <w:rsid w:val="006742D2"/>
    <w:rsid w:val="00674DBD"/>
    <w:rsid w:val="00674E32"/>
    <w:rsid w:val="00676502"/>
    <w:rsid w:val="006772D0"/>
    <w:rsid w:val="006773F6"/>
    <w:rsid w:val="006813C3"/>
    <w:rsid w:val="00681C3D"/>
    <w:rsid w:val="00682EDE"/>
    <w:rsid w:val="00684064"/>
    <w:rsid w:val="00685B99"/>
    <w:rsid w:val="006864BD"/>
    <w:rsid w:val="00691287"/>
    <w:rsid w:val="00694269"/>
    <w:rsid w:val="00695808"/>
    <w:rsid w:val="00696544"/>
    <w:rsid w:val="006A044F"/>
    <w:rsid w:val="006A0A69"/>
    <w:rsid w:val="006A124B"/>
    <w:rsid w:val="006A2910"/>
    <w:rsid w:val="006A2D9E"/>
    <w:rsid w:val="006A3EBF"/>
    <w:rsid w:val="006A522F"/>
    <w:rsid w:val="006B050B"/>
    <w:rsid w:val="006B246E"/>
    <w:rsid w:val="006B46FB"/>
    <w:rsid w:val="006B58B4"/>
    <w:rsid w:val="006B6E64"/>
    <w:rsid w:val="006B7878"/>
    <w:rsid w:val="006B7DD7"/>
    <w:rsid w:val="006C0CB7"/>
    <w:rsid w:val="006C35FD"/>
    <w:rsid w:val="006C4235"/>
    <w:rsid w:val="006C441F"/>
    <w:rsid w:val="006C4E3E"/>
    <w:rsid w:val="006C5E47"/>
    <w:rsid w:val="006C62C5"/>
    <w:rsid w:val="006D01ED"/>
    <w:rsid w:val="006D253E"/>
    <w:rsid w:val="006D2CE1"/>
    <w:rsid w:val="006D3B56"/>
    <w:rsid w:val="006D3C89"/>
    <w:rsid w:val="006D5C25"/>
    <w:rsid w:val="006E0052"/>
    <w:rsid w:val="006E20F4"/>
    <w:rsid w:val="006E21FB"/>
    <w:rsid w:val="006E3CF6"/>
    <w:rsid w:val="006E42FA"/>
    <w:rsid w:val="006E5993"/>
    <w:rsid w:val="006E7C2E"/>
    <w:rsid w:val="006F1022"/>
    <w:rsid w:val="006F489D"/>
    <w:rsid w:val="006F4B08"/>
    <w:rsid w:val="006F5E59"/>
    <w:rsid w:val="006F79D3"/>
    <w:rsid w:val="00706012"/>
    <w:rsid w:val="00710144"/>
    <w:rsid w:val="00711AF6"/>
    <w:rsid w:val="0071422C"/>
    <w:rsid w:val="00714F8C"/>
    <w:rsid w:val="007173AB"/>
    <w:rsid w:val="00723808"/>
    <w:rsid w:val="007248F6"/>
    <w:rsid w:val="007259BB"/>
    <w:rsid w:val="007267EF"/>
    <w:rsid w:val="00726CE0"/>
    <w:rsid w:val="00734BC6"/>
    <w:rsid w:val="00735DA7"/>
    <w:rsid w:val="00736388"/>
    <w:rsid w:val="00737B81"/>
    <w:rsid w:val="00740D62"/>
    <w:rsid w:val="00740F23"/>
    <w:rsid w:val="007416B6"/>
    <w:rsid w:val="0074266A"/>
    <w:rsid w:val="007426A5"/>
    <w:rsid w:val="00743214"/>
    <w:rsid w:val="007436A6"/>
    <w:rsid w:val="00743B25"/>
    <w:rsid w:val="007475CC"/>
    <w:rsid w:val="00753075"/>
    <w:rsid w:val="0075502B"/>
    <w:rsid w:val="007554D6"/>
    <w:rsid w:val="0075556D"/>
    <w:rsid w:val="0075757D"/>
    <w:rsid w:val="007640F0"/>
    <w:rsid w:val="007641F6"/>
    <w:rsid w:val="00766FA1"/>
    <w:rsid w:val="00766FFA"/>
    <w:rsid w:val="0076751D"/>
    <w:rsid w:val="00767D27"/>
    <w:rsid w:val="00771D53"/>
    <w:rsid w:val="0077512A"/>
    <w:rsid w:val="007775BD"/>
    <w:rsid w:val="007776F7"/>
    <w:rsid w:val="00777FE2"/>
    <w:rsid w:val="00780301"/>
    <w:rsid w:val="007848C6"/>
    <w:rsid w:val="007856F0"/>
    <w:rsid w:val="00786E3E"/>
    <w:rsid w:val="00792342"/>
    <w:rsid w:val="00793F79"/>
    <w:rsid w:val="00794AAE"/>
    <w:rsid w:val="007959E0"/>
    <w:rsid w:val="007977A8"/>
    <w:rsid w:val="00797F9A"/>
    <w:rsid w:val="007A0036"/>
    <w:rsid w:val="007A10C1"/>
    <w:rsid w:val="007A1D33"/>
    <w:rsid w:val="007A4F67"/>
    <w:rsid w:val="007A6466"/>
    <w:rsid w:val="007B2559"/>
    <w:rsid w:val="007B2DD5"/>
    <w:rsid w:val="007B461C"/>
    <w:rsid w:val="007B512A"/>
    <w:rsid w:val="007B76F8"/>
    <w:rsid w:val="007B7889"/>
    <w:rsid w:val="007B7DCB"/>
    <w:rsid w:val="007C0562"/>
    <w:rsid w:val="007C19B3"/>
    <w:rsid w:val="007C2097"/>
    <w:rsid w:val="007C4CA3"/>
    <w:rsid w:val="007C5125"/>
    <w:rsid w:val="007D1892"/>
    <w:rsid w:val="007D225B"/>
    <w:rsid w:val="007D2995"/>
    <w:rsid w:val="007D3246"/>
    <w:rsid w:val="007D3628"/>
    <w:rsid w:val="007D5BED"/>
    <w:rsid w:val="007D6165"/>
    <w:rsid w:val="007D620A"/>
    <w:rsid w:val="007D66BA"/>
    <w:rsid w:val="007D6A07"/>
    <w:rsid w:val="007D6B1D"/>
    <w:rsid w:val="007D772F"/>
    <w:rsid w:val="007D7746"/>
    <w:rsid w:val="007E0D26"/>
    <w:rsid w:val="007E12ED"/>
    <w:rsid w:val="007E6D0F"/>
    <w:rsid w:val="007E708D"/>
    <w:rsid w:val="007F0123"/>
    <w:rsid w:val="007F04FD"/>
    <w:rsid w:val="007F248C"/>
    <w:rsid w:val="007F4B93"/>
    <w:rsid w:val="007F660C"/>
    <w:rsid w:val="007F7259"/>
    <w:rsid w:val="00801BAF"/>
    <w:rsid w:val="008040A8"/>
    <w:rsid w:val="0080470B"/>
    <w:rsid w:val="00804D54"/>
    <w:rsid w:val="00805786"/>
    <w:rsid w:val="00806456"/>
    <w:rsid w:val="00810531"/>
    <w:rsid w:val="00812C24"/>
    <w:rsid w:val="008139E9"/>
    <w:rsid w:val="00814198"/>
    <w:rsid w:val="008148BD"/>
    <w:rsid w:val="00814DA5"/>
    <w:rsid w:val="00815108"/>
    <w:rsid w:val="00815974"/>
    <w:rsid w:val="00815DB5"/>
    <w:rsid w:val="00817C1F"/>
    <w:rsid w:val="00820D96"/>
    <w:rsid w:val="008218F1"/>
    <w:rsid w:val="00822655"/>
    <w:rsid w:val="00822852"/>
    <w:rsid w:val="00824428"/>
    <w:rsid w:val="008259B7"/>
    <w:rsid w:val="00826465"/>
    <w:rsid w:val="008279FA"/>
    <w:rsid w:val="00827BD7"/>
    <w:rsid w:val="00832A28"/>
    <w:rsid w:val="00834877"/>
    <w:rsid w:val="008379F9"/>
    <w:rsid w:val="008414E5"/>
    <w:rsid w:val="008416EC"/>
    <w:rsid w:val="00843926"/>
    <w:rsid w:val="00843A3E"/>
    <w:rsid w:val="00844BD8"/>
    <w:rsid w:val="00846125"/>
    <w:rsid w:val="00846933"/>
    <w:rsid w:val="008469F8"/>
    <w:rsid w:val="00847C82"/>
    <w:rsid w:val="00847E5F"/>
    <w:rsid w:val="00850F5D"/>
    <w:rsid w:val="00851A50"/>
    <w:rsid w:val="00851C75"/>
    <w:rsid w:val="008540DD"/>
    <w:rsid w:val="00854D8D"/>
    <w:rsid w:val="0086221E"/>
    <w:rsid w:val="008626E7"/>
    <w:rsid w:val="008661A6"/>
    <w:rsid w:val="00867CEA"/>
    <w:rsid w:val="00870EE7"/>
    <w:rsid w:val="00874B86"/>
    <w:rsid w:val="0087691D"/>
    <w:rsid w:val="008778BF"/>
    <w:rsid w:val="00877F31"/>
    <w:rsid w:val="00881F3F"/>
    <w:rsid w:val="008836CC"/>
    <w:rsid w:val="0088484C"/>
    <w:rsid w:val="00884FDD"/>
    <w:rsid w:val="008863B9"/>
    <w:rsid w:val="00886554"/>
    <w:rsid w:val="008909E8"/>
    <w:rsid w:val="008922F0"/>
    <w:rsid w:val="00893B52"/>
    <w:rsid w:val="00895845"/>
    <w:rsid w:val="008A36FC"/>
    <w:rsid w:val="008A45A6"/>
    <w:rsid w:val="008A5A14"/>
    <w:rsid w:val="008B1353"/>
    <w:rsid w:val="008B1748"/>
    <w:rsid w:val="008B1B92"/>
    <w:rsid w:val="008B1C6B"/>
    <w:rsid w:val="008B3A9C"/>
    <w:rsid w:val="008B65C7"/>
    <w:rsid w:val="008C1749"/>
    <w:rsid w:val="008C34DB"/>
    <w:rsid w:val="008C3819"/>
    <w:rsid w:val="008C59CD"/>
    <w:rsid w:val="008D2BEF"/>
    <w:rsid w:val="008D3CCC"/>
    <w:rsid w:val="008D7602"/>
    <w:rsid w:val="008E10B7"/>
    <w:rsid w:val="008E5EB4"/>
    <w:rsid w:val="008E603B"/>
    <w:rsid w:val="008E7069"/>
    <w:rsid w:val="008F1997"/>
    <w:rsid w:val="008F3789"/>
    <w:rsid w:val="008F5906"/>
    <w:rsid w:val="008F64E7"/>
    <w:rsid w:val="008F686C"/>
    <w:rsid w:val="008F699B"/>
    <w:rsid w:val="008F6EE8"/>
    <w:rsid w:val="0090055F"/>
    <w:rsid w:val="00901103"/>
    <w:rsid w:val="00904A9D"/>
    <w:rsid w:val="00907761"/>
    <w:rsid w:val="00907E25"/>
    <w:rsid w:val="00911AA7"/>
    <w:rsid w:val="009148DE"/>
    <w:rsid w:val="0091699E"/>
    <w:rsid w:val="00920001"/>
    <w:rsid w:val="00920531"/>
    <w:rsid w:val="00922716"/>
    <w:rsid w:val="00923B28"/>
    <w:rsid w:val="00924E5F"/>
    <w:rsid w:val="00925FB8"/>
    <w:rsid w:val="009268A0"/>
    <w:rsid w:val="009318C7"/>
    <w:rsid w:val="00931A34"/>
    <w:rsid w:val="009339CA"/>
    <w:rsid w:val="00935543"/>
    <w:rsid w:val="00935D15"/>
    <w:rsid w:val="009368F4"/>
    <w:rsid w:val="00937859"/>
    <w:rsid w:val="0094010E"/>
    <w:rsid w:val="00941E30"/>
    <w:rsid w:val="00942A0E"/>
    <w:rsid w:val="009438E1"/>
    <w:rsid w:val="009464C9"/>
    <w:rsid w:val="00947F4A"/>
    <w:rsid w:val="009511AA"/>
    <w:rsid w:val="009531B0"/>
    <w:rsid w:val="00954E59"/>
    <w:rsid w:val="0095749A"/>
    <w:rsid w:val="009615B3"/>
    <w:rsid w:val="009617AE"/>
    <w:rsid w:val="009634CF"/>
    <w:rsid w:val="0096385E"/>
    <w:rsid w:val="00965B38"/>
    <w:rsid w:val="0096741B"/>
    <w:rsid w:val="009716E6"/>
    <w:rsid w:val="00971A77"/>
    <w:rsid w:val="0097204B"/>
    <w:rsid w:val="0097213E"/>
    <w:rsid w:val="00972729"/>
    <w:rsid w:val="009729A9"/>
    <w:rsid w:val="00973102"/>
    <w:rsid w:val="009741B3"/>
    <w:rsid w:val="00975646"/>
    <w:rsid w:val="00976681"/>
    <w:rsid w:val="009777D9"/>
    <w:rsid w:val="00980ED7"/>
    <w:rsid w:val="00983C54"/>
    <w:rsid w:val="00984174"/>
    <w:rsid w:val="00984EE2"/>
    <w:rsid w:val="0098648F"/>
    <w:rsid w:val="0098740A"/>
    <w:rsid w:val="0098745E"/>
    <w:rsid w:val="00991B88"/>
    <w:rsid w:val="00992FB3"/>
    <w:rsid w:val="00993E84"/>
    <w:rsid w:val="00994745"/>
    <w:rsid w:val="00995154"/>
    <w:rsid w:val="00995461"/>
    <w:rsid w:val="00995A64"/>
    <w:rsid w:val="009A48BE"/>
    <w:rsid w:val="009A507F"/>
    <w:rsid w:val="009A5753"/>
    <w:rsid w:val="009A579D"/>
    <w:rsid w:val="009A6A40"/>
    <w:rsid w:val="009B119D"/>
    <w:rsid w:val="009B42CB"/>
    <w:rsid w:val="009B6289"/>
    <w:rsid w:val="009C299F"/>
    <w:rsid w:val="009D3225"/>
    <w:rsid w:val="009D715F"/>
    <w:rsid w:val="009E0E47"/>
    <w:rsid w:val="009E1613"/>
    <w:rsid w:val="009E1BCF"/>
    <w:rsid w:val="009E3297"/>
    <w:rsid w:val="009E59C5"/>
    <w:rsid w:val="009F0115"/>
    <w:rsid w:val="009F287D"/>
    <w:rsid w:val="009F483C"/>
    <w:rsid w:val="009F734F"/>
    <w:rsid w:val="00A045F8"/>
    <w:rsid w:val="00A06F46"/>
    <w:rsid w:val="00A12C17"/>
    <w:rsid w:val="00A1328B"/>
    <w:rsid w:val="00A13528"/>
    <w:rsid w:val="00A145E1"/>
    <w:rsid w:val="00A15B71"/>
    <w:rsid w:val="00A16231"/>
    <w:rsid w:val="00A17A60"/>
    <w:rsid w:val="00A2042F"/>
    <w:rsid w:val="00A239DA"/>
    <w:rsid w:val="00A246B6"/>
    <w:rsid w:val="00A269D4"/>
    <w:rsid w:val="00A30B93"/>
    <w:rsid w:val="00A32904"/>
    <w:rsid w:val="00A35044"/>
    <w:rsid w:val="00A3564C"/>
    <w:rsid w:val="00A36EF6"/>
    <w:rsid w:val="00A37300"/>
    <w:rsid w:val="00A4002B"/>
    <w:rsid w:val="00A41A75"/>
    <w:rsid w:val="00A41D25"/>
    <w:rsid w:val="00A435A9"/>
    <w:rsid w:val="00A441F5"/>
    <w:rsid w:val="00A44C6D"/>
    <w:rsid w:val="00A4639B"/>
    <w:rsid w:val="00A47D50"/>
    <w:rsid w:val="00A47E70"/>
    <w:rsid w:val="00A50CF0"/>
    <w:rsid w:val="00A51C31"/>
    <w:rsid w:val="00A561ED"/>
    <w:rsid w:val="00A56A4E"/>
    <w:rsid w:val="00A57584"/>
    <w:rsid w:val="00A5761B"/>
    <w:rsid w:val="00A5761D"/>
    <w:rsid w:val="00A57CC9"/>
    <w:rsid w:val="00A607A8"/>
    <w:rsid w:val="00A62B56"/>
    <w:rsid w:val="00A65105"/>
    <w:rsid w:val="00A66E87"/>
    <w:rsid w:val="00A70377"/>
    <w:rsid w:val="00A7072C"/>
    <w:rsid w:val="00A73692"/>
    <w:rsid w:val="00A7671C"/>
    <w:rsid w:val="00A77461"/>
    <w:rsid w:val="00A77D56"/>
    <w:rsid w:val="00A80489"/>
    <w:rsid w:val="00A80705"/>
    <w:rsid w:val="00A80A46"/>
    <w:rsid w:val="00A834AA"/>
    <w:rsid w:val="00A842FD"/>
    <w:rsid w:val="00A858D5"/>
    <w:rsid w:val="00A86D65"/>
    <w:rsid w:val="00A901A3"/>
    <w:rsid w:val="00A9028C"/>
    <w:rsid w:val="00A93848"/>
    <w:rsid w:val="00A9422C"/>
    <w:rsid w:val="00A95D6B"/>
    <w:rsid w:val="00AA1AA4"/>
    <w:rsid w:val="00AA2CBC"/>
    <w:rsid w:val="00AA4D1E"/>
    <w:rsid w:val="00AA4D2B"/>
    <w:rsid w:val="00AA5D2B"/>
    <w:rsid w:val="00AA6FAA"/>
    <w:rsid w:val="00AB1969"/>
    <w:rsid w:val="00AB198B"/>
    <w:rsid w:val="00AB5561"/>
    <w:rsid w:val="00AC4474"/>
    <w:rsid w:val="00AC5820"/>
    <w:rsid w:val="00AC73DD"/>
    <w:rsid w:val="00AC78C6"/>
    <w:rsid w:val="00AD1734"/>
    <w:rsid w:val="00AD1848"/>
    <w:rsid w:val="00AD1CD8"/>
    <w:rsid w:val="00AD274D"/>
    <w:rsid w:val="00AD3563"/>
    <w:rsid w:val="00AD4FDA"/>
    <w:rsid w:val="00AD6ADD"/>
    <w:rsid w:val="00AE0111"/>
    <w:rsid w:val="00AE0C12"/>
    <w:rsid w:val="00AE14E4"/>
    <w:rsid w:val="00AE2FDF"/>
    <w:rsid w:val="00AE42F6"/>
    <w:rsid w:val="00AE7D0D"/>
    <w:rsid w:val="00AF08DB"/>
    <w:rsid w:val="00AF265B"/>
    <w:rsid w:val="00AF53BF"/>
    <w:rsid w:val="00AF7CED"/>
    <w:rsid w:val="00B0184A"/>
    <w:rsid w:val="00B04FD1"/>
    <w:rsid w:val="00B11F19"/>
    <w:rsid w:val="00B132E3"/>
    <w:rsid w:val="00B133CD"/>
    <w:rsid w:val="00B145E7"/>
    <w:rsid w:val="00B150D4"/>
    <w:rsid w:val="00B16050"/>
    <w:rsid w:val="00B17492"/>
    <w:rsid w:val="00B201B7"/>
    <w:rsid w:val="00B21596"/>
    <w:rsid w:val="00B226D4"/>
    <w:rsid w:val="00B23602"/>
    <w:rsid w:val="00B258BB"/>
    <w:rsid w:val="00B2677E"/>
    <w:rsid w:val="00B26E09"/>
    <w:rsid w:val="00B2763C"/>
    <w:rsid w:val="00B2764D"/>
    <w:rsid w:val="00B30120"/>
    <w:rsid w:val="00B32F25"/>
    <w:rsid w:val="00B332B3"/>
    <w:rsid w:val="00B343C4"/>
    <w:rsid w:val="00B34527"/>
    <w:rsid w:val="00B35031"/>
    <w:rsid w:val="00B373B3"/>
    <w:rsid w:val="00B3769F"/>
    <w:rsid w:val="00B37824"/>
    <w:rsid w:val="00B37ACB"/>
    <w:rsid w:val="00B37D4C"/>
    <w:rsid w:val="00B40F4E"/>
    <w:rsid w:val="00B42C9E"/>
    <w:rsid w:val="00B4308B"/>
    <w:rsid w:val="00B45042"/>
    <w:rsid w:val="00B471DC"/>
    <w:rsid w:val="00B52AF9"/>
    <w:rsid w:val="00B55E5B"/>
    <w:rsid w:val="00B56121"/>
    <w:rsid w:val="00B57851"/>
    <w:rsid w:val="00B60377"/>
    <w:rsid w:val="00B619BB"/>
    <w:rsid w:val="00B63CB5"/>
    <w:rsid w:val="00B63F45"/>
    <w:rsid w:val="00B64955"/>
    <w:rsid w:val="00B65EB7"/>
    <w:rsid w:val="00B67B97"/>
    <w:rsid w:val="00B709A9"/>
    <w:rsid w:val="00B71908"/>
    <w:rsid w:val="00B76CF5"/>
    <w:rsid w:val="00B800A2"/>
    <w:rsid w:val="00B810AD"/>
    <w:rsid w:val="00B815D3"/>
    <w:rsid w:val="00B828D4"/>
    <w:rsid w:val="00B84890"/>
    <w:rsid w:val="00B852CC"/>
    <w:rsid w:val="00B85EB3"/>
    <w:rsid w:val="00B93A68"/>
    <w:rsid w:val="00B94BE2"/>
    <w:rsid w:val="00B968C8"/>
    <w:rsid w:val="00BA2639"/>
    <w:rsid w:val="00BA3EC5"/>
    <w:rsid w:val="00BA4016"/>
    <w:rsid w:val="00BA51D9"/>
    <w:rsid w:val="00BA5482"/>
    <w:rsid w:val="00BA62C7"/>
    <w:rsid w:val="00BB1050"/>
    <w:rsid w:val="00BB1892"/>
    <w:rsid w:val="00BB1BD1"/>
    <w:rsid w:val="00BB2935"/>
    <w:rsid w:val="00BB3EE7"/>
    <w:rsid w:val="00BB5DFC"/>
    <w:rsid w:val="00BB69C5"/>
    <w:rsid w:val="00BC0D24"/>
    <w:rsid w:val="00BC3ACB"/>
    <w:rsid w:val="00BC4469"/>
    <w:rsid w:val="00BC4D9D"/>
    <w:rsid w:val="00BC68A4"/>
    <w:rsid w:val="00BD025C"/>
    <w:rsid w:val="00BD133D"/>
    <w:rsid w:val="00BD1C68"/>
    <w:rsid w:val="00BD2088"/>
    <w:rsid w:val="00BD279D"/>
    <w:rsid w:val="00BD47E3"/>
    <w:rsid w:val="00BD4C15"/>
    <w:rsid w:val="00BD4E3C"/>
    <w:rsid w:val="00BD6BB8"/>
    <w:rsid w:val="00BD7CE6"/>
    <w:rsid w:val="00BE21AA"/>
    <w:rsid w:val="00BE3820"/>
    <w:rsid w:val="00BE5BFA"/>
    <w:rsid w:val="00BF609D"/>
    <w:rsid w:val="00C00A4E"/>
    <w:rsid w:val="00C02A8C"/>
    <w:rsid w:val="00C05983"/>
    <w:rsid w:val="00C067D9"/>
    <w:rsid w:val="00C07BB5"/>
    <w:rsid w:val="00C101AC"/>
    <w:rsid w:val="00C10364"/>
    <w:rsid w:val="00C10BD7"/>
    <w:rsid w:val="00C165B3"/>
    <w:rsid w:val="00C16611"/>
    <w:rsid w:val="00C172E7"/>
    <w:rsid w:val="00C212F0"/>
    <w:rsid w:val="00C2741C"/>
    <w:rsid w:val="00C32695"/>
    <w:rsid w:val="00C32D40"/>
    <w:rsid w:val="00C33068"/>
    <w:rsid w:val="00C3386E"/>
    <w:rsid w:val="00C34AFF"/>
    <w:rsid w:val="00C35F37"/>
    <w:rsid w:val="00C37B95"/>
    <w:rsid w:val="00C40575"/>
    <w:rsid w:val="00C41B9C"/>
    <w:rsid w:val="00C426DD"/>
    <w:rsid w:val="00C4560A"/>
    <w:rsid w:val="00C45BF0"/>
    <w:rsid w:val="00C461E4"/>
    <w:rsid w:val="00C47357"/>
    <w:rsid w:val="00C4758A"/>
    <w:rsid w:val="00C53360"/>
    <w:rsid w:val="00C56420"/>
    <w:rsid w:val="00C60132"/>
    <w:rsid w:val="00C61530"/>
    <w:rsid w:val="00C6161F"/>
    <w:rsid w:val="00C63967"/>
    <w:rsid w:val="00C6410A"/>
    <w:rsid w:val="00C64943"/>
    <w:rsid w:val="00C650D0"/>
    <w:rsid w:val="00C6685C"/>
    <w:rsid w:val="00C66BA2"/>
    <w:rsid w:val="00C66BF0"/>
    <w:rsid w:val="00C6751E"/>
    <w:rsid w:val="00C70239"/>
    <w:rsid w:val="00C71F01"/>
    <w:rsid w:val="00C76BDF"/>
    <w:rsid w:val="00C838FE"/>
    <w:rsid w:val="00C83DC5"/>
    <w:rsid w:val="00C83ECC"/>
    <w:rsid w:val="00C84BB0"/>
    <w:rsid w:val="00C855F4"/>
    <w:rsid w:val="00C8669C"/>
    <w:rsid w:val="00C870F6"/>
    <w:rsid w:val="00C87A5E"/>
    <w:rsid w:val="00C90C89"/>
    <w:rsid w:val="00C9434D"/>
    <w:rsid w:val="00C94946"/>
    <w:rsid w:val="00C94D37"/>
    <w:rsid w:val="00C94F88"/>
    <w:rsid w:val="00C95985"/>
    <w:rsid w:val="00C967AD"/>
    <w:rsid w:val="00CA0083"/>
    <w:rsid w:val="00CA2185"/>
    <w:rsid w:val="00CA35BD"/>
    <w:rsid w:val="00CA4C51"/>
    <w:rsid w:val="00CA5FFB"/>
    <w:rsid w:val="00CA7724"/>
    <w:rsid w:val="00CB060E"/>
    <w:rsid w:val="00CB092A"/>
    <w:rsid w:val="00CB1016"/>
    <w:rsid w:val="00CB4A4D"/>
    <w:rsid w:val="00CB5188"/>
    <w:rsid w:val="00CB7DDE"/>
    <w:rsid w:val="00CC0730"/>
    <w:rsid w:val="00CC0EC6"/>
    <w:rsid w:val="00CC1796"/>
    <w:rsid w:val="00CC5026"/>
    <w:rsid w:val="00CC68D0"/>
    <w:rsid w:val="00CD27FC"/>
    <w:rsid w:val="00CD3A6E"/>
    <w:rsid w:val="00CD4934"/>
    <w:rsid w:val="00CD6CDF"/>
    <w:rsid w:val="00CD7734"/>
    <w:rsid w:val="00CE1B0F"/>
    <w:rsid w:val="00CE5F38"/>
    <w:rsid w:val="00CE6063"/>
    <w:rsid w:val="00CE6E5F"/>
    <w:rsid w:val="00CE7AFA"/>
    <w:rsid w:val="00CF094C"/>
    <w:rsid w:val="00CF2AB6"/>
    <w:rsid w:val="00CF2F7E"/>
    <w:rsid w:val="00CF3B89"/>
    <w:rsid w:val="00CF42C5"/>
    <w:rsid w:val="00CF4399"/>
    <w:rsid w:val="00CF578B"/>
    <w:rsid w:val="00CF6CF2"/>
    <w:rsid w:val="00CF6DF7"/>
    <w:rsid w:val="00CF7B80"/>
    <w:rsid w:val="00D01B5C"/>
    <w:rsid w:val="00D02F15"/>
    <w:rsid w:val="00D03078"/>
    <w:rsid w:val="00D03E48"/>
    <w:rsid w:val="00D03F9A"/>
    <w:rsid w:val="00D03FC9"/>
    <w:rsid w:val="00D06212"/>
    <w:rsid w:val="00D06D51"/>
    <w:rsid w:val="00D07DAF"/>
    <w:rsid w:val="00D113F4"/>
    <w:rsid w:val="00D12CF1"/>
    <w:rsid w:val="00D13257"/>
    <w:rsid w:val="00D206E6"/>
    <w:rsid w:val="00D21469"/>
    <w:rsid w:val="00D21BD4"/>
    <w:rsid w:val="00D224D3"/>
    <w:rsid w:val="00D24991"/>
    <w:rsid w:val="00D25A97"/>
    <w:rsid w:val="00D30B18"/>
    <w:rsid w:val="00D31241"/>
    <w:rsid w:val="00D32891"/>
    <w:rsid w:val="00D34846"/>
    <w:rsid w:val="00D3506A"/>
    <w:rsid w:val="00D36035"/>
    <w:rsid w:val="00D361A3"/>
    <w:rsid w:val="00D3682F"/>
    <w:rsid w:val="00D41301"/>
    <w:rsid w:val="00D4341F"/>
    <w:rsid w:val="00D43DCB"/>
    <w:rsid w:val="00D44B1E"/>
    <w:rsid w:val="00D46241"/>
    <w:rsid w:val="00D46612"/>
    <w:rsid w:val="00D50255"/>
    <w:rsid w:val="00D50504"/>
    <w:rsid w:val="00D510A8"/>
    <w:rsid w:val="00D51BDE"/>
    <w:rsid w:val="00D55C81"/>
    <w:rsid w:val="00D57E85"/>
    <w:rsid w:val="00D655CF"/>
    <w:rsid w:val="00D66520"/>
    <w:rsid w:val="00D72133"/>
    <w:rsid w:val="00D73227"/>
    <w:rsid w:val="00D73799"/>
    <w:rsid w:val="00D75969"/>
    <w:rsid w:val="00D77257"/>
    <w:rsid w:val="00D80430"/>
    <w:rsid w:val="00D84AE9"/>
    <w:rsid w:val="00D91033"/>
    <w:rsid w:val="00D9124E"/>
    <w:rsid w:val="00D93B76"/>
    <w:rsid w:val="00D942BB"/>
    <w:rsid w:val="00D943A4"/>
    <w:rsid w:val="00D95C8F"/>
    <w:rsid w:val="00DA091A"/>
    <w:rsid w:val="00DA16BE"/>
    <w:rsid w:val="00DA1AFE"/>
    <w:rsid w:val="00DA4242"/>
    <w:rsid w:val="00DA4759"/>
    <w:rsid w:val="00DA5252"/>
    <w:rsid w:val="00DB0A7A"/>
    <w:rsid w:val="00DB1D8A"/>
    <w:rsid w:val="00DB424F"/>
    <w:rsid w:val="00DB4270"/>
    <w:rsid w:val="00DB5A85"/>
    <w:rsid w:val="00DB64BE"/>
    <w:rsid w:val="00DB6DD2"/>
    <w:rsid w:val="00DB7509"/>
    <w:rsid w:val="00DB75D4"/>
    <w:rsid w:val="00DC01F0"/>
    <w:rsid w:val="00DC62E7"/>
    <w:rsid w:val="00DC727A"/>
    <w:rsid w:val="00DC7BA8"/>
    <w:rsid w:val="00DD1873"/>
    <w:rsid w:val="00DD4B99"/>
    <w:rsid w:val="00DD69AE"/>
    <w:rsid w:val="00DD7B99"/>
    <w:rsid w:val="00DE0F22"/>
    <w:rsid w:val="00DE34CF"/>
    <w:rsid w:val="00DE4736"/>
    <w:rsid w:val="00DE483C"/>
    <w:rsid w:val="00DE58F9"/>
    <w:rsid w:val="00DE785F"/>
    <w:rsid w:val="00DF1DFC"/>
    <w:rsid w:val="00DF2DD7"/>
    <w:rsid w:val="00DF76DE"/>
    <w:rsid w:val="00DF7754"/>
    <w:rsid w:val="00E0166D"/>
    <w:rsid w:val="00E045BA"/>
    <w:rsid w:val="00E06082"/>
    <w:rsid w:val="00E06D13"/>
    <w:rsid w:val="00E07420"/>
    <w:rsid w:val="00E125FE"/>
    <w:rsid w:val="00E12C37"/>
    <w:rsid w:val="00E13D33"/>
    <w:rsid w:val="00E13F3D"/>
    <w:rsid w:val="00E14351"/>
    <w:rsid w:val="00E15B19"/>
    <w:rsid w:val="00E20243"/>
    <w:rsid w:val="00E212FD"/>
    <w:rsid w:val="00E22EA0"/>
    <w:rsid w:val="00E254E2"/>
    <w:rsid w:val="00E25A30"/>
    <w:rsid w:val="00E2758C"/>
    <w:rsid w:val="00E278F9"/>
    <w:rsid w:val="00E27C1E"/>
    <w:rsid w:val="00E27D34"/>
    <w:rsid w:val="00E30623"/>
    <w:rsid w:val="00E31048"/>
    <w:rsid w:val="00E337E8"/>
    <w:rsid w:val="00E34898"/>
    <w:rsid w:val="00E37432"/>
    <w:rsid w:val="00E40675"/>
    <w:rsid w:val="00E41E39"/>
    <w:rsid w:val="00E45CF0"/>
    <w:rsid w:val="00E47FB9"/>
    <w:rsid w:val="00E537A2"/>
    <w:rsid w:val="00E53F6D"/>
    <w:rsid w:val="00E5613B"/>
    <w:rsid w:val="00E56278"/>
    <w:rsid w:val="00E5627A"/>
    <w:rsid w:val="00E57EF9"/>
    <w:rsid w:val="00E607D5"/>
    <w:rsid w:val="00E63781"/>
    <w:rsid w:val="00E6386D"/>
    <w:rsid w:val="00E64315"/>
    <w:rsid w:val="00E667B5"/>
    <w:rsid w:val="00E67419"/>
    <w:rsid w:val="00E70CF0"/>
    <w:rsid w:val="00E71B7D"/>
    <w:rsid w:val="00E72EBD"/>
    <w:rsid w:val="00E743F9"/>
    <w:rsid w:val="00E750A7"/>
    <w:rsid w:val="00E759D1"/>
    <w:rsid w:val="00E77CCF"/>
    <w:rsid w:val="00E8133A"/>
    <w:rsid w:val="00E84D8E"/>
    <w:rsid w:val="00E878C8"/>
    <w:rsid w:val="00E87D94"/>
    <w:rsid w:val="00E90424"/>
    <w:rsid w:val="00E908A8"/>
    <w:rsid w:val="00E91201"/>
    <w:rsid w:val="00E920B4"/>
    <w:rsid w:val="00E9219A"/>
    <w:rsid w:val="00E923B4"/>
    <w:rsid w:val="00EB0366"/>
    <w:rsid w:val="00EB09B7"/>
    <w:rsid w:val="00EB154A"/>
    <w:rsid w:val="00EB195A"/>
    <w:rsid w:val="00EB267D"/>
    <w:rsid w:val="00EB2BDD"/>
    <w:rsid w:val="00EB59C4"/>
    <w:rsid w:val="00EB5C31"/>
    <w:rsid w:val="00EC0FFB"/>
    <w:rsid w:val="00EC13BE"/>
    <w:rsid w:val="00EC1A56"/>
    <w:rsid w:val="00EC2246"/>
    <w:rsid w:val="00EC3144"/>
    <w:rsid w:val="00EC52B7"/>
    <w:rsid w:val="00ED0654"/>
    <w:rsid w:val="00ED1323"/>
    <w:rsid w:val="00ED2EB0"/>
    <w:rsid w:val="00ED3D5E"/>
    <w:rsid w:val="00ED72D9"/>
    <w:rsid w:val="00ED7A94"/>
    <w:rsid w:val="00EE2707"/>
    <w:rsid w:val="00EE3674"/>
    <w:rsid w:val="00EE45C0"/>
    <w:rsid w:val="00EE5816"/>
    <w:rsid w:val="00EE6D6F"/>
    <w:rsid w:val="00EE7D7C"/>
    <w:rsid w:val="00EF18B7"/>
    <w:rsid w:val="00EF54A7"/>
    <w:rsid w:val="00EF6AC1"/>
    <w:rsid w:val="00F020E5"/>
    <w:rsid w:val="00F0564A"/>
    <w:rsid w:val="00F060F6"/>
    <w:rsid w:val="00F06F9A"/>
    <w:rsid w:val="00F0738D"/>
    <w:rsid w:val="00F13A60"/>
    <w:rsid w:val="00F1461A"/>
    <w:rsid w:val="00F165B9"/>
    <w:rsid w:val="00F201D5"/>
    <w:rsid w:val="00F20FFC"/>
    <w:rsid w:val="00F22D0C"/>
    <w:rsid w:val="00F25D98"/>
    <w:rsid w:val="00F2600A"/>
    <w:rsid w:val="00F300FB"/>
    <w:rsid w:val="00F44EF4"/>
    <w:rsid w:val="00F510A6"/>
    <w:rsid w:val="00F53ACD"/>
    <w:rsid w:val="00F54353"/>
    <w:rsid w:val="00F57AFB"/>
    <w:rsid w:val="00F60268"/>
    <w:rsid w:val="00F614AD"/>
    <w:rsid w:val="00F624DF"/>
    <w:rsid w:val="00F62A2A"/>
    <w:rsid w:val="00F649B0"/>
    <w:rsid w:val="00F64D88"/>
    <w:rsid w:val="00F67C90"/>
    <w:rsid w:val="00F7174E"/>
    <w:rsid w:val="00F71C2C"/>
    <w:rsid w:val="00F71D45"/>
    <w:rsid w:val="00F72F3B"/>
    <w:rsid w:val="00F75E11"/>
    <w:rsid w:val="00F76C0B"/>
    <w:rsid w:val="00F775F1"/>
    <w:rsid w:val="00F77606"/>
    <w:rsid w:val="00F77E03"/>
    <w:rsid w:val="00F81525"/>
    <w:rsid w:val="00F81787"/>
    <w:rsid w:val="00F825D7"/>
    <w:rsid w:val="00F82E67"/>
    <w:rsid w:val="00F84132"/>
    <w:rsid w:val="00F85434"/>
    <w:rsid w:val="00F85AAF"/>
    <w:rsid w:val="00F85EFF"/>
    <w:rsid w:val="00F8746C"/>
    <w:rsid w:val="00F87917"/>
    <w:rsid w:val="00F907A5"/>
    <w:rsid w:val="00F929BA"/>
    <w:rsid w:val="00F93493"/>
    <w:rsid w:val="00F93D89"/>
    <w:rsid w:val="00F93F08"/>
    <w:rsid w:val="00F95908"/>
    <w:rsid w:val="00F95C87"/>
    <w:rsid w:val="00F961CE"/>
    <w:rsid w:val="00FA0E70"/>
    <w:rsid w:val="00FA20FE"/>
    <w:rsid w:val="00FA22CF"/>
    <w:rsid w:val="00FA3606"/>
    <w:rsid w:val="00FA6150"/>
    <w:rsid w:val="00FB0935"/>
    <w:rsid w:val="00FB1C11"/>
    <w:rsid w:val="00FB2EA0"/>
    <w:rsid w:val="00FB6146"/>
    <w:rsid w:val="00FB6386"/>
    <w:rsid w:val="00FC06DE"/>
    <w:rsid w:val="00FC073B"/>
    <w:rsid w:val="00FC3C64"/>
    <w:rsid w:val="00FC52B4"/>
    <w:rsid w:val="00FC5998"/>
    <w:rsid w:val="00FD012C"/>
    <w:rsid w:val="00FD06BA"/>
    <w:rsid w:val="00FD0C62"/>
    <w:rsid w:val="00FD2477"/>
    <w:rsid w:val="00FD2587"/>
    <w:rsid w:val="00FD2E48"/>
    <w:rsid w:val="00FD4E84"/>
    <w:rsid w:val="00FD4FDF"/>
    <w:rsid w:val="00FD5F55"/>
    <w:rsid w:val="00FD6761"/>
    <w:rsid w:val="00FE02EA"/>
    <w:rsid w:val="00FE22D2"/>
    <w:rsid w:val="00FE409E"/>
    <w:rsid w:val="00FE40D3"/>
    <w:rsid w:val="00FE664E"/>
    <w:rsid w:val="00FF2DD8"/>
    <w:rsid w:val="00FF35E0"/>
    <w:rsid w:val="04D74337"/>
    <w:rsid w:val="05283CC9"/>
    <w:rsid w:val="07EF1C74"/>
    <w:rsid w:val="0FB6146E"/>
    <w:rsid w:val="230027B9"/>
    <w:rsid w:val="32E97DF4"/>
    <w:rsid w:val="367F13FD"/>
    <w:rsid w:val="39EE50FE"/>
    <w:rsid w:val="3ACA531E"/>
    <w:rsid w:val="3E566050"/>
    <w:rsid w:val="42E561C7"/>
    <w:rsid w:val="57CE7EA3"/>
    <w:rsid w:val="60116927"/>
    <w:rsid w:val="695F299E"/>
    <w:rsid w:val="6FF7CADC"/>
    <w:rsid w:val="700D542E"/>
    <w:rsid w:val="7BBE64C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99" w:semiHidden="0" w:name="heading 8"/>
    <w:lsdException w:qFormat="1" w:unhideWhenUsed="0" w:uiPriority="99" w:semiHidden="0" w:name="heading 9"/>
    <w:lsdException w:qFormat="1" w:unhideWhenUsed="0" w:uiPriority="99" w:semiHidden="0" w:name="index 1"/>
    <w:lsdException w:qFormat="1" w:unhideWhenUsed="0" w:uiPriority="99"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qFormat="1" w:unhideWhenUsed="0" w:uiPriority="99"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99"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99"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99" w:semiHidden="0" w:name="List Number"/>
    <w:lsdException w:qFormat="1" w:unhideWhenUsed="0" w:uiPriority="0" w:semiHidden="0" w:name="List 2"/>
    <w:lsdException w:qFormat="1" w:unhideWhenUsed="0" w:uiPriority="99" w:semiHidden="0" w:name="List 3"/>
    <w:lsdException w:qFormat="1" w:unhideWhenUsed="0" w:uiPriority="99" w:semiHidden="0" w:name="List 4"/>
    <w:lsdException w:qFormat="1" w:unhideWhenUsed="0" w:uiPriority="99" w:semiHidden="0" w:name="List 5"/>
    <w:lsdException w:qFormat="1" w:unhideWhenUsed="0" w:uiPriority="0" w:semiHidden="0" w:name="List Bullet 2"/>
    <w:lsdException w:qFormat="1" w:unhideWhenUsed="0" w:uiPriority="0" w:semiHidden="0" w:name="List Bullet 3"/>
    <w:lsdException w:qFormat="1" w:unhideWhenUsed="0" w:uiPriority="99" w:semiHidden="0" w:name="List Bullet 4"/>
    <w:lsdException w:qFormat="1" w:unhideWhenUsed="0" w:uiPriority="99" w:semiHidden="0" w:name="List Bullet 5"/>
    <w:lsdException w:qFormat="1" w:unhideWhenUsed="0" w:uiPriority="99" w:semiHidden="0" w:name="List Number 2"/>
    <w:lsdException w:qFormat="1" w:unhideWhenUsed="0" w:uiPriority="99" w:semiHidden="0" w:name="List Number 3"/>
    <w:lsdException w:qFormat="1" w:unhideWhenUsed="0" w:uiPriority="99" w:semiHidden="0" w:name="List Number 4"/>
    <w:lsdException w:qFormat="1" w:unhideWhenUsed="0" w:uiPriority="99" w:semiHidden="0" w:name="List Number 5"/>
    <w:lsdException w:qFormat="1" w:unhideWhenUsed="0" w:uiPriority="99"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99" w:semiHidden="0" w:name="Date"/>
    <w:lsdException w:unhideWhenUsed="0" w:uiPriority="0" w:semiHidden="0" w:name="Body Text First Indent"/>
    <w:lsdException w:uiPriority="0" w:name="Body Text First Indent 2"/>
    <w:lsdException w:uiPriority="0" w:name="Note Heading"/>
    <w:lsdException w:qFormat="1" w:unhideWhenUsed="0" w:uiPriority="99" w:semiHidden="0" w:name="Body Text 2"/>
    <w:lsdException w:qFormat="1" w:unhideWhenUsed="0" w:uiPriority="99" w:semiHidden="0" w:name="Body Text 3"/>
    <w:lsdException w:qFormat="1" w:unhideWhenUsed="0" w:uiPriority="99"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99"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113"/>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114"/>
    <w:qFormat/>
    <w:uiPriority w:val="0"/>
    <w:pPr>
      <w:pBdr>
        <w:top w:val="none" w:color="auto" w:sz="0" w:space="0"/>
      </w:pBdr>
      <w:spacing w:before="180"/>
      <w:outlineLvl w:val="1"/>
    </w:pPr>
    <w:rPr>
      <w:sz w:val="32"/>
    </w:rPr>
  </w:style>
  <w:style w:type="paragraph" w:styleId="4">
    <w:name w:val="heading 3"/>
    <w:basedOn w:val="3"/>
    <w:next w:val="1"/>
    <w:link w:val="115"/>
    <w:qFormat/>
    <w:uiPriority w:val="0"/>
    <w:pPr>
      <w:spacing w:before="120"/>
      <w:outlineLvl w:val="2"/>
    </w:pPr>
    <w:rPr>
      <w:sz w:val="28"/>
    </w:rPr>
  </w:style>
  <w:style w:type="paragraph" w:styleId="5">
    <w:name w:val="heading 4"/>
    <w:basedOn w:val="4"/>
    <w:next w:val="1"/>
    <w:link w:val="116"/>
    <w:qFormat/>
    <w:uiPriority w:val="0"/>
    <w:pPr>
      <w:ind w:left="1418" w:hanging="1418"/>
      <w:outlineLvl w:val="3"/>
    </w:pPr>
    <w:rPr>
      <w:sz w:val="24"/>
    </w:rPr>
  </w:style>
  <w:style w:type="paragraph" w:styleId="6">
    <w:name w:val="heading 5"/>
    <w:basedOn w:val="5"/>
    <w:next w:val="1"/>
    <w:link w:val="117"/>
    <w:qFormat/>
    <w:uiPriority w:val="0"/>
    <w:pPr>
      <w:ind w:left="1701" w:hanging="1701"/>
      <w:outlineLvl w:val="4"/>
    </w:pPr>
    <w:rPr>
      <w:sz w:val="22"/>
    </w:rPr>
  </w:style>
  <w:style w:type="paragraph" w:styleId="7">
    <w:name w:val="heading 6"/>
    <w:basedOn w:val="8"/>
    <w:next w:val="1"/>
    <w:link w:val="198"/>
    <w:qFormat/>
    <w:uiPriority w:val="0"/>
    <w:pPr>
      <w:outlineLvl w:val="5"/>
    </w:pPr>
  </w:style>
  <w:style w:type="paragraph" w:styleId="9">
    <w:name w:val="heading 7"/>
    <w:basedOn w:val="8"/>
    <w:next w:val="1"/>
    <w:link w:val="199"/>
    <w:qFormat/>
    <w:uiPriority w:val="0"/>
    <w:pPr>
      <w:outlineLvl w:val="6"/>
    </w:pPr>
  </w:style>
  <w:style w:type="paragraph" w:styleId="10">
    <w:name w:val="heading 8"/>
    <w:basedOn w:val="2"/>
    <w:next w:val="1"/>
    <w:link w:val="119"/>
    <w:qFormat/>
    <w:uiPriority w:val="99"/>
    <w:pPr>
      <w:ind w:left="0" w:firstLine="0"/>
      <w:outlineLvl w:val="7"/>
    </w:pPr>
  </w:style>
  <w:style w:type="paragraph" w:styleId="11">
    <w:name w:val="heading 9"/>
    <w:basedOn w:val="10"/>
    <w:next w:val="1"/>
    <w:link w:val="200"/>
    <w:qFormat/>
    <w:uiPriority w:val="99"/>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18"/>
    <w:qFormat/>
    <w:uiPriority w:val="0"/>
    <w:pPr>
      <w:ind w:left="1985" w:hanging="1985"/>
      <w:outlineLvl w:val="9"/>
    </w:pPr>
    <w:rPr>
      <w:sz w:val="20"/>
    </w:rPr>
  </w:style>
  <w:style w:type="paragraph" w:styleId="12">
    <w:name w:val="List 3"/>
    <w:basedOn w:val="13"/>
    <w:qFormat/>
    <w:uiPriority w:val="99"/>
    <w:pPr>
      <w:ind w:left="1135"/>
    </w:pPr>
  </w:style>
  <w:style w:type="paragraph" w:styleId="13">
    <w:name w:val="List 2"/>
    <w:basedOn w:val="14"/>
    <w:link w:val="138"/>
    <w:qFormat/>
    <w:uiPriority w:val="0"/>
    <w:pPr>
      <w:ind w:left="851"/>
    </w:pPr>
  </w:style>
  <w:style w:type="paragraph" w:styleId="14">
    <w:name w:val="List"/>
    <w:basedOn w:val="1"/>
    <w:link w:val="134"/>
    <w:qFormat/>
    <w:uiPriority w:val="0"/>
    <w:pPr>
      <w:ind w:left="568" w:hanging="284"/>
    </w:pPr>
  </w:style>
  <w:style w:type="paragraph" w:styleId="15">
    <w:name w:val="toc 7"/>
    <w:basedOn w:val="16"/>
    <w:next w:val="1"/>
    <w:qFormat/>
    <w:uiPriority w:val="99"/>
    <w:pPr>
      <w:tabs>
        <w:tab w:val="right" w:leader="dot" w:pos="9639"/>
      </w:tabs>
      <w:ind w:left="2268" w:hanging="2268"/>
    </w:pPr>
  </w:style>
  <w:style w:type="paragraph" w:styleId="16">
    <w:name w:val="toc 6"/>
    <w:basedOn w:val="17"/>
    <w:next w:val="1"/>
    <w:qFormat/>
    <w:uiPriority w:val="99"/>
    <w:pPr>
      <w:tabs>
        <w:tab w:val="right" w:leader="dot" w:pos="9639"/>
      </w:tabs>
      <w:ind w:left="1985" w:hanging="1985"/>
    </w:pPr>
  </w:style>
  <w:style w:type="paragraph" w:styleId="17">
    <w:name w:val="toc 5"/>
    <w:basedOn w:val="18"/>
    <w:qFormat/>
    <w:uiPriority w:val="99"/>
    <w:pPr>
      <w:tabs>
        <w:tab w:val="right" w:leader="dot" w:pos="9639"/>
      </w:tabs>
      <w:ind w:left="1701" w:hanging="1701"/>
    </w:pPr>
  </w:style>
  <w:style w:type="paragraph" w:styleId="18">
    <w:name w:val="toc 4"/>
    <w:basedOn w:val="19"/>
    <w:qFormat/>
    <w:uiPriority w:val="99"/>
    <w:pPr>
      <w:tabs>
        <w:tab w:val="right" w:leader="dot" w:pos="9639"/>
      </w:tabs>
      <w:ind w:left="1418" w:hanging="1418"/>
    </w:pPr>
  </w:style>
  <w:style w:type="paragraph" w:styleId="19">
    <w:name w:val="toc 3"/>
    <w:basedOn w:val="20"/>
    <w:qFormat/>
    <w:uiPriority w:val="99"/>
    <w:pPr>
      <w:tabs>
        <w:tab w:val="right" w:leader="dot" w:pos="9639"/>
      </w:tabs>
      <w:ind w:left="1134" w:hanging="1134"/>
    </w:pPr>
  </w:style>
  <w:style w:type="paragraph" w:styleId="20">
    <w:name w:val="toc 2"/>
    <w:basedOn w:val="21"/>
    <w:qFormat/>
    <w:uiPriority w:val="99"/>
    <w:pPr>
      <w:keepNext w:val="0"/>
      <w:tabs>
        <w:tab w:val="right" w:leader="dot" w:pos="9639"/>
      </w:tabs>
      <w:spacing w:before="0"/>
      <w:ind w:left="851" w:hanging="851"/>
    </w:pPr>
    <w:rPr>
      <w:sz w:val="20"/>
    </w:rPr>
  </w:style>
  <w:style w:type="paragraph" w:styleId="21">
    <w:name w:val="toc 1"/>
    <w:qFormat/>
    <w:uiPriority w:val="99"/>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99"/>
    <w:pPr>
      <w:ind w:left="851"/>
    </w:pPr>
  </w:style>
  <w:style w:type="paragraph" w:styleId="23">
    <w:name w:val="List Number"/>
    <w:basedOn w:val="14"/>
    <w:qFormat/>
    <w:uiPriority w:val="99"/>
  </w:style>
  <w:style w:type="paragraph" w:styleId="24">
    <w:name w:val="List Bullet 4"/>
    <w:basedOn w:val="25"/>
    <w:qFormat/>
    <w:uiPriority w:val="99"/>
    <w:pPr>
      <w:ind w:left="1418"/>
    </w:pPr>
  </w:style>
  <w:style w:type="paragraph" w:styleId="25">
    <w:name w:val="List Bullet 3"/>
    <w:basedOn w:val="26"/>
    <w:link w:val="137"/>
    <w:qFormat/>
    <w:uiPriority w:val="0"/>
    <w:pPr>
      <w:ind w:left="1135"/>
    </w:pPr>
  </w:style>
  <w:style w:type="paragraph" w:styleId="26">
    <w:name w:val="List Bullet 2"/>
    <w:basedOn w:val="27"/>
    <w:link w:val="136"/>
    <w:qFormat/>
    <w:uiPriority w:val="0"/>
    <w:pPr>
      <w:ind w:left="851"/>
    </w:pPr>
  </w:style>
  <w:style w:type="paragraph" w:styleId="27">
    <w:name w:val="List Bullet"/>
    <w:basedOn w:val="14"/>
    <w:link w:val="135"/>
    <w:qFormat/>
    <w:uiPriority w:val="0"/>
  </w:style>
  <w:style w:type="paragraph" w:styleId="28">
    <w:name w:val="Normal Indent"/>
    <w:basedOn w:val="1"/>
    <w:qFormat/>
    <w:uiPriority w:val="99"/>
    <w:pPr>
      <w:overflowPunct w:val="0"/>
      <w:autoSpaceDE w:val="0"/>
      <w:autoSpaceDN w:val="0"/>
      <w:adjustRightInd w:val="0"/>
      <w:spacing w:after="0"/>
      <w:ind w:left="851"/>
      <w:textAlignment w:val="baseline"/>
    </w:pPr>
    <w:rPr>
      <w:rFonts w:eastAsia="MS Mincho"/>
      <w:lang w:val="it-IT" w:eastAsia="en-GB"/>
    </w:rPr>
  </w:style>
  <w:style w:type="paragraph" w:styleId="29">
    <w:name w:val="caption"/>
    <w:basedOn w:val="1"/>
    <w:next w:val="1"/>
    <w:link w:val="140"/>
    <w:qFormat/>
    <w:uiPriority w:val="35"/>
    <w:pPr>
      <w:overflowPunct w:val="0"/>
      <w:autoSpaceDE w:val="0"/>
      <w:autoSpaceDN w:val="0"/>
      <w:adjustRightInd w:val="0"/>
      <w:spacing w:before="120" w:after="120"/>
      <w:textAlignment w:val="baseline"/>
    </w:pPr>
    <w:rPr>
      <w:rFonts w:eastAsia="MS Mincho"/>
      <w:b/>
      <w:lang w:eastAsia="en-GB"/>
    </w:rPr>
  </w:style>
  <w:style w:type="paragraph" w:styleId="30">
    <w:name w:val="Document Map"/>
    <w:basedOn w:val="1"/>
    <w:link w:val="132"/>
    <w:qFormat/>
    <w:uiPriority w:val="99"/>
    <w:pPr>
      <w:shd w:val="clear" w:color="auto" w:fill="000080"/>
    </w:pPr>
    <w:rPr>
      <w:rFonts w:ascii="Tahoma" w:hAnsi="Tahoma" w:cs="Tahoma"/>
    </w:rPr>
  </w:style>
  <w:style w:type="paragraph" w:styleId="31">
    <w:name w:val="annotation text"/>
    <w:basedOn w:val="1"/>
    <w:link w:val="155"/>
    <w:qFormat/>
    <w:uiPriority w:val="99"/>
  </w:style>
  <w:style w:type="paragraph" w:styleId="32">
    <w:name w:val="Body Text 3"/>
    <w:basedOn w:val="1"/>
    <w:link w:val="162"/>
    <w:qFormat/>
    <w:uiPriority w:val="99"/>
    <w:pPr>
      <w:overflowPunct w:val="0"/>
      <w:autoSpaceDE w:val="0"/>
      <w:autoSpaceDN w:val="0"/>
      <w:adjustRightInd w:val="0"/>
      <w:textAlignment w:val="baseline"/>
    </w:pPr>
    <w:rPr>
      <w:rFonts w:eastAsia="MS Mincho"/>
      <w:b/>
      <w:i/>
      <w:lang w:eastAsia="en-GB"/>
    </w:rPr>
  </w:style>
  <w:style w:type="paragraph" w:styleId="33">
    <w:name w:val="Body Text"/>
    <w:basedOn w:val="1"/>
    <w:link w:val="143"/>
    <w:qFormat/>
    <w:uiPriority w:val="0"/>
    <w:pPr>
      <w:widowControl w:val="0"/>
      <w:overflowPunct w:val="0"/>
      <w:autoSpaceDE w:val="0"/>
      <w:autoSpaceDN w:val="0"/>
      <w:adjustRightInd w:val="0"/>
      <w:spacing w:after="120"/>
      <w:textAlignment w:val="baseline"/>
    </w:pPr>
    <w:rPr>
      <w:rFonts w:eastAsia="MS Mincho"/>
      <w:sz w:val="24"/>
      <w:lang w:eastAsia="en-GB"/>
    </w:rPr>
  </w:style>
  <w:style w:type="paragraph" w:styleId="34">
    <w:name w:val="Body Text Indent"/>
    <w:basedOn w:val="1"/>
    <w:link w:val="154"/>
    <w:qFormat/>
    <w:uiPriority w:val="99"/>
    <w:pPr>
      <w:overflowPunct w:val="0"/>
      <w:autoSpaceDE w:val="0"/>
      <w:autoSpaceDN w:val="0"/>
      <w:adjustRightInd w:val="0"/>
      <w:spacing w:before="240" w:after="0"/>
      <w:ind w:left="360"/>
      <w:jc w:val="both"/>
      <w:textAlignment w:val="baseline"/>
    </w:pPr>
    <w:rPr>
      <w:rFonts w:eastAsia="MS Mincho"/>
      <w:i/>
      <w:sz w:val="22"/>
      <w:lang w:eastAsia="en-GB"/>
    </w:rPr>
  </w:style>
  <w:style w:type="paragraph" w:styleId="35">
    <w:name w:val="List Number 3"/>
    <w:basedOn w:val="1"/>
    <w:qFormat/>
    <w:uiPriority w:val="99"/>
    <w:pPr>
      <w:numPr>
        <w:ilvl w:val="0"/>
        <w:numId w:val="1"/>
      </w:numPr>
      <w:tabs>
        <w:tab w:val="left" w:pos="360"/>
        <w:tab w:val="left" w:pos="926"/>
        <w:tab w:val="clear" w:pos="720"/>
      </w:tabs>
      <w:overflowPunct w:val="0"/>
      <w:autoSpaceDE w:val="0"/>
      <w:autoSpaceDN w:val="0"/>
      <w:adjustRightInd w:val="0"/>
      <w:ind w:left="926" w:firstLine="0"/>
      <w:textAlignment w:val="baseline"/>
    </w:pPr>
    <w:rPr>
      <w:rFonts w:eastAsia="MS Mincho"/>
      <w:lang w:eastAsia="en-GB"/>
    </w:rPr>
  </w:style>
  <w:style w:type="paragraph" w:styleId="36">
    <w:name w:val="Plain Text"/>
    <w:basedOn w:val="1"/>
    <w:link w:val="145"/>
    <w:qFormat/>
    <w:uiPriority w:val="99"/>
    <w:pPr>
      <w:overflowPunct w:val="0"/>
      <w:autoSpaceDE w:val="0"/>
      <w:autoSpaceDN w:val="0"/>
      <w:adjustRightInd w:val="0"/>
      <w:spacing w:after="0"/>
      <w:textAlignment w:val="baseline"/>
    </w:pPr>
    <w:rPr>
      <w:rFonts w:ascii="Courier New" w:hAnsi="Courier New" w:eastAsia="MS Mincho"/>
      <w:lang w:eastAsia="en-GB"/>
    </w:rPr>
  </w:style>
  <w:style w:type="paragraph" w:styleId="37">
    <w:name w:val="List Bullet 5"/>
    <w:basedOn w:val="24"/>
    <w:qFormat/>
    <w:uiPriority w:val="99"/>
    <w:pPr>
      <w:ind w:left="1702"/>
    </w:pPr>
  </w:style>
  <w:style w:type="paragraph" w:styleId="38">
    <w:name w:val="List Number 4"/>
    <w:basedOn w:val="1"/>
    <w:qFormat/>
    <w:uiPriority w:val="99"/>
    <w:pPr>
      <w:numPr>
        <w:ilvl w:val="0"/>
        <w:numId w:val="2"/>
      </w:numPr>
      <w:tabs>
        <w:tab w:val="left" w:pos="360"/>
        <w:tab w:val="left" w:pos="1209"/>
        <w:tab w:val="clear" w:pos="720"/>
      </w:tabs>
      <w:overflowPunct w:val="0"/>
      <w:autoSpaceDE w:val="0"/>
      <w:autoSpaceDN w:val="0"/>
      <w:adjustRightInd w:val="0"/>
      <w:ind w:left="1209" w:firstLine="0"/>
      <w:textAlignment w:val="baseline"/>
    </w:pPr>
    <w:rPr>
      <w:rFonts w:eastAsia="MS Mincho"/>
      <w:lang w:eastAsia="en-GB"/>
    </w:rPr>
  </w:style>
  <w:style w:type="paragraph" w:styleId="39">
    <w:name w:val="toc 8"/>
    <w:basedOn w:val="21"/>
    <w:qFormat/>
    <w:uiPriority w:val="99"/>
    <w:pPr>
      <w:spacing w:before="180"/>
      <w:ind w:left="2693" w:hanging="2693"/>
    </w:pPr>
    <w:rPr>
      <w:b/>
    </w:rPr>
  </w:style>
  <w:style w:type="paragraph" w:styleId="40">
    <w:name w:val="Date"/>
    <w:basedOn w:val="1"/>
    <w:next w:val="1"/>
    <w:link w:val="254"/>
    <w:qFormat/>
    <w:uiPriority w:val="99"/>
    <w:pPr>
      <w:overflowPunct w:val="0"/>
      <w:autoSpaceDE w:val="0"/>
      <w:autoSpaceDN w:val="0"/>
      <w:adjustRightInd w:val="0"/>
      <w:textAlignment w:val="baseline"/>
    </w:pPr>
    <w:rPr>
      <w:rFonts w:eastAsia="Malgun Gothic"/>
      <w:lang w:eastAsia="en-GB"/>
    </w:rPr>
  </w:style>
  <w:style w:type="paragraph" w:styleId="41">
    <w:name w:val="Body Text Indent 2"/>
    <w:basedOn w:val="1"/>
    <w:link w:val="160"/>
    <w:qFormat/>
    <w:uiPriority w:val="99"/>
    <w:pPr>
      <w:overflowPunct w:val="0"/>
      <w:autoSpaceDE w:val="0"/>
      <w:autoSpaceDN w:val="0"/>
      <w:adjustRightInd w:val="0"/>
      <w:ind w:left="568" w:hanging="568"/>
      <w:textAlignment w:val="baseline"/>
    </w:pPr>
    <w:rPr>
      <w:rFonts w:eastAsia="MS Mincho"/>
      <w:lang w:eastAsia="en-GB"/>
    </w:rPr>
  </w:style>
  <w:style w:type="paragraph" w:styleId="42">
    <w:name w:val="endnote text"/>
    <w:basedOn w:val="1"/>
    <w:link w:val="249"/>
    <w:qFormat/>
    <w:uiPriority w:val="99"/>
    <w:pPr>
      <w:overflowPunct w:val="0"/>
      <w:autoSpaceDE w:val="0"/>
      <w:autoSpaceDN w:val="0"/>
      <w:adjustRightInd w:val="0"/>
      <w:snapToGrid w:val="0"/>
      <w:textAlignment w:val="baseline"/>
    </w:pPr>
    <w:rPr>
      <w:rFonts w:eastAsia="Times New Roman"/>
      <w:lang w:eastAsia="en-GB"/>
    </w:rPr>
  </w:style>
  <w:style w:type="paragraph" w:styleId="43">
    <w:name w:val="Balloon Text"/>
    <w:basedOn w:val="1"/>
    <w:link w:val="165"/>
    <w:qFormat/>
    <w:uiPriority w:val="99"/>
    <w:rPr>
      <w:rFonts w:ascii="Tahoma" w:hAnsi="Tahoma" w:cs="Tahoma"/>
      <w:sz w:val="16"/>
      <w:szCs w:val="16"/>
    </w:rPr>
  </w:style>
  <w:style w:type="paragraph" w:styleId="44">
    <w:name w:val="footer"/>
    <w:basedOn w:val="45"/>
    <w:link w:val="121"/>
    <w:qFormat/>
    <w:uiPriority w:val="0"/>
    <w:pPr>
      <w:jc w:val="center"/>
    </w:pPr>
    <w:rPr>
      <w:i/>
    </w:rPr>
  </w:style>
  <w:style w:type="paragraph" w:styleId="45">
    <w:name w:val="header"/>
    <w:link w:val="120"/>
    <w:qFormat/>
    <w:uiPriority w:val="0"/>
    <w:pPr>
      <w:widowControl w:val="0"/>
    </w:pPr>
    <w:rPr>
      <w:rFonts w:ascii="Arial" w:hAnsi="Arial" w:eastAsia="宋体" w:cs="Times New Roman"/>
      <w:b/>
      <w:sz w:val="18"/>
      <w:lang w:val="en-GB" w:eastAsia="en-US" w:bidi="ar-SA"/>
    </w:rPr>
  </w:style>
  <w:style w:type="paragraph" w:styleId="46">
    <w:name w:val="index heading"/>
    <w:basedOn w:val="1"/>
    <w:next w:val="1"/>
    <w:qFormat/>
    <w:uiPriority w:val="99"/>
    <w:pPr>
      <w:pBdr>
        <w:top w:val="single" w:color="auto" w:sz="12" w:space="0"/>
      </w:pBdr>
      <w:overflowPunct w:val="0"/>
      <w:autoSpaceDE w:val="0"/>
      <w:autoSpaceDN w:val="0"/>
      <w:adjustRightInd w:val="0"/>
      <w:spacing w:before="360" w:after="240"/>
      <w:textAlignment w:val="baseline"/>
    </w:pPr>
    <w:rPr>
      <w:rFonts w:eastAsia="MS Mincho"/>
      <w:b/>
      <w:i/>
      <w:sz w:val="26"/>
      <w:lang w:eastAsia="en-GB"/>
    </w:rPr>
  </w:style>
  <w:style w:type="paragraph" w:styleId="47">
    <w:name w:val="Subtitle"/>
    <w:basedOn w:val="1"/>
    <w:next w:val="1"/>
    <w:link w:val="345"/>
    <w:qFormat/>
    <w:uiPriority w:val="11"/>
    <w:pPr>
      <w:overflowPunct w:val="0"/>
      <w:autoSpaceDE w:val="0"/>
      <w:autoSpaceDN w:val="0"/>
      <w:adjustRightInd w:val="0"/>
      <w:spacing w:before="240" w:after="60" w:line="312" w:lineRule="auto"/>
      <w:jc w:val="center"/>
      <w:textAlignment w:val="baseline"/>
      <w:outlineLvl w:val="1"/>
    </w:pPr>
    <w:rPr>
      <w:rFonts w:eastAsia="Times New Roman" w:asciiTheme="majorHAnsi" w:hAnsiTheme="majorHAnsi" w:cstheme="majorBidi"/>
      <w:b/>
      <w:bCs/>
      <w:kern w:val="28"/>
      <w:sz w:val="32"/>
      <w:szCs w:val="32"/>
      <w:lang w:eastAsia="ko-KR"/>
    </w:rPr>
  </w:style>
  <w:style w:type="paragraph" w:styleId="48">
    <w:name w:val="List Number 5"/>
    <w:basedOn w:val="1"/>
    <w:qFormat/>
    <w:uiPriority w:val="99"/>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33"/>
    <w:qFormat/>
    <w:uiPriority w:val="0"/>
    <w:pPr>
      <w:keepLines/>
      <w:spacing w:after="0"/>
      <w:ind w:left="454" w:hanging="454"/>
    </w:pPr>
    <w:rPr>
      <w:sz w:val="16"/>
    </w:rPr>
  </w:style>
  <w:style w:type="paragraph" w:styleId="50">
    <w:name w:val="List 5"/>
    <w:basedOn w:val="51"/>
    <w:qFormat/>
    <w:uiPriority w:val="99"/>
    <w:pPr>
      <w:ind w:left="1702"/>
    </w:pPr>
  </w:style>
  <w:style w:type="paragraph" w:styleId="51">
    <w:name w:val="List 4"/>
    <w:basedOn w:val="12"/>
    <w:qFormat/>
    <w:uiPriority w:val="99"/>
    <w:pPr>
      <w:ind w:left="1418"/>
    </w:pPr>
  </w:style>
  <w:style w:type="paragraph" w:styleId="52">
    <w:name w:val="toc 9"/>
    <w:basedOn w:val="39"/>
    <w:qFormat/>
    <w:uiPriority w:val="99"/>
    <w:pPr>
      <w:ind w:left="1418" w:hanging="1418"/>
    </w:pPr>
  </w:style>
  <w:style w:type="paragraph" w:styleId="53">
    <w:name w:val="Body Text 2"/>
    <w:basedOn w:val="1"/>
    <w:link w:val="156"/>
    <w:qFormat/>
    <w:uiPriority w:val="99"/>
    <w:pPr>
      <w:overflowPunct w:val="0"/>
      <w:autoSpaceDE w:val="0"/>
      <w:autoSpaceDN w:val="0"/>
      <w:adjustRightInd w:val="0"/>
      <w:spacing w:after="0"/>
      <w:jc w:val="both"/>
      <w:textAlignment w:val="baseline"/>
    </w:pPr>
    <w:rPr>
      <w:rFonts w:eastAsia="MS Mincho"/>
      <w:sz w:val="24"/>
      <w:lang w:eastAsia="en-GB"/>
    </w:rPr>
  </w:style>
  <w:style w:type="paragraph" w:styleId="54">
    <w:name w:val="Normal (Web)"/>
    <w:basedOn w:val="1"/>
    <w:unhideWhenUsed/>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styleId="55">
    <w:name w:val="index 1"/>
    <w:basedOn w:val="1"/>
    <w:qFormat/>
    <w:uiPriority w:val="99"/>
    <w:pPr>
      <w:keepLines/>
      <w:spacing w:after="0"/>
    </w:pPr>
  </w:style>
  <w:style w:type="paragraph" w:styleId="56">
    <w:name w:val="index 2"/>
    <w:basedOn w:val="55"/>
    <w:qFormat/>
    <w:uiPriority w:val="99"/>
    <w:pPr>
      <w:ind w:left="284"/>
    </w:pPr>
  </w:style>
  <w:style w:type="paragraph" w:styleId="57">
    <w:name w:val="Title"/>
    <w:basedOn w:val="1"/>
    <w:next w:val="1"/>
    <w:link w:val="251"/>
    <w:qFormat/>
    <w:uiPriority w:val="99"/>
    <w:pPr>
      <w:overflowPunct w:val="0"/>
      <w:autoSpaceDE w:val="0"/>
      <w:autoSpaceDN w:val="0"/>
      <w:adjustRightInd w:val="0"/>
      <w:spacing w:before="240" w:after="60"/>
      <w:textAlignment w:val="baseline"/>
      <w:outlineLvl w:val="0"/>
    </w:pPr>
    <w:rPr>
      <w:rFonts w:ascii="Courier New" w:hAnsi="Courier New" w:eastAsia="Malgun Gothic"/>
      <w:lang w:val="nb-NO" w:eastAsia="en-GB"/>
    </w:rPr>
  </w:style>
  <w:style w:type="paragraph" w:styleId="58">
    <w:name w:val="annotation subject"/>
    <w:basedOn w:val="31"/>
    <w:next w:val="31"/>
    <w:link w:val="169"/>
    <w:qFormat/>
    <w:uiPriority w:val="99"/>
    <w:rPr>
      <w:b/>
      <w:bCs/>
    </w:rPr>
  </w:style>
  <w:style w:type="table" w:styleId="60">
    <w:name w:val="Table Grid"/>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99"/>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72">
    <w:name w:val="ZH"/>
    <w:qFormat/>
    <w:uiPriority w:val="99"/>
    <w:pPr>
      <w:framePr w:wrap="notBeside" w:vAnchor="page" w:hAnchor="margin" w:xAlign="center" w:y="6805"/>
      <w:widowControl w:val="0"/>
    </w:pPr>
    <w:rPr>
      <w:rFonts w:ascii="Arial" w:hAnsi="Arial" w:eastAsia="宋体" w:cs="Times New Roman"/>
      <w:lang w:val="en-GB" w:eastAsia="en-US" w:bidi="ar-SA"/>
    </w:rPr>
  </w:style>
  <w:style w:type="paragraph" w:customStyle="1" w:styleId="73">
    <w:name w:val="TT"/>
    <w:basedOn w:val="2"/>
    <w:next w:val="1"/>
    <w:qFormat/>
    <w:uiPriority w:val="99"/>
    <w:pPr>
      <w:outlineLvl w:val="9"/>
    </w:pPr>
  </w:style>
  <w:style w:type="paragraph" w:customStyle="1" w:styleId="74">
    <w:name w:val="TAH"/>
    <w:basedOn w:val="75"/>
    <w:link w:val="124"/>
    <w:qFormat/>
    <w:uiPriority w:val="0"/>
    <w:rPr>
      <w:b/>
    </w:rPr>
  </w:style>
  <w:style w:type="paragraph" w:customStyle="1" w:styleId="75">
    <w:name w:val="TAC"/>
    <w:basedOn w:val="76"/>
    <w:link w:val="123"/>
    <w:qFormat/>
    <w:uiPriority w:val="0"/>
    <w:pPr>
      <w:jc w:val="center"/>
    </w:pPr>
  </w:style>
  <w:style w:type="paragraph" w:customStyle="1" w:styleId="76">
    <w:name w:val="TAL"/>
    <w:basedOn w:val="1"/>
    <w:link w:val="122"/>
    <w:qFormat/>
    <w:uiPriority w:val="0"/>
    <w:pPr>
      <w:keepNext/>
      <w:keepLines/>
      <w:spacing w:after="0"/>
    </w:pPr>
    <w:rPr>
      <w:rFonts w:ascii="Arial" w:hAnsi="Arial"/>
      <w:sz w:val="18"/>
    </w:rPr>
  </w:style>
  <w:style w:type="paragraph" w:customStyle="1" w:styleId="77">
    <w:name w:val="TF"/>
    <w:basedOn w:val="78"/>
    <w:link w:val="128"/>
    <w:qFormat/>
    <w:uiPriority w:val="0"/>
    <w:pPr>
      <w:keepNext w:val="0"/>
      <w:spacing w:before="0" w:after="240"/>
    </w:pPr>
  </w:style>
  <w:style w:type="paragraph" w:customStyle="1" w:styleId="78">
    <w:name w:val="TH"/>
    <w:basedOn w:val="1"/>
    <w:link w:val="126"/>
    <w:qFormat/>
    <w:uiPriority w:val="0"/>
    <w:pPr>
      <w:keepNext/>
      <w:keepLines/>
      <w:spacing w:before="60"/>
      <w:jc w:val="center"/>
    </w:pPr>
    <w:rPr>
      <w:rFonts w:ascii="Arial" w:hAnsi="Arial"/>
      <w:b/>
    </w:rPr>
  </w:style>
  <w:style w:type="paragraph" w:customStyle="1" w:styleId="79">
    <w:name w:val="NO"/>
    <w:basedOn w:val="1"/>
    <w:link w:val="109"/>
    <w:qFormat/>
    <w:uiPriority w:val="0"/>
    <w:pPr>
      <w:keepLines/>
      <w:ind w:left="1135" w:hanging="851"/>
    </w:pPr>
  </w:style>
  <w:style w:type="paragraph" w:customStyle="1" w:styleId="80">
    <w:name w:val="EX"/>
    <w:basedOn w:val="1"/>
    <w:link w:val="125"/>
    <w:qFormat/>
    <w:uiPriority w:val="0"/>
    <w:pPr>
      <w:keepLines/>
      <w:ind w:left="1702" w:hanging="1418"/>
    </w:pPr>
  </w:style>
  <w:style w:type="paragraph" w:customStyle="1" w:styleId="81">
    <w:name w:val="FP"/>
    <w:basedOn w:val="1"/>
    <w:qFormat/>
    <w:uiPriority w:val="99"/>
    <w:pPr>
      <w:spacing w:after="0"/>
    </w:pPr>
  </w:style>
  <w:style w:type="paragraph" w:customStyle="1" w:styleId="82">
    <w:name w:val="LD"/>
    <w:qFormat/>
    <w:uiPriority w:val="99"/>
    <w:pPr>
      <w:keepNext/>
      <w:keepLines/>
      <w:spacing w:line="180" w:lineRule="exact"/>
    </w:pPr>
    <w:rPr>
      <w:rFonts w:ascii="MS LineDraw" w:hAnsi="MS LineDraw" w:eastAsia="宋体" w:cs="Times New Roman"/>
      <w:lang w:val="en-GB" w:eastAsia="en-US" w:bidi="ar-SA"/>
    </w:rPr>
  </w:style>
  <w:style w:type="paragraph" w:customStyle="1" w:styleId="83">
    <w:name w:val="NW"/>
    <w:basedOn w:val="79"/>
    <w:qFormat/>
    <w:uiPriority w:val="99"/>
    <w:pPr>
      <w:spacing w:after="0"/>
    </w:pPr>
  </w:style>
  <w:style w:type="paragraph" w:customStyle="1" w:styleId="84">
    <w:name w:val="EW"/>
    <w:basedOn w:val="80"/>
    <w:qFormat/>
    <w:uiPriority w:val="99"/>
    <w:pPr>
      <w:spacing w:after="0"/>
    </w:pPr>
  </w:style>
  <w:style w:type="paragraph" w:customStyle="1" w:styleId="85">
    <w:name w:val="EQ"/>
    <w:basedOn w:val="1"/>
    <w:next w:val="1"/>
    <w:link w:val="111"/>
    <w:qFormat/>
    <w:uiPriority w:val="0"/>
    <w:pPr>
      <w:keepLines/>
      <w:tabs>
        <w:tab w:val="center" w:pos="4536"/>
        <w:tab w:val="right" w:pos="9072"/>
      </w:tabs>
    </w:pPr>
  </w:style>
  <w:style w:type="paragraph" w:customStyle="1" w:styleId="86">
    <w:name w:val="NF"/>
    <w:basedOn w:val="79"/>
    <w:qFormat/>
    <w:uiPriority w:val="99"/>
    <w:pPr>
      <w:keepNext/>
      <w:spacing w:after="0"/>
    </w:pPr>
    <w:rPr>
      <w:rFonts w:ascii="Arial" w:hAnsi="Arial"/>
      <w:sz w:val="18"/>
    </w:rPr>
  </w:style>
  <w:style w:type="paragraph" w:customStyle="1" w:styleId="87">
    <w:name w:val="PL"/>
    <w:link w:val="201"/>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27"/>
    <w:qFormat/>
    <w:uiPriority w:val="0"/>
    <w:pPr>
      <w:ind w:left="851" w:hanging="851"/>
    </w:pPr>
  </w:style>
  <w:style w:type="paragraph" w:customStyle="1" w:styleId="90">
    <w:name w:val="ZA"/>
    <w:qFormat/>
    <w:uiPriority w:val="99"/>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91">
    <w:name w:val="ZB"/>
    <w:qFormat/>
    <w:uiPriority w:val="99"/>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92">
    <w:name w:val="ZD"/>
    <w:qFormat/>
    <w:uiPriority w:val="99"/>
    <w:pPr>
      <w:framePr w:wrap="notBeside" w:vAnchor="page" w:hAnchor="margin" w:y="15764"/>
      <w:widowControl w:val="0"/>
    </w:pPr>
    <w:rPr>
      <w:rFonts w:ascii="Arial" w:hAnsi="Arial" w:eastAsia="宋体" w:cs="Times New Roman"/>
      <w:sz w:val="32"/>
      <w:lang w:val="en-GB" w:eastAsia="en-US" w:bidi="ar-SA"/>
    </w:rPr>
  </w:style>
  <w:style w:type="paragraph" w:customStyle="1" w:styleId="93">
    <w:name w:val="ZU"/>
    <w:qFormat/>
    <w:uiPriority w:val="99"/>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94">
    <w:name w:val="ZV"/>
    <w:basedOn w:val="93"/>
    <w:qFormat/>
    <w:uiPriority w:val="99"/>
    <w:pPr>
      <w:framePr w:y="16161"/>
    </w:pPr>
  </w:style>
  <w:style w:type="character" w:customStyle="1" w:styleId="95">
    <w:name w:val="ZGSM"/>
    <w:qFormat/>
    <w:uiPriority w:val="0"/>
  </w:style>
  <w:style w:type="paragraph" w:customStyle="1" w:styleId="96">
    <w:name w:val="ZG"/>
    <w:qFormat/>
    <w:uiPriority w:val="99"/>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97">
    <w:name w:val="Editor's Note"/>
    <w:basedOn w:val="79"/>
    <w:link w:val="193"/>
    <w:qFormat/>
    <w:uiPriority w:val="0"/>
    <w:rPr>
      <w:color w:val="FF0000"/>
    </w:rPr>
  </w:style>
  <w:style w:type="paragraph" w:customStyle="1" w:styleId="98">
    <w:name w:val="B1"/>
    <w:basedOn w:val="14"/>
    <w:link w:val="108"/>
    <w:qFormat/>
    <w:uiPriority w:val="0"/>
  </w:style>
  <w:style w:type="paragraph" w:customStyle="1" w:styleId="99">
    <w:name w:val="B2"/>
    <w:basedOn w:val="13"/>
    <w:link w:val="110"/>
    <w:qFormat/>
    <w:uiPriority w:val="0"/>
  </w:style>
  <w:style w:type="paragraph" w:customStyle="1" w:styleId="100">
    <w:name w:val="B3"/>
    <w:basedOn w:val="12"/>
    <w:link w:val="112"/>
    <w:qFormat/>
    <w:uiPriority w:val="0"/>
  </w:style>
  <w:style w:type="paragraph" w:customStyle="1" w:styleId="101">
    <w:name w:val="B4"/>
    <w:basedOn w:val="51"/>
    <w:link w:val="129"/>
    <w:qFormat/>
    <w:uiPriority w:val="0"/>
  </w:style>
  <w:style w:type="paragraph" w:customStyle="1" w:styleId="102">
    <w:name w:val="B5"/>
    <w:basedOn w:val="50"/>
    <w:qFormat/>
    <w:uiPriority w:val="99"/>
  </w:style>
  <w:style w:type="paragraph" w:customStyle="1" w:styleId="103">
    <w:name w:val="ZTD"/>
    <w:basedOn w:val="91"/>
    <w:qFormat/>
    <w:uiPriority w:val="99"/>
    <w:pPr>
      <w:framePr w:hRule="auto" w:y="852"/>
    </w:pPr>
    <w:rPr>
      <w:i w:val="0"/>
      <w:sz w:val="40"/>
    </w:rPr>
  </w:style>
  <w:style w:type="paragraph" w:customStyle="1" w:styleId="104">
    <w:name w:val="CR Cover Page"/>
    <w:link w:val="163"/>
    <w:qFormat/>
    <w:uiPriority w:val="0"/>
    <w:pPr>
      <w:spacing w:after="120"/>
    </w:pPr>
    <w:rPr>
      <w:rFonts w:ascii="Arial" w:hAnsi="Arial" w:eastAsia="宋体" w:cs="Times New Roman"/>
      <w:lang w:val="en-GB" w:eastAsia="en-US" w:bidi="ar-SA"/>
    </w:rPr>
  </w:style>
  <w:style w:type="paragraph" w:customStyle="1" w:styleId="105">
    <w:name w:val="tdoc-header"/>
    <w:qFormat/>
    <w:uiPriority w:val="99"/>
    <w:rPr>
      <w:rFonts w:ascii="Arial" w:hAnsi="Arial" w:eastAsia="宋体" w:cs="Times New Roman"/>
      <w:sz w:val="24"/>
      <w:lang w:val="en-GB" w:eastAsia="en-US" w:bidi="ar-SA"/>
    </w:rPr>
  </w:style>
  <w:style w:type="paragraph" w:customStyle="1" w:styleId="106">
    <w:name w:val="Change"/>
    <w:basedOn w:val="1"/>
    <w:link w:val="107"/>
    <w:qFormat/>
    <w:uiPriority w:val="0"/>
    <w:pPr>
      <w:outlineLvl w:val="0"/>
    </w:pPr>
    <w:rPr>
      <w:rFonts w:eastAsiaTheme="minorEastAsia"/>
      <w:b/>
      <w:color w:val="FF0000"/>
      <w:sz w:val="36"/>
      <w:szCs w:val="36"/>
      <w:lang w:eastAsia="zh-CN"/>
    </w:rPr>
  </w:style>
  <w:style w:type="character" w:customStyle="1" w:styleId="107">
    <w:name w:val="Change Char"/>
    <w:basedOn w:val="61"/>
    <w:link w:val="106"/>
    <w:qFormat/>
    <w:uiPriority w:val="0"/>
    <w:rPr>
      <w:rFonts w:ascii="Times New Roman" w:hAnsi="Times New Roman" w:eastAsiaTheme="minorEastAsia"/>
      <w:b/>
      <w:color w:val="FF0000"/>
      <w:sz w:val="36"/>
      <w:szCs w:val="36"/>
      <w:lang w:val="en-GB" w:eastAsia="zh-CN"/>
    </w:rPr>
  </w:style>
  <w:style w:type="character" w:customStyle="1" w:styleId="108">
    <w:name w:val="B1 Char"/>
    <w:link w:val="98"/>
    <w:qFormat/>
    <w:uiPriority w:val="0"/>
    <w:rPr>
      <w:rFonts w:ascii="Times New Roman" w:hAnsi="Times New Roman"/>
      <w:lang w:val="en-GB" w:eastAsia="en-US"/>
    </w:rPr>
  </w:style>
  <w:style w:type="character" w:customStyle="1" w:styleId="109">
    <w:name w:val="NO Char"/>
    <w:link w:val="79"/>
    <w:qFormat/>
    <w:uiPriority w:val="0"/>
    <w:rPr>
      <w:rFonts w:ascii="Times New Roman" w:hAnsi="Times New Roman"/>
      <w:lang w:val="en-GB" w:eastAsia="en-US"/>
    </w:rPr>
  </w:style>
  <w:style w:type="character" w:customStyle="1" w:styleId="110">
    <w:name w:val="B2 Char"/>
    <w:link w:val="99"/>
    <w:qFormat/>
    <w:uiPriority w:val="0"/>
    <w:rPr>
      <w:rFonts w:ascii="Times New Roman" w:hAnsi="Times New Roman"/>
      <w:lang w:val="en-GB" w:eastAsia="en-US"/>
    </w:rPr>
  </w:style>
  <w:style w:type="character" w:customStyle="1" w:styleId="111">
    <w:name w:val="EQ Char"/>
    <w:link w:val="85"/>
    <w:qFormat/>
    <w:locked/>
    <w:uiPriority w:val="0"/>
    <w:rPr>
      <w:rFonts w:ascii="Times New Roman" w:hAnsi="Times New Roman"/>
      <w:lang w:val="en-GB" w:eastAsia="en-US"/>
    </w:rPr>
  </w:style>
  <w:style w:type="character" w:customStyle="1" w:styleId="112">
    <w:name w:val="B3 Char"/>
    <w:link w:val="100"/>
    <w:qFormat/>
    <w:locked/>
    <w:uiPriority w:val="0"/>
    <w:rPr>
      <w:rFonts w:ascii="Times New Roman" w:hAnsi="Times New Roman"/>
      <w:lang w:val="en-GB" w:eastAsia="en-US"/>
    </w:rPr>
  </w:style>
  <w:style w:type="character" w:customStyle="1" w:styleId="113">
    <w:name w:val="标题 1 Char"/>
    <w:link w:val="2"/>
    <w:qFormat/>
    <w:uiPriority w:val="0"/>
    <w:rPr>
      <w:rFonts w:ascii="Arial" w:hAnsi="Arial"/>
      <w:sz w:val="36"/>
      <w:lang w:val="en-GB" w:eastAsia="en-US"/>
    </w:rPr>
  </w:style>
  <w:style w:type="character" w:customStyle="1" w:styleId="114">
    <w:name w:val="标题 2 Char"/>
    <w:link w:val="3"/>
    <w:qFormat/>
    <w:uiPriority w:val="0"/>
    <w:rPr>
      <w:rFonts w:ascii="Arial" w:hAnsi="Arial"/>
      <w:sz w:val="32"/>
      <w:lang w:val="en-GB" w:eastAsia="en-US"/>
    </w:rPr>
  </w:style>
  <w:style w:type="character" w:customStyle="1" w:styleId="115">
    <w:name w:val="标题 3 Char"/>
    <w:link w:val="4"/>
    <w:qFormat/>
    <w:locked/>
    <w:uiPriority w:val="0"/>
    <w:rPr>
      <w:rFonts w:ascii="Arial" w:hAnsi="Arial"/>
      <w:sz w:val="28"/>
      <w:lang w:val="en-GB" w:eastAsia="en-US"/>
    </w:rPr>
  </w:style>
  <w:style w:type="character" w:customStyle="1" w:styleId="116">
    <w:name w:val="标题 4 Char"/>
    <w:link w:val="5"/>
    <w:qFormat/>
    <w:uiPriority w:val="0"/>
    <w:rPr>
      <w:rFonts w:ascii="Arial" w:hAnsi="Arial"/>
      <w:sz w:val="24"/>
      <w:lang w:val="en-GB" w:eastAsia="en-US"/>
    </w:rPr>
  </w:style>
  <w:style w:type="character" w:customStyle="1" w:styleId="117">
    <w:name w:val="标题 5 Char"/>
    <w:link w:val="6"/>
    <w:qFormat/>
    <w:locked/>
    <w:uiPriority w:val="0"/>
    <w:rPr>
      <w:rFonts w:ascii="Arial" w:hAnsi="Arial"/>
      <w:sz w:val="22"/>
      <w:lang w:val="en-GB" w:eastAsia="en-US"/>
    </w:rPr>
  </w:style>
  <w:style w:type="character" w:customStyle="1" w:styleId="118">
    <w:name w:val="H6 Char"/>
    <w:link w:val="8"/>
    <w:qFormat/>
    <w:uiPriority w:val="0"/>
    <w:rPr>
      <w:rFonts w:ascii="Arial" w:hAnsi="Arial"/>
      <w:lang w:val="en-GB" w:eastAsia="en-US"/>
    </w:rPr>
  </w:style>
  <w:style w:type="character" w:customStyle="1" w:styleId="119">
    <w:name w:val="标题 8 Char"/>
    <w:link w:val="10"/>
    <w:qFormat/>
    <w:uiPriority w:val="99"/>
    <w:rPr>
      <w:rFonts w:ascii="Arial" w:hAnsi="Arial"/>
      <w:sz w:val="36"/>
      <w:lang w:val="en-GB" w:eastAsia="en-US"/>
    </w:rPr>
  </w:style>
  <w:style w:type="character" w:customStyle="1" w:styleId="120">
    <w:name w:val="页眉 Char"/>
    <w:link w:val="45"/>
    <w:qFormat/>
    <w:uiPriority w:val="0"/>
    <w:rPr>
      <w:rFonts w:ascii="Arial" w:hAnsi="Arial"/>
      <w:b/>
      <w:sz w:val="18"/>
      <w:lang w:val="en-GB" w:eastAsia="en-US"/>
    </w:rPr>
  </w:style>
  <w:style w:type="character" w:customStyle="1" w:styleId="121">
    <w:name w:val="页脚 Char"/>
    <w:link w:val="44"/>
    <w:qFormat/>
    <w:uiPriority w:val="0"/>
    <w:rPr>
      <w:rFonts w:ascii="Arial" w:hAnsi="Arial"/>
      <w:b/>
      <w:i/>
      <w:sz w:val="18"/>
      <w:lang w:val="en-GB" w:eastAsia="en-US"/>
    </w:rPr>
  </w:style>
  <w:style w:type="character" w:customStyle="1" w:styleId="122">
    <w:name w:val="TAL Car"/>
    <w:link w:val="76"/>
    <w:qFormat/>
    <w:uiPriority w:val="0"/>
    <w:rPr>
      <w:rFonts w:ascii="Arial" w:hAnsi="Arial"/>
      <w:sz w:val="18"/>
      <w:lang w:val="en-GB" w:eastAsia="en-US"/>
    </w:rPr>
  </w:style>
  <w:style w:type="character" w:customStyle="1" w:styleId="123">
    <w:name w:val="TAC Char"/>
    <w:link w:val="75"/>
    <w:qFormat/>
    <w:uiPriority w:val="0"/>
    <w:rPr>
      <w:rFonts w:ascii="Arial" w:hAnsi="Arial"/>
      <w:sz w:val="18"/>
      <w:lang w:val="en-GB" w:eastAsia="en-US"/>
    </w:rPr>
  </w:style>
  <w:style w:type="character" w:customStyle="1" w:styleId="124">
    <w:name w:val="TAH Car"/>
    <w:link w:val="74"/>
    <w:qFormat/>
    <w:uiPriority w:val="0"/>
    <w:rPr>
      <w:rFonts w:ascii="Arial" w:hAnsi="Arial"/>
      <w:b/>
      <w:sz w:val="18"/>
      <w:lang w:val="en-GB" w:eastAsia="en-US"/>
    </w:rPr>
  </w:style>
  <w:style w:type="character" w:customStyle="1" w:styleId="125">
    <w:name w:val="EX Char"/>
    <w:link w:val="80"/>
    <w:qFormat/>
    <w:uiPriority w:val="0"/>
    <w:rPr>
      <w:rFonts w:ascii="Times New Roman" w:hAnsi="Times New Roman"/>
      <w:lang w:val="en-GB" w:eastAsia="en-US"/>
    </w:rPr>
  </w:style>
  <w:style w:type="character" w:customStyle="1" w:styleId="126">
    <w:name w:val="TH Char"/>
    <w:link w:val="78"/>
    <w:qFormat/>
    <w:uiPriority w:val="0"/>
    <w:rPr>
      <w:rFonts w:ascii="Arial" w:hAnsi="Arial"/>
      <w:b/>
      <w:lang w:val="en-GB" w:eastAsia="en-US"/>
    </w:rPr>
  </w:style>
  <w:style w:type="character" w:customStyle="1" w:styleId="127">
    <w:name w:val="TAN Char"/>
    <w:link w:val="89"/>
    <w:qFormat/>
    <w:uiPriority w:val="0"/>
    <w:rPr>
      <w:rFonts w:ascii="Arial" w:hAnsi="Arial"/>
      <w:sz w:val="18"/>
      <w:lang w:val="en-GB" w:eastAsia="en-US"/>
    </w:rPr>
  </w:style>
  <w:style w:type="character" w:customStyle="1" w:styleId="128">
    <w:name w:val="TF Char"/>
    <w:link w:val="77"/>
    <w:qFormat/>
    <w:uiPriority w:val="0"/>
    <w:rPr>
      <w:rFonts w:ascii="Arial" w:hAnsi="Arial"/>
      <w:b/>
      <w:lang w:val="en-GB" w:eastAsia="en-US"/>
    </w:rPr>
  </w:style>
  <w:style w:type="character" w:customStyle="1" w:styleId="129">
    <w:name w:val="B4 Char"/>
    <w:link w:val="101"/>
    <w:qFormat/>
    <w:uiPriority w:val="0"/>
    <w:rPr>
      <w:rFonts w:ascii="Times New Roman" w:hAnsi="Times New Roman"/>
      <w:lang w:val="en-GB" w:eastAsia="en-US"/>
    </w:rPr>
  </w:style>
  <w:style w:type="paragraph" w:customStyle="1" w:styleId="130">
    <w:name w:val="TAJ"/>
    <w:basedOn w:val="78"/>
    <w:qFormat/>
    <w:uiPriority w:val="99"/>
    <w:pPr>
      <w:overflowPunct w:val="0"/>
      <w:autoSpaceDE w:val="0"/>
      <w:autoSpaceDN w:val="0"/>
      <w:adjustRightInd w:val="0"/>
      <w:textAlignment w:val="baseline"/>
    </w:pPr>
    <w:rPr>
      <w:rFonts w:eastAsia="Times New Roman"/>
      <w:lang w:eastAsia="en-GB"/>
    </w:rPr>
  </w:style>
  <w:style w:type="paragraph" w:customStyle="1" w:styleId="131">
    <w:name w:val="Guidance"/>
    <w:basedOn w:val="1"/>
    <w:qFormat/>
    <w:uiPriority w:val="99"/>
    <w:pPr>
      <w:overflowPunct w:val="0"/>
      <w:autoSpaceDE w:val="0"/>
      <w:autoSpaceDN w:val="0"/>
      <w:adjustRightInd w:val="0"/>
      <w:textAlignment w:val="baseline"/>
    </w:pPr>
    <w:rPr>
      <w:rFonts w:eastAsia="Times New Roman"/>
      <w:i/>
      <w:color w:val="0000FF"/>
      <w:lang w:eastAsia="en-GB"/>
    </w:rPr>
  </w:style>
  <w:style w:type="character" w:customStyle="1" w:styleId="132">
    <w:name w:val="文档结构图 Char"/>
    <w:link w:val="30"/>
    <w:qFormat/>
    <w:uiPriority w:val="99"/>
    <w:rPr>
      <w:rFonts w:ascii="Tahoma" w:hAnsi="Tahoma" w:cs="Tahoma"/>
      <w:shd w:val="clear" w:color="auto" w:fill="000080"/>
      <w:lang w:val="en-GB" w:eastAsia="en-US"/>
    </w:rPr>
  </w:style>
  <w:style w:type="character" w:customStyle="1" w:styleId="133">
    <w:name w:val="脚注文本 Char"/>
    <w:link w:val="49"/>
    <w:qFormat/>
    <w:uiPriority w:val="0"/>
    <w:rPr>
      <w:rFonts w:ascii="Times New Roman" w:hAnsi="Times New Roman"/>
      <w:sz w:val="16"/>
      <w:lang w:val="en-GB" w:eastAsia="en-US"/>
    </w:rPr>
  </w:style>
  <w:style w:type="character" w:customStyle="1" w:styleId="134">
    <w:name w:val="列表 Char"/>
    <w:link w:val="14"/>
    <w:qFormat/>
    <w:uiPriority w:val="0"/>
    <w:rPr>
      <w:rFonts w:ascii="Times New Roman" w:hAnsi="Times New Roman"/>
      <w:lang w:val="en-GB" w:eastAsia="en-US"/>
    </w:rPr>
  </w:style>
  <w:style w:type="character" w:customStyle="1" w:styleId="135">
    <w:name w:val="列表项目符号 Char"/>
    <w:link w:val="27"/>
    <w:qFormat/>
    <w:uiPriority w:val="0"/>
    <w:rPr>
      <w:rFonts w:ascii="Times New Roman" w:hAnsi="Times New Roman"/>
      <w:lang w:val="en-GB" w:eastAsia="en-US"/>
    </w:rPr>
  </w:style>
  <w:style w:type="character" w:customStyle="1" w:styleId="136">
    <w:name w:val="列表项目符号 2 Char"/>
    <w:link w:val="26"/>
    <w:qFormat/>
    <w:uiPriority w:val="0"/>
    <w:rPr>
      <w:rFonts w:ascii="Times New Roman" w:hAnsi="Times New Roman"/>
      <w:lang w:val="en-GB" w:eastAsia="en-US"/>
    </w:rPr>
  </w:style>
  <w:style w:type="character" w:customStyle="1" w:styleId="137">
    <w:name w:val="列表项目符号 3 Char"/>
    <w:link w:val="25"/>
    <w:qFormat/>
    <w:uiPriority w:val="0"/>
    <w:rPr>
      <w:rFonts w:ascii="Times New Roman" w:hAnsi="Times New Roman"/>
      <w:lang w:val="en-GB" w:eastAsia="en-US"/>
    </w:rPr>
  </w:style>
  <w:style w:type="character" w:customStyle="1" w:styleId="138">
    <w:name w:val="列表 2 Char"/>
    <w:link w:val="13"/>
    <w:qFormat/>
    <w:uiPriority w:val="0"/>
    <w:rPr>
      <w:rFonts w:ascii="Times New Roman" w:hAnsi="Times New Roman"/>
      <w:lang w:val="en-GB" w:eastAsia="en-US"/>
    </w:rPr>
  </w:style>
  <w:style w:type="paragraph" w:customStyle="1" w:styleId="139">
    <w:name w:val="TabList"/>
    <w:basedOn w:val="1"/>
    <w:qFormat/>
    <w:uiPriority w:val="99"/>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140">
    <w:name w:val="题注 Char"/>
    <w:link w:val="29"/>
    <w:qFormat/>
    <w:locked/>
    <w:uiPriority w:val="35"/>
    <w:rPr>
      <w:rFonts w:ascii="Times New Roman" w:hAnsi="Times New Roman" w:eastAsia="MS Mincho"/>
      <w:b/>
      <w:lang w:val="en-GB" w:eastAsia="en-GB"/>
    </w:rPr>
  </w:style>
  <w:style w:type="paragraph" w:customStyle="1" w:styleId="141">
    <w:name w:val="table text"/>
    <w:basedOn w:val="1"/>
    <w:next w:val="142"/>
    <w:qFormat/>
    <w:uiPriority w:val="99"/>
    <w:pPr>
      <w:overflowPunct w:val="0"/>
      <w:autoSpaceDE w:val="0"/>
      <w:autoSpaceDN w:val="0"/>
      <w:adjustRightInd w:val="0"/>
      <w:spacing w:after="0"/>
      <w:textAlignment w:val="baseline"/>
    </w:pPr>
    <w:rPr>
      <w:rFonts w:eastAsia="MS Mincho"/>
      <w:i/>
      <w:lang w:eastAsia="en-GB"/>
    </w:rPr>
  </w:style>
  <w:style w:type="paragraph" w:customStyle="1" w:styleId="142">
    <w:name w:val="table"/>
    <w:basedOn w:val="1"/>
    <w:next w:val="1"/>
    <w:qFormat/>
    <w:uiPriority w:val="99"/>
    <w:pPr>
      <w:overflowPunct w:val="0"/>
      <w:autoSpaceDE w:val="0"/>
      <w:autoSpaceDN w:val="0"/>
      <w:adjustRightInd w:val="0"/>
      <w:spacing w:after="0"/>
      <w:jc w:val="center"/>
      <w:textAlignment w:val="baseline"/>
    </w:pPr>
    <w:rPr>
      <w:rFonts w:eastAsia="MS Mincho"/>
      <w:lang w:val="en-US" w:eastAsia="en-GB"/>
    </w:rPr>
  </w:style>
  <w:style w:type="character" w:customStyle="1" w:styleId="143">
    <w:name w:val="正文文本 Char"/>
    <w:basedOn w:val="61"/>
    <w:link w:val="33"/>
    <w:qFormat/>
    <w:uiPriority w:val="0"/>
    <w:rPr>
      <w:rFonts w:ascii="Times New Roman" w:hAnsi="Times New Roman" w:eastAsia="MS Mincho"/>
      <w:sz w:val="24"/>
      <w:lang w:val="en-GB" w:eastAsia="en-GB"/>
    </w:rPr>
  </w:style>
  <w:style w:type="paragraph" w:customStyle="1" w:styleId="144">
    <w:name w:val="HE"/>
    <w:basedOn w:val="1"/>
    <w:qFormat/>
    <w:uiPriority w:val="99"/>
    <w:pPr>
      <w:overflowPunct w:val="0"/>
      <w:autoSpaceDE w:val="0"/>
      <w:autoSpaceDN w:val="0"/>
      <w:adjustRightInd w:val="0"/>
      <w:spacing w:after="0"/>
      <w:textAlignment w:val="baseline"/>
    </w:pPr>
    <w:rPr>
      <w:rFonts w:eastAsia="MS Mincho"/>
      <w:b/>
      <w:lang w:eastAsia="en-GB"/>
    </w:rPr>
  </w:style>
  <w:style w:type="character" w:customStyle="1" w:styleId="145">
    <w:name w:val="纯文本 Char"/>
    <w:basedOn w:val="61"/>
    <w:link w:val="36"/>
    <w:qFormat/>
    <w:uiPriority w:val="99"/>
    <w:rPr>
      <w:rFonts w:ascii="Courier New" w:hAnsi="Courier New" w:eastAsia="MS Mincho"/>
      <w:lang w:val="en-GB" w:eastAsia="en-GB"/>
    </w:rPr>
  </w:style>
  <w:style w:type="paragraph" w:customStyle="1" w:styleId="146">
    <w:name w:val="text"/>
    <w:basedOn w:val="1"/>
    <w:qFormat/>
    <w:uiPriority w:val="99"/>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147">
    <w:name w:val="Reference"/>
    <w:basedOn w:val="80"/>
    <w:qFormat/>
    <w:uiPriority w:val="99"/>
    <w:pPr>
      <w:tabs>
        <w:tab w:val="left" w:pos="567"/>
      </w:tabs>
      <w:overflowPunct w:val="0"/>
      <w:autoSpaceDE w:val="0"/>
      <w:autoSpaceDN w:val="0"/>
      <w:adjustRightInd w:val="0"/>
      <w:ind w:left="567" w:hanging="567"/>
      <w:textAlignment w:val="baseline"/>
    </w:pPr>
    <w:rPr>
      <w:rFonts w:eastAsia="MS Mincho"/>
      <w:lang w:eastAsia="en-GB"/>
    </w:rPr>
  </w:style>
  <w:style w:type="paragraph" w:customStyle="1" w:styleId="148">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49">
    <w:name w:val="CR_front"/>
    <w:qFormat/>
    <w:uiPriority w:val="99"/>
    <w:rPr>
      <w:rFonts w:ascii="Arial" w:hAnsi="Arial" w:eastAsia="MS Mincho" w:cs="Times New Roman"/>
      <w:lang w:val="en-GB" w:eastAsia="en-US" w:bidi="ar-SA"/>
    </w:rPr>
  </w:style>
  <w:style w:type="paragraph" w:customStyle="1" w:styleId="150">
    <w:name w:val="text intend 1"/>
    <w:basedOn w:val="146"/>
    <w:qFormat/>
    <w:uiPriority w:val="99"/>
    <w:pPr>
      <w:widowControl/>
      <w:tabs>
        <w:tab w:val="left" w:pos="992"/>
      </w:tabs>
      <w:spacing w:after="120"/>
      <w:ind w:left="992" w:hanging="425"/>
    </w:pPr>
    <w:rPr>
      <w:lang w:val="en-US"/>
    </w:rPr>
  </w:style>
  <w:style w:type="paragraph" w:customStyle="1" w:styleId="151">
    <w:name w:val="text intend 2"/>
    <w:basedOn w:val="146"/>
    <w:qFormat/>
    <w:uiPriority w:val="99"/>
    <w:pPr>
      <w:widowControl/>
      <w:tabs>
        <w:tab w:val="left" w:pos="1418"/>
      </w:tabs>
      <w:spacing w:after="120"/>
      <w:ind w:left="1418" w:hanging="426"/>
    </w:pPr>
    <w:rPr>
      <w:lang w:val="en-US"/>
    </w:rPr>
  </w:style>
  <w:style w:type="paragraph" w:customStyle="1" w:styleId="152">
    <w:name w:val="text intend 3"/>
    <w:basedOn w:val="146"/>
    <w:qFormat/>
    <w:uiPriority w:val="99"/>
    <w:pPr>
      <w:widowControl/>
      <w:tabs>
        <w:tab w:val="left" w:pos="1843"/>
      </w:tabs>
      <w:spacing w:after="120"/>
      <w:ind w:left="1843" w:hanging="425"/>
    </w:pPr>
    <w:rPr>
      <w:lang w:val="en-US"/>
    </w:rPr>
  </w:style>
  <w:style w:type="paragraph" w:customStyle="1" w:styleId="153">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character" w:customStyle="1" w:styleId="154">
    <w:name w:val="正文文本缩进 Char"/>
    <w:basedOn w:val="61"/>
    <w:link w:val="34"/>
    <w:qFormat/>
    <w:uiPriority w:val="99"/>
    <w:rPr>
      <w:rFonts w:ascii="Times New Roman" w:hAnsi="Times New Roman" w:eastAsia="MS Mincho"/>
      <w:i/>
      <w:sz w:val="22"/>
      <w:lang w:val="en-GB" w:eastAsia="en-GB"/>
    </w:rPr>
  </w:style>
  <w:style w:type="character" w:customStyle="1" w:styleId="155">
    <w:name w:val="批注文字 Char"/>
    <w:link w:val="31"/>
    <w:qFormat/>
    <w:uiPriority w:val="99"/>
    <w:rPr>
      <w:rFonts w:ascii="Times New Roman" w:hAnsi="Times New Roman"/>
      <w:lang w:val="en-GB" w:eastAsia="en-US"/>
    </w:rPr>
  </w:style>
  <w:style w:type="character" w:customStyle="1" w:styleId="156">
    <w:name w:val="正文文本 2 Char"/>
    <w:basedOn w:val="61"/>
    <w:link w:val="53"/>
    <w:qFormat/>
    <w:uiPriority w:val="99"/>
    <w:rPr>
      <w:rFonts w:ascii="Times New Roman" w:hAnsi="Times New Roman" w:eastAsia="MS Mincho"/>
      <w:sz w:val="24"/>
      <w:lang w:val="en-GB" w:eastAsia="en-GB"/>
    </w:rPr>
  </w:style>
  <w:style w:type="paragraph" w:customStyle="1" w:styleId="157">
    <w:name w:val="para"/>
    <w:basedOn w:val="1"/>
    <w:qFormat/>
    <w:uiPriority w:val="99"/>
    <w:pPr>
      <w:overflowPunct w:val="0"/>
      <w:autoSpaceDE w:val="0"/>
      <w:autoSpaceDN w:val="0"/>
      <w:adjustRightInd w:val="0"/>
      <w:spacing w:after="240"/>
      <w:jc w:val="both"/>
      <w:textAlignment w:val="baseline"/>
    </w:pPr>
    <w:rPr>
      <w:rFonts w:ascii="Helvetica" w:hAnsi="Helvetica" w:eastAsia="MS Mincho"/>
      <w:lang w:eastAsia="en-GB"/>
    </w:rPr>
  </w:style>
  <w:style w:type="character" w:customStyle="1" w:styleId="158">
    <w:name w:val="MTEquationSection"/>
    <w:qFormat/>
    <w:uiPriority w:val="0"/>
    <w:rPr>
      <w:color w:val="FF0000"/>
      <w:lang w:eastAsia="en-US"/>
    </w:rPr>
  </w:style>
  <w:style w:type="paragraph" w:customStyle="1" w:styleId="159">
    <w:name w:val="MTDisplayEquation"/>
    <w:basedOn w:val="1"/>
    <w:qFormat/>
    <w:uiPriority w:val="99"/>
    <w:pPr>
      <w:tabs>
        <w:tab w:val="center" w:pos="4820"/>
        <w:tab w:val="right" w:pos="9640"/>
      </w:tabs>
      <w:overflowPunct w:val="0"/>
      <w:autoSpaceDE w:val="0"/>
      <w:autoSpaceDN w:val="0"/>
      <w:adjustRightInd w:val="0"/>
      <w:textAlignment w:val="baseline"/>
    </w:pPr>
    <w:rPr>
      <w:rFonts w:eastAsia="MS Mincho"/>
      <w:lang w:eastAsia="en-GB"/>
    </w:rPr>
  </w:style>
  <w:style w:type="character" w:customStyle="1" w:styleId="160">
    <w:name w:val="正文文本缩进 2 Char"/>
    <w:basedOn w:val="61"/>
    <w:link w:val="41"/>
    <w:qFormat/>
    <w:uiPriority w:val="99"/>
    <w:rPr>
      <w:rFonts w:ascii="Times New Roman" w:hAnsi="Times New Roman" w:eastAsia="MS Mincho"/>
      <w:lang w:val="en-GB" w:eastAsia="en-GB"/>
    </w:rPr>
  </w:style>
  <w:style w:type="paragraph" w:customStyle="1" w:styleId="161">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eastAsia="en-GB"/>
    </w:rPr>
  </w:style>
  <w:style w:type="character" w:customStyle="1" w:styleId="162">
    <w:name w:val="正文文本 3 Char"/>
    <w:basedOn w:val="61"/>
    <w:link w:val="32"/>
    <w:qFormat/>
    <w:uiPriority w:val="99"/>
    <w:rPr>
      <w:rFonts w:ascii="Times New Roman" w:hAnsi="Times New Roman" w:eastAsia="MS Mincho"/>
      <w:b/>
      <w:i/>
      <w:lang w:val="en-GB" w:eastAsia="en-GB"/>
    </w:rPr>
  </w:style>
  <w:style w:type="character" w:customStyle="1" w:styleId="163">
    <w:name w:val="CR Cover Page Char"/>
    <w:link w:val="104"/>
    <w:qFormat/>
    <w:uiPriority w:val="0"/>
    <w:rPr>
      <w:rFonts w:ascii="Arial" w:hAnsi="Arial"/>
      <w:lang w:val="en-GB" w:eastAsia="en-US"/>
    </w:rPr>
  </w:style>
  <w:style w:type="paragraph" w:customStyle="1" w:styleId="164">
    <w:name w:val="Tdoc_Text"/>
    <w:basedOn w:val="1"/>
    <w:qFormat/>
    <w:uiPriority w:val="99"/>
    <w:pPr>
      <w:overflowPunct w:val="0"/>
      <w:autoSpaceDE w:val="0"/>
      <w:autoSpaceDN w:val="0"/>
      <w:adjustRightInd w:val="0"/>
      <w:spacing w:before="120" w:after="0"/>
      <w:jc w:val="both"/>
      <w:textAlignment w:val="baseline"/>
    </w:pPr>
    <w:rPr>
      <w:rFonts w:eastAsia="MS Mincho"/>
      <w:lang w:val="en-US" w:eastAsia="en-GB"/>
    </w:rPr>
  </w:style>
  <w:style w:type="character" w:customStyle="1" w:styleId="165">
    <w:name w:val="批注框文本 Char"/>
    <w:link w:val="43"/>
    <w:qFormat/>
    <w:uiPriority w:val="99"/>
    <w:rPr>
      <w:rFonts w:ascii="Tahoma" w:hAnsi="Tahoma" w:cs="Tahoma"/>
      <w:sz w:val="16"/>
      <w:szCs w:val="16"/>
      <w:lang w:val="en-GB" w:eastAsia="en-US"/>
    </w:rPr>
  </w:style>
  <w:style w:type="paragraph" w:customStyle="1" w:styleId="166">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eastAsia="en-GB"/>
    </w:rPr>
  </w:style>
  <w:style w:type="character" w:customStyle="1" w:styleId="167">
    <w:name w:val="superscript"/>
    <w:qFormat/>
    <w:uiPriority w:val="0"/>
    <w:rPr>
      <w:rFonts w:ascii="Bookman" w:hAnsi="Bookman"/>
      <w:position w:val="6"/>
      <w:sz w:val="18"/>
    </w:rPr>
  </w:style>
  <w:style w:type="paragraph" w:customStyle="1" w:styleId="168">
    <w:name w:val="References"/>
    <w:basedOn w:val="1"/>
    <w:qFormat/>
    <w:uiPriority w:val="99"/>
    <w:pPr>
      <w:numPr>
        <w:ilvl w:val="0"/>
        <w:numId w:val="3"/>
      </w:numPr>
      <w:tabs>
        <w:tab w:val="clear" w:pos="360"/>
      </w:tabs>
      <w:overflowPunct w:val="0"/>
      <w:autoSpaceDE w:val="0"/>
      <w:autoSpaceDN w:val="0"/>
      <w:adjustRightInd w:val="0"/>
      <w:spacing w:after="80"/>
      <w:textAlignment w:val="baseline"/>
    </w:pPr>
    <w:rPr>
      <w:rFonts w:eastAsia="MS Mincho"/>
      <w:sz w:val="18"/>
      <w:lang w:val="en-US" w:eastAsia="en-GB"/>
    </w:rPr>
  </w:style>
  <w:style w:type="character" w:customStyle="1" w:styleId="169">
    <w:name w:val="批注主题 Char"/>
    <w:link w:val="58"/>
    <w:qFormat/>
    <w:uiPriority w:val="99"/>
    <w:rPr>
      <w:rFonts w:ascii="Times New Roman" w:hAnsi="Times New Roman"/>
      <w:b/>
      <w:bCs/>
      <w:lang w:val="en-GB" w:eastAsia="en-US"/>
    </w:rPr>
  </w:style>
  <w:style w:type="paragraph" w:customStyle="1" w:styleId="170">
    <w:name w:val="Zchn Zchn"/>
    <w:semiHidden/>
    <w:qFormat/>
    <w:uiPriority w:val="99"/>
    <w:pPr>
      <w:keepNext/>
      <w:numPr>
        <w:ilvl w:val="0"/>
        <w:numId w:val="4"/>
      </w:numPr>
      <w:tabs>
        <w:tab w:val="clear" w:pos="851"/>
      </w:tabs>
      <w:autoSpaceDE w:val="0"/>
      <w:autoSpaceDN w:val="0"/>
      <w:adjustRightInd w:val="0"/>
      <w:spacing w:before="60" w:after="60"/>
      <w:ind w:left="360" w:hanging="360"/>
      <w:jc w:val="both"/>
    </w:pPr>
    <w:rPr>
      <w:rFonts w:ascii="Arial" w:hAnsi="Arial" w:eastAsia="宋体" w:cs="Arial"/>
      <w:color w:val="0000FF"/>
      <w:kern w:val="2"/>
      <w:lang w:val="en-US" w:eastAsia="zh-CN" w:bidi="ar-SA"/>
    </w:rPr>
  </w:style>
  <w:style w:type="character" w:customStyle="1" w:styleId="171">
    <w:name w:val="NO Char1"/>
    <w:qFormat/>
    <w:uiPriority w:val="0"/>
    <w:rPr>
      <w:rFonts w:eastAsia="MS Mincho"/>
      <w:lang w:val="en-GB" w:eastAsia="en-US" w:bidi="ar-SA"/>
    </w:rPr>
  </w:style>
  <w:style w:type="character" w:customStyle="1" w:styleId="172">
    <w:name w:val="B1 Char1"/>
    <w:qFormat/>
    <w:uiPriority w:val="0"/>
    <w:rPr>
      <w:rFonts w:eastAsia="MS Mincho"/>
      <w:lang w:val="en-GB" w:eastAsia="en-US" w:bidi="ar-SA"/>
    </w:rPr>
  </w:style>
  <w:style w:type="paragraph" w:customStyle="1" w:styleId="173">
    <w:name w:val="TableText"/>
    <w:basedOn w:val="34"/>
    <w:qFormat/>
    <w:uiPriority w:val="99"/>
    <w:pPr>
      <w:keepNext/>
      <w:keepLines/>
      <w:spacing w:before="0" w:after="180"/>
      <w:ind w:left="0"/>
      <w:jc w:val="center"/>
    </w:pPr>
    <w:rPr>
      <w:i w:val="0"/>
      <w:snapToGrid w:val="0"/>
      <w:kern w:val="2"/>
      <w:sz w:val="20"/>
    </w:rPr>
  </w:style>
  <w:style w:type="character" w:customStyle="1" w:styleId="174">
    <w:name w:val="msoins"/>
    <w:basedOn w:val="61"/>
    <w:qFormat/>
    <w:uiPriority w:val="0"/>
  </w:style>
  <w:style w:type="paragraph" w:customStyle="1" w:styleId="175">
    <w:name w:val="B1+"/>
    <w:basedOn w:val="98"/>
    <w:qFormat/>
    <w:uiPriority w:val="99"/>
    <w:pPr>
      <w:numPr>
        <w:ilvl w:val="0"/>
        <w:numId w:val="5"/>
      </w:numPr>
      <w:tabs>
        <w:tab w:val="left" w:pos="720"/>
        <w:tab w:val="clear" w:pos="737"/>
      </w:tabs>
      <w:overflowPunct w:val="0"/>
      <w:autoSpaceDE w:val="0"/>
      <w:autoSpaceDN w:val="0"/>
      <w:adjustRightInd w:val="0"/>
      <w:ind w:left="720" w:hanging="360"/>
      <w:textAlignment w:val="baseline"/>
    </w:pPr>
    <w:rPr>
      <w:rFonts w:eastAsia="Times New Roman"/>
      <w:lang w:eastAsia="zh-CN"/>
    </w:rPr>
  </w:style>
  <w:style w:type="paragraph" w:styleId="176">
    <w:name w:val="List Paragraph"/>
    <w:basedOn w:val="1"/>
    <w:link w:val="177"/>
    <w:qFormat/>
    <w:uiPriority w:val="34"/>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177">
    <w:name w:val="列出段落 Char"/>
    <w:link w:val="176"/>
    <w:qFormat/>
    <w:uiPriority w:val="34"/>
    <w:rPr>
      <w:rFonts w:ascii="Times New Roman" w:hAnsi="Times New Roman" w:eastAsia="Times New Roman"/>
      <w:sz w:val="24"/>
      <w:szCs w:val="24"/>
      <w:lang w:val="en-GB" w:eastAsia="en-GB"/>
    </w:rPr>
  </w:style>
  <w:style w:type="paragraph" w:customStyle="1" w:styleId="178">
    <w:name w:val="Char Char Char Char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79">
    <w:name w:val="Tdoc_Heading_1"/>
    <w:basedOn w:val="2"/>
    <w:next w:val="33"/>
    <w:autoRedefine/>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eastAsia="en-GB"/>
    </w:rPr>
  </w:style>
  <w:style w:type="character" w:customStyle="1" w:styleId="180">
    <w:name w:val="Guidance Char"/>
    <w:qFormat/>
    <w:uiPriority w:val="0"/>
    <w:rPr>
      <w:rFonts w:eastAsia="宋体"/>
      <w:i/>
      <w:color w:val="0000FF"/>
      <w:lang w:val="en-GB" w:eastAsia="en-US"/>
    </w:rPr>
  </w:style>
  <w:style w:type="paragraph" w:customStyle="1" w:styleId="181">
    <w:name w:val="Bulleted o 1"/>
    <w:basedOn w:val="1"/>
    <w:qFormat/>
    <w:uiPriority w:val="99"/>
    <w:pPr>
      <w:numPr>
        <w:ilvl w:val="0"/>
        <w:numId w:val="6"/>
      </w:numPr>
      <w:tabs>
        <w:tab w:val="left" w:pos="720"/>
        <w:tab w:val="clear" w:pos="360"/>
      </w:tabs>
      <w:overflowPunct w:val="0"/>
      <w:autoSpaceDE w:val="0"/>
      <w:autoSpaceDN w:val="0"/>
      <w:adjustRightInd w:val="0"/>
      <w:spacing w:before="120" w:after="120"/>
      <w:ind w:left="720"/>
      <w:textAlignment w:val="baseline"/>
    </w:pPr>
    <w:rPr>
      <w:rFonts w:eastAsia="Times New Roman"/>
      <w:lang w:eastAsia="en-GB"/>
    </w:rPr>
  </w:style>
  <w:style w:type="paragraph" w:customStyle="1" w:styleId="182">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eastAsia="Times New Roman"/>
      <w:color w:val="2E74B5"/>
      <w:sz w:val="32"/>
      <w:szCs w:val="32"/>
      <w:lang w:val="en-US" w:eastAsia="en-GB"/>
    </w:rPr>
  </w:style>
  <w:style w:type="character" w:customStyle="1" w:styleId="183">
    <w:name w:val="TAL Char"/>
    <w:qFormat/>
    <w:uiPriority w:val="0"/>
    <w:rPr>
      <w:rFonts w:ascii="Arial" w:hAnsi="Arial"/>
      <w:sz w:val="18"/>
      <w:lang w:val="en-GB"/>
    </w:rPr>
  </w:style>
  <w:style w:type="paragraph" w:customStyle="1" w:styleId="184">
    <w:name w:val="Revision"/>
    <w:hidden/>
    <w:qFormat/>
    <w:uiPriority w:val="99"/>
    <w:rPr>
      <w:rFonts w:ascii="Times New Roman" w:hAnsi="Times New Roman" w:eastAsia="宋体" w:cs="Times New Roman"/>
      <w:lang w:val="en-GB" w:eastAsia="en-US" w:bidi="ar-SA"/>
    </w:rPr>
  </w:style>
  <w:style w:type="character" w:customStyle="1" w:styleId="185">
    <w:name w:val="TAL (文字)"/>
    <w:qFormat/>
    <w:uiPriority w:val="0"/>
    <w:rPr>
      <w:rFonts w:ascii="Arial" w:hAnsi="Arial"/>
      <w:sz w:val="18"/>
      <w:lang w:val="en-GB" w:eastAsia="ko-KR" w:bidi="ar-SA"/>
    </w:rPr>
  </w:style>
  <w:style w:type="character" w:customStyle="1" w:styleId="186">
    <w:name w:val="Char Char3"/>
    <w:qFormat/>
    <w:uiPriority w:val="0"/>
    <w:rPr>
      <w:rFonts w:ascii="Arial" w:hAnsi="Arial"/>
      <w:sz w:val="28"/>
      <w:lang w:val="en-GB" w:eastAsia="ko-KR" w:bidi="ar-SA"/>
    </w:rPr>
  </w:style>
  <w:style w:type="character" w:customStyle="1" w:styleId="187">
    <w:name w:val="bt Char"/>
    <w:qFormat/>
    <w:uiPriority w:val="0"/>
    <w:rPr>
      <w:lang w:val="en-GB" w:eastAsia="en-US" w:bidi="ar-SA"/>
    </w:rPr>
  </w:style>
  <w:style w:type="character" w:customStyle="1" w:styleId="188">
    <w:name w:val="msoins0"/>
    <w:qFormat/>
    <w:uiPriority w:val="0"/>
  </w:style>
  <w:style w:type="character" w:customStyle="1" w:styleId="189">
    <w:name w:val="Underrubrik2 Char2"/>
    <w:qFormat/>
    <w:uiPriority w:val="0"/>
    <w:rPr>
      <w:rFonts w:ascii="Arial" w:hAnsi="Arial"/>
      <w:sz w:val="28"/>
      <w:lang w:val="en-GB" w:eastAsia="en-US" w:bidi="ar-SA"/>
    </w:rPr>
  </w:style>
  <w:style w:type="character" w:customStyle="1" w:styleId="190">
    <w:name w:val="h4 Char2"/>
    <w:qFormat/>
    <w:uiPriority w:val="0"/>
    <w:rPr>
      <w:rFonts w:ascii="Arial" w:hAnsi="Arial"/>
      <w:sz w:val="24"/>
      <w:lang w:val="en-GB" w:eastAsia="en-US" w:bidi="ar-SA"/>
    </w:rPr>
  </w:style>
  <w:style w:type="paragraph" w:customStyle="1" w:styleId="191">
    <w:name w:val="no"/>
    <w:basedOn w:val="1"/>
    <w:qFormat/>
    <w:uiPriority w:val="99"/>
    <w:pPr>
      <w:overflowPunct w:val="0"/>
      <w:autoSpaceDE w:val="0"/>
      <w:autoSpaceDN w:val="0"/>
      <w:adjustRightInd w:val="0"/>
      <w:ind w:left="1135" w:hanging="851"/>
      <w:textAlignment w:val="baseline"/>
    </w:pPr>
    <w:rPr>
      <w:rFonts w:eastAsia="Calibri"/>
      <w:lang w:val="it-IT" w:eastAsia="it-IT"/>
    </w:rPr>
  </w:style>
  <w:style w:type="character" w:customStyle="1" w:styleId="192">
    <w:name w:val="Body Text Char2"/>
    <w:qFormat/>
    <w:locked/>
    <w:uiPriority w:val="0"/>
    <w:rPr>
      <w:sz w:val="24"/>
      <w:lang w:val="en-US" w:eastAsia="en-US"/>
    </w:rPr>
  </w:style>
  <w:style w:type="character" w:customStyle="1" w:styleId="193">
    <w:name w:val="Editor's Note Char"/>
    <w:link w:val="97"/>
    <w:qFormat/>
    <w:uiPriority w:val="0"/>
    <w:rPr>
      <w:rFonts w:ascii="Times New Roman" w:hAnsi="Times New Roman"/>
      <w:color w:val="FF0000"/>
      <w:lang w:val="en-GB" w:eastAsia="en-US"/>
    </w:rPr>
  </w:style>
  <w:style w:type="paragraph" w:customStyle="1" w:styleId="194">
    <w:name w:val="IvD bodytext"/>
    <w:basedOn w:val="33"/>
    <w:link w:val="195"/>
    <w:qFormat/>
    <w:uiPriority w:val="0"/>
    <w:pPr>
      <w:keepLines/>
      <w:widowControl/>
      <w:tabs>
        <w:tab w:val="left" w:pos="2552"/>
        <w:tab w:val="left" w:pos="3856"/>
        <w:tab w:val="left" w:pos="5216"/>
        <w:tab w:val="left" w:pos="6464"/>
        <w:tab w:val="left" w:pos="7768"/>
        <w:tab w:val="left" w:pos="9072"/>
        <w:tab w:val="left" w:pos="9639"/>
      </w:tabs>
      <w:spacing w:before="240" w:after="0"/>
    </w:pPr>
    <w:rPr>
      <w:rFonts w:ascii="Arial" w:hAnsi="Arial" w:eastAsia="Malgun Gothic"/>
      <w:spacing w:val="2"/>
      <w:sz w:val="20"/>
    </w:rPr>
  </w:style>
  <w:style w:type="character" w:customStyle="1" w:styleId="195">
    <w:name w:val="IvD bodytext Char"/>
    <w:link w:val="194"/>
    <w:qFormat/>
    <w:uiPriority w:val="0"/>
    <w:rPr>
      <w:rFonts w:ascii="Arial" w:hAnsi="Arial" w:eastAsia="Malgun Gothic"/>
      <w:spacing w:val="2"/>
      <w:lang w:val="en-GB" w:eastAsia="en-GB"/>
    </w:rPr>
  </w:style>
  <w:style w:type="paragraph" w:customStyle="1" w:styleId="196">
    <w:name w:val="BL"/>
    <w:basedOn w:val="1"/>
    <w:qFormat/>
    <w:uiPriority w:val="99"/>
    <w:pPr>
      <w:numPr>
        <w:ilvl w:val="0"/>
        <w:numId w:val="7"/>
      </w:numPr>
      <w:tabs>
        <w:tab w:val="left" w:pos="360"/>
        <w:tab w:val="left" w:pos="851"/>
        <w:tab w:val="clear" w:pos="644"/>
      </w:tabs>
      <w:overflowPunct w:val="0"/>
      <w:autoSpaceDE w:val="0"/>
      <w:autoSpaceDN w:val="0"/>
      <w:adjustRightInd w:val="0"/>
      <w:ind w:left="0" w:firstLine="0"/>
      <w:textAlignment w:val="baseline"/>
    </w:pPr>
    <w:rPr>
      <w:rFonts w:eastAsia="PMingLiU"/>
      <w:lang w:eastAsia="en-GB"/>
    </w:rPr>
  </w:style>
  <w:style w:type="character" w:styleId="197">
    <w:name w:val="Placeholder Text"/>
    <w:qFormat/>
    <w:uiPriority w:val="99"/>
    <w:rPr>
      <w:color w:val="808080"/>
    </w:rPr>
  </w:style>
  <w:style w:type="character" w:customStyle="1" w:styleId="198">
    <w:name w:val="标题 6 Char"/>
    <w:link w:val="7"/>
    <w:qFormat/>
    <w:uiPriority w:val="0"/>
    <w:rPr>
      <w:rFonts w:ascii="Arial" w:hAnsi="Arial"/>
      <w:lang w:val="en-GB" w:eastAsia="en-US"/>
    </w:rPr>
  </w:style>
  <w:style w:type="character" w:customStyle="1" w:styleId="199">
    <w:name w:val="标题 7 Char"/>
    <w:link w:val="9"/>
    <w:qFormat/>
    <w:uiPriority w:val="0"/>
    <w:rPr>
      <w:rFonts w:ascii="Arial" w:hAnsi="Arial"/>
      <w:lang w:val="en-GB" w:eastAsia="en-US"/>
    </w:rPr>
  </w:style>
  <w:style w:type="character" w:customStyle="1" w:styleId="200">
    <w:name w:val="标题 9 Char"/>
    <w:link w:val="11"/>
    <w:qFormat/>
    <w:uiPriority w:val="99"/>
    <w:rPr>
      <w:rFonts w:ascii="Arial" w:hAnsi="Arial"/>
      <w:sz w:val="36"/>
      <w:lang w:val="en-GB" w:eastAsia="en-US"/>
    </w:rPr>
  </w:style>
  <w:style w:type="character" w:customStyle="1" w:styleId="201">
    <w:name w:val="PL Char"/>
    <w:link w:val="87"/>
    <w:qFormat/>
    <w:uiPriority w:val="0"/>
    <w:rPr>
      <w:rFonts w:ascii="Courier New" w:hAnsi="Courier New"/>
      <w:sz w:val="16"/>
      <w:lang w:val="en-GB" w:eastAsia="en-US"/>
    </w:rPr>
  </w:style>
  <w:style w:type="character" w:customStyle="1" w:styleId="202">
    <w:name w:val="Heading 1 Char1"/>
    <w:qFormat/>
    <w:uiPriority w:val="0"/>
    <w:rPr>
      <w:rFonts w:ascii="Calibri Light" w:hAnsi="Calibri Light" w:eastAsia="Times New Roman" w:cs="Times New Roman"/>
      <w:color w:val="2F5496"/>
      <w:sz w:val="32"/>
      <w:szCs w:val="32"/>
      <w:lang w:eastAsia="en-US"/>
    </w:rPr>
  </w:style>
  <w:style w:type="character" w:customStyle="1" w:styleId="203">
    <w:name w:val="Heading 4 Char1"/>
    <w:qFormat/>
    <w:uiPriority w:val="0"/>
    <w:rPr>
      <w:rFonts w:ascii="Calibri Light" w:hAnsi="Calibri Light" w:eastAsia="Times New Roman" w:cs="Times New Roman"/>
      <w:i/>
      <w:iCs/>
      <w:color w:val="2F5496"/>
      <w:lang w:eastAsia="en-US"/>
    </w:rPr>
  </w:style>
  <w:style w:type="character" w:customStyle="1" w:styleId="204">
    <w:name w:val="Heading 5 Char1"/>
    <w:qFormat/>
    <w:uiPriority w:val="0"/>
    <w:rPr>
      <w:rFonts w:ascii="Calibri Light" w:hAnsi="Calibri Light" w:eastAsia="Times New Roman" w:cs="Times New Roman"/>
      <w:color w:val="2F5496"/>
      <w:lang w:eastAsia="en-US"/>
    </w:rPr>
  </w:style>
  <w:style w:type="paragraph" w:customStyle="1" w:styleId="205">
    <w:name w:val="msonormal"/>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206">
    <w:name w:val="Footnote Text Char1"/>
    <w:qFormat/>
    <w:uiPriority w:val="0"/>
    <w:rPr>
      <w:rFonts w:ascii="Times New Roman" w:hAnsi="Times New Roman" w:eastAsia="宋体"/>
      <w:lang w:eastAsia="en-US"/>
    </w:rPr>
  </w:style>
  <w:style w:type="character" w:customStyle="1" w:styleId="207">
    <w:name w:val="Header Char1"/>
    <w:qFormat/>
    <w:uiPriority w:val="0"/>
    <w:rPr>
      <w:rFonts w:ascii="Times New Roman" w:hAnsi="Times New Roman" w:eastAsia="宋体"/>
      <w:lang w:eastAsia="en-US"/>
    </w:rPr>
  </w:style>
  <w:style w:type="character" w:customStyle="1" w:styleId="208">
    <w:name w:val="Char Char31"/>
    <w:qFormat/>
    <w:uiPriority w:val="0"/>
    <w:rPr>
      <w:rFonts w:hint="default" w:ascii="Arial" w:hAnsi="Arial" w:cs="Arial"/>
      <w:sz w:val="28"/>
      <w:lang w:val="en-GB" w:eastAsia="ko-KR" w:bidi="ar-SA"/>
    </w:rPr>
  </w:style>
  <w:style w:type="character" w:customStyle="1" w:styleId="209">
    <w:name w:val="Underrubrik2 Char3"/>
    <w:qFormat/>
    <w:uiPriority w:val="0"/>
    <w:rPr>
      <w:rFonts w:ascii="Arial" w:hAnsi="Arial" w:cs="Times New Roman"/>
      <w:sz w:val="28"/>
      <w:szCs w:val="20"/>
      <w:lang w:val="en-GB" w:eastAsia="en-US"/>
    </w:rPr>
  </w:style>
  <w:style w:type="paragraph" w:customStyle="1" w:styleId="210">
    <w:name w:val="Char Char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1">
    <w:name w:val="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2">
    <w:name w:val="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3">
    <w:name w:val="Char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4">
    <w:name w:val="Char Char1"/>
    <w:qFormat/>
    <w:uiPriority w:val="0"/>
    <w:rPr>
      <w:lang w:val="en-GB" w:eastAsia="ja-JP" w:bidi="ar-SA"/>
    </w:rPr>
  </w:style>
  <w:style w:type="paragraph" w:customStyle="1" w:styleId="215">
    <w:name w:val="(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6">
    <w:name w:val="Char Char1 Char Char"/>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7">
    <w:name w:val="(文字) (文字)1 Char (文字) (文字) Char (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8">
    <w:name w:val="(文字) (文字)1 Char (文字) (文字)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19">
    <w:name w:val="(文字) (文字)1 Char (文字) (文字) Char (文字) (文字)1 Char (文字) (文字) Char Char Ch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20">
    <w:name w:val="Char Char2 Char Char"/>
    <w:basedOn w:val="1"/>
    <w:qFormat/>
    <w:uiPriority w:val="99"/>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hAnsi="Verdana" w:eastAsia="Batang"/>
      <w:sz w:val="24"/>
      <w:lang w:val="en-US" w:eastAsia="en-GB"/>
    </w:rPr>
  </w:style>
  <w:style w:type="character" w:customStyle="1" w:styleId="221">
    <w:name w:val="cap Char Char2"/>
    <w:qFormat/>
    <w:uiPriority w:val="0"/>
    <w:rPr>
      <w:b/>
      <w:lang w:val="en-GB" w:eastAsia="en-GB" w:bidi="ar-SA"/>
    </w:rPr>
  </w:style>
  <w:style w:type="character" w:customStyle="1" w:styleId="222">
    <w:name w:val="Head2A Char4"/>
    <w:qFormat/>
    <w:uiPriority w:val="0"/>
    <w:rPr>
      <w:rFonts w:ascii="Arial" w:hAnsi="Arial"/>
      <w:sz w:val="32"/>
      <w:lang w:val="en-GB" w:eastAsia="ja-JP" w:bidi="ar-SA"/>
    </w:rPr>
  </w:style>
  <w:style w:type="character" w:customStyle="1" w:styleId="223">
    <w:name w:val="Char Char4"/>
    <w:qFormat/>
    <w:uiPriority w:val="0"/>
    <w:rPr>
      <w:rFonts w:ascii="Courier New" w:hAnsi="Courier New"/>
      <w:lang w:val="nb-NO" w:eastAsia="ja-JP" w:bidi="ar-SA"/>
    </w:rPr>
  </w:style>
  <w:style w:type="character" w:customStyle="1" w:styleId="224">
    <w:name w:val="Andrea Leonardi"/>
    <w:semiHidden/>
    <w:qFormat/>
    <w:uiPriority w:val="0"/>
    <w:rPr>
      <w:rFonts w:ascii="Arial" w:hAnsi="Arial" w:cs="Arial"/>
      <w:color w:val="auto"/>
      <w:sz w:val="20"/>
      <w:szCs w:val="20"/>
    </w:rPr>
  </w:style>
  <w:style w:type="character" w:customStyle="1" w:styleId="225">
    <w:name w:val="NO Char Char"/>
    <w:qFormat/>
    <w:uiPriority w:val="0"/>
    <w:rPr>
      <w:lang w:val="en-GB" w:eastAsia="en-US" w:bidi="ar-SA"/>
    </w:rPr>
  </w:style>
  <w:style w:type="character" w:customStyle="1" w:styleId="226">
    <w:name w:val="NO Zchn"/>
    <w:qFormat/>
    <w:uiPriority w:val="0"/>
    <w:rPr>
      <w:lang w:val="en-GB" w:eastAsia="en-US" w:bidi="ar-SA"/>
    </w:rPr>
  </w:style>
  <w:style w:type="character" w:customStyle="1" w:styleId="227">
    <w:name w:val="TAC Car"/>
    <w:qFormat/>
    <w:uiPriority w:val="0"/>
    <w:rPr>
      <w:rFonts w:ascii="Arial" w:hAnsi="Arial"/>
      <w:sz w:val="18"/>
      <w:lang w:val="en-GB" w:eastAsia="ja-JP" w:bidi="ar-SA"/>
    </w:rPr>
  </w:style>
  <w:style w:type="paragraph" w:customStyle="1" w:styleId="228">
    <w:name w:val="Char Char Char Char Char Char"/>
    <w:semiHidden/>
    <w:qFormat/>
    <w:uiPriority w:val="99"/>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29">
    <w:name w:val="(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0">
    <w:name w:val="T1 Char"/>
    <w:qFormat/>
    <w:uiPriority w:val="0"/>
    <w:rPr>
      <w:rFonts w:ascii="Arial" w:hAnsi="Arial" w:cs="Times New Roman"/>
      <w:sz w:val="20"/>
      <w:szCs w:val="20"/>
      <w:lang w:val="en-GB" w:eastAsia="en-US"/>
    </w:rPr>
  </w:style>
  <w:style w:type="character" w:customStyle="1" w:styleId="231">
    <w:name w:val="T1 Char1"/>
    <w:qFormat/>
    <w:uiPriority w:val="0"/>
    <w:rPr>
      <w:rFonts w:ascii="Arial" w:hAnsi="Arial" w:cs="Times New Roman"/>
      <w:sz w:val="20"/>
      <w:szCs w:val="20"/>
      <w:lang w:val="en-GB" w:eastAsia="en-US"/>
    </w:rPr>
  </w:style>
  <w:style w:type="paragraph" w:customStyle="1" w:styleId="232">
    <w:name w:val="Car Car"/>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3">
    <w:name w:val="Head2A Char1"/>
    <w:qFormat/>
    <w:uiPriority w:val="0"/>
    <w:rPr>
      <w:rFonts w:ascii="Arial" w:hAnsi="Arial"/>
      <w:sz w:val="32"/>
      <w:lang w:val="en-GB" w:eastAsia="en-US" w:bidi="ar-SA"/>
    </w:rPr>
  </w:style>
  <w:style w:type="paragraph" w:customStyle="1" w:styleId="234">
    <w:name w:val="Zchn Zchn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5">
    <w:name w:val="Head2A Char2"/>
    <w:qFormat/>
    <w:uiPriority w:val="0"/>
    <w:rPr>
      <w:rFonts w:ascii="Arial" w:hAnsi="Arial"/>
      <w:sz w:val="32"/>
      <w:lang w:val="en-GB" w:eastAsia="en-US" w:bidi="ar-SA"/>
    </w:rPr>
  </w:style>
  <w:style w:type="paragraph" w:customStyle="1" w:styleId="236">
    <w:name w:val="(文字) (文字)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37">
    <w:name w:val="Head2A Char3"/>
    <w:qFormat/>
    <w:uiPriority w:val="0"/>
    <w:rPr>
      <w:rFonts w:ascii="Arial" w:hAnsi="Arial"/>
      <w:sz w:val="32"/>
      <w:lang w:val="en-GB" w:eastAsia="en-US" w:bidi="ar-SA"/>
    </w:rPr>
  </w:style>
  <w:style w:type="paragraph" w:customStyle="1" w:styleId="238">
    <w:name w:val="(文字) (文字)3"/>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39">
    <w:name w:val="Zchn Zchn2"/>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40">
    <w:name w:val="(文字) (文字)4"/>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1">
    <w:name w:val="T1 Char2"/>
    <w:qFormat/>
    <w:uiPriority w:val="0"/>
    <w:rPr>
      <w:rFonts w:ascii="Arial" w:hAnsi="Arial" w:cs="Times New Roman"/>
      <w:sz w:val="20"/>
      <w:szCs w:val="20"/>
      <w:lang w:val="en-GB" w:eastAsia="en-US"/>
    </w:rPr>
  </w:style>
  <w:style w:type="paragraph" w:customStyle="1" w:styleId="242">
    <w:name w:val="(文字) (文字)1"/>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3">
    <w:name w:val="Char Char7"/>
    <w:qFormat/>
    <w:uiPriority w:val="0"/>
    <w:rPr>
      <w:rFonts w:ascii="Tahoma" w:hAnsi="Tahoma" w:cs="Tahoma"/>
      <w:shd w:val="clear" w:color="auto" w:fill="000080"/>
      <w:lang w:val="en-GB" w:eastAsia="en-US"/>
    </w:rPr>
  </w:style>
  <w:style w:type="character" w:customStyle="1" w:styleId="244">
    <w:name w:val="Zchn Zchn5"/>
    <w:qFormat/>
    <w:uiPriority w:val="0"/>
    <w:rPr>
      <w:rFonts w:ascii="Courier New" w:hAnsi="Courier New" w:eastAsia="Batang"/>
      <w:lang w:val="nb-NO" w:eastAsia="en-US" w:bidi="ar-SA"/>
    </w:rPr>
  </w:style>
  <w:style w:type="character" w:customStyle="1" w:styleId="245">
    <w:name w:val="Char Char10"/>
    <w:qFormat/>
    <w:uiPriority w:val="0"/>
    <w:rPr>
      <w:rFonts w:ascii="Times New Roman" w:hAnsi="Times New Roman"/>
      <w:lang w:val="en-GB" w:eastAsia="en-US"/>
    </w:rPr>
  </w:style>
  <w:style w:type="character" w:customStyle="1" w:styleId="246">
    <w:name w:val="Char Char9"/>
    <w:qFormat/>
    <w:uiPriority w:val="0"/>
    <w:rPr>
      <w:rFonts w:ascii="Tahoma" w:hAnsi="Tahoma" w:cs="Tahoma"/>
      <w:sz w:val="16"/>
      <w:szCs w:val="16"/>
      <w:lang w:val="en-GB" w:eastAsia="en-US"/>
    </w:rPr>
  </w:style>
  <w:style w:type="character" w:customStyle="1" w:styleId="247">
    <w:name w:val="Char Char8"/>
    <w:qFormat/>
    <w:uiPriority w:val="0"/>
    <w:rPr>
      <w:rFonts w:ascii="Times New Roman" w:hAnsi="Times New Roman"/>
      <w:b/>
      <w:bCs/>
      <w:lang w:val="en-GB" w:eastAsia="en-US"/>
    </w:rPr>
  </w:style>
  <w:style w:type="paragraph" w:customStyle="1" w:styleId="248">
    <w:name w:val="修订1"/>
    <w:hidden/>
    <w:semiHidden/>
    <w:qFormat/>
    <w:uiPriority w:val="99"/>
    <w:rPr>
      <w:rFonts w:ascii="Times New Roman" w:hAnsi="Times New Roman" w:eastAsia="Batang" w:cs="Times New Roman"/>
      <w:lang w:val="en-GB" w:eastAsia="en-US" w:bidi="ar-SA"/>
    </w:rPr>
  </w:style>
  <w:style w:type="character" w:customStyle="1" w:styleId="249">
    <w:name w:val="尾注文本 Char"/>
    <w:basedOn w:val="61"/>
    <w:link w:val="42"/>
    <w:qFormat/>
    <w:uiPriority w:val="99"/>
    <w:rPr>
      <w:rFonts w:ascii="Times New Roman" w:hAnsi="Times New Roman" w:eastAsia="Times New Roman"/>
      <w:lang w:val="en-GB" w:eastAsia="en-GB"/>
    </w:rPr>
  </w:style>
  <w:style w:type="character" w:customStyle="1" w:styleId="250">
    <w:name w:val="bt Char3"/>
    <w:qFormat/>
    <w:uiPriority w:val="0"/>
    <w:rPr>
      <w:lang w:val="en-GB" w:eastAsia="ja-JP" w:bidi="ar-SA"/>
    </w:rPr>
  </w:style>
  <w:style w:type="character" w:customStyle="1" w:styleId="251">
    <w:name w:val="标题 Char"/>
    <w:basedOn w:val="61"/>
    <w:link w:val="57"/>
    <w:qFormat/>
    <w:uiPriority w:val="99"/>
    <w:rPr>
      <w:rFonts w:ascii="Courier New" w:hAnsi="Courier New" w:eastAsia="Malgun Gothic"/>
      <w:lang w:val="nb-NO" w:eastAsia="en-GB"/>
    </w:rPr>
  </w:style>
  <w:style w:type="paragraph" w:customStyle="1" w:styleId="252">
    <w:name w:val="FL"/>
    <w:basedOn w:val="1"/>
    <w:qFormat/>
    <w:uiPriority w:val="99"/>
    <w:pPr>
      <w:keepNext/>
      <w:keepLines/>
      <w:overflowPunct w:val="0"/>
      <w:autoSpaceDE w:val="0"/>
      <w:autoSpaceDN w:val="0"/>
      <w:adjustRightInd w:val="0"/>
      <w:spacing w:before="60"/>
      <w:jc w:val="center"/>
      <w:textAlignment w:val="baseline"/>
    </w:pPr>
    <w:rPr>
      <w:rFonts w:ascii="Arial" w:hAnsi="Arial" w:eastAsia="Times New Roman"/>
      <w:b/>
      <w:lang w:eastAsia="ko-KR"/>
    </w:rPr>
  </w:style>
  <w:style w:type="character" w:customStyle="1" w:styleId="253">
    <w:name w:val="h5 Char2"/>
    <w:qFormat/>
    <w:uiPriority w:val="0"/>
    <w:rPr>
      <w:rFonts w:ascii="Arial" w:hAnsi="Arial"/>
      <w:sz w:val="22"/>
      <w:lang w:val="en-GB" w:eastAsia="ja-JP" w:bidi="ar-SA"/>
    </w:rPr>
  </w:style>
  <w:style w:type="character" w:customStyle="1" w:styleId="254">
    <w:name w:val="日期 Char"/>
    <w:basedOn w:val="61"/>
    <w:link w:val="40"/>
    <w:qFormat/>
    <w:uiPriority w:val="99"/>
    <w:rPr>
      <w:rFonts w:ascii="Times New Roman" w:hAnsi="Times New Roman" w:eastAsia="Malgun Gothic"/>
      <w:lang w:val="en-GB" w:eastAsia="en-GB"/>
    </w:rPr>
  </w:style>
  <w:style w:type="paragraph" w:customStyle="1" w:styleId="255">
    <w:name w:val="AutoCorrect"/>
    <w:qFormat/>
    <w:uiPriority w:val="99"/>
    <w:rPr>
      <w:rFonts w:ascii="Times New Roman" w:hAnsi="Times New Roman" w:eastAsia="Malgun Gothic" w:cs="Times New Roman"/>
      <w:sz w:val="24"/>
      <w:szCs w:val="24"/>
      <w:lang w:val="en-GB" w:eastAsia="ko-KR" w:bidi="ar-SA"/>
    </w:rPr>
  </w:style>
  <w:style w:type="paragraph" w:customStyle="1" w:styleId="256">
    <w:name w:val="- PAGE -"/>
    <w:qFormat/>
    <w:uiPriority w:val="99"/>
    <w:rPr>
      <w:rFonts w:ascii="Times New Roman" w:hAnsi="Times New Roman" w:eastAsia="Malgun Gothic" w:cs="Times New Roman"/>
      <w:sz w:val="24"/>
      <w:szCs w:val="24"/>
      <w:lang w:val="en-GB" w:eastAsia="ko-KR" w:bidi="ar-SA"/>
    </w:rPr>
  </w:style>
  <w:style w:type="paragraph" w:customStyle="1" w:styleId="257">
    <w:name w:val="Page X of Y"/>
    <w:qFormat/>
    <w:uiPriority w:val="99"/>
    <w:rPr>
      <w:rFonts w:ascii="Times New Roman" w:hAnsi="Times New Roman" w:eastAsia="Malgun Gothic" w:cs="Times New Roman"/>
      <w:sz w:val="24"/>
      <w:szCs w:val="24"/>
      <w:lang w:val="en-GB" w:eastAsia="ko-KR" w:bidi="ar-SA"/>
    </w:rPr>
  </w:style>
  <w:style w:type="paragraph" w:customStyle="1" w:styleId="258">
    <w:name w:val="Created by"/>
    <w:qFormat/>
    <w:uiPriority w:val="99"/>
    <w:rPr>
      <w:rFonts w:ascii="Times New Roman" w:hAnsi="Times New Roman" w:eastAsia="Malgun Gothic" w:cs="Times New Roman"/>
      <w:sz w:val="24"/>
      <w:szCs w:val="24"/>
      <w:lang w:val="en-GB" w:eastAsia="ko-KR" w:bidi="ar-SA"/>
    </w:rPr>
  </w:style>
  <w:style w:type="paragraph" w:customStyle="1" w:styleId="259">
    <w:name w:val="Created on"/>
    <w:qFormat/>
    <w:uiPriority w:val="99"/>
    <w:rPr>
      <w:rFonts w:ascii="Times New Roman" w:hAnsi="Times New Roman" w:eastAsia="Malgun Gothic" w:cs="Times New Roman"/>
      <w:sz w:val="24"/>
      <w:szCs w:val="24"/>
      <w:lang w:val="en-GB" w:eastAsia="ko-KR" w:bidi="ar-SA"/>
    </w:rPr>
  </w:style>
  <w:style w:type="paragraph" w:customStyle="1" w:styleId="260">
    <w:name w:val="Last printed"/>
    <w:qFormat/>
    <w:uiPriority w:val="99"/>
    <w:rPr>
      <w:rFonts w:ascii="Times New Roman" w:hAnsi="Times New Roman" w:eastAsia="Malgun Gothic" w:cs="Times New Roman"/>
      <w:sz w:val="24"/>
      <w:szCs w:val="24"/>
      <w:lang w:val="en-GB" w:eastAsia="ko-KR" w:bidi="ar-SA"/>
    </w:rPr>
  </w:style>
  <w:style w:type="paragraph" w:customStyle="1" w:styleId="261">
    <w:name w:val="Last saved by"/>
    <w:qFormat/>
    <w:uiPriority w:val="99"/>
    <w:rPr>
      <w:rFonts w:ascii="Times New Roman" w:hAnsi="Times New Roman" w:eastAsia="Malgun Gothic" w:cs="Times New Roman"/>
      <w:sz w:val="24"/>
      <w:szCs w:val="24"/>
      <w:lang w:val="en-GB" w:eastAsia="ko-KR" w:bidi="ar-SA"/>
    </w:rPr>
  </w:style>
  <w:style w:type="paragraph" w:customStyle="1" w:styleId="262">
    <w:name w:val="Filename"/>
    <w:qFormat/>
    <w:uiPriority w:val="99"/>
    <w:rPr>
      <w:rFonts w:ascii="Times New Roman" w:hAnsi="Times New Roman" w:eastAsia="Malgun Gothic" w:cs="Times New Roman"/>
      <w:sz w:val="24"/>
      <w:szCs w:val="24"/>
      <w:lang w:val="en-GB" w:eastAsia="ko-KR" w:bidi="ar-SA"/>
    </w:rPr>
  </w:style>
  <w:style w:type="paragraph" w:customStyle="1" w:styleId="263">
    <w:name w:val="Filename and path"/>
    <w:qFormat/>
    <w:uiPriority w:val="99"/>
    <w:rPr>
      <w:rFonts w:ascii="Times New Roman" w:hAnsi="Times New Roman" w:eastAsia="Malgun Gothic" w:cs="Times New Roman"/>
      <w:sz w:val="24"/>
      <w:szCs w:val="24"/>
      <w:lang w:val="en-GB" w:eastAsia="ko-KR" w:bidi="ar-SA"/>
    </w:rPr>
  </w:style>
  <w:style w:type="paragraph" w:customStyle="1" w:styleId="264">
    <w:name w:val="Author  Page #  Date"/>
    <w:qFormat/>
    <w:uiPriority w:val="99"/>
    <w:rPr>
      <w:rFonts w:ascii="Times New Roman" w:hAnsi="Times New Roman" w:eastAsia="Malgun Gothic" w:cs="Times New Roman"/>
      <w:sz w:val="24"/>
      <w:szCs w:val="24"/>
      <w:lang w:val="en-GB" w:eastAsia="ko-KR" w:bidi="ar-SA"/>
    </w:rPr>
  </w:style>
  <w:style w:type="paragraph" w:customStyle="1" w:styleId="265">
    <w:name w:val="Confidential  Page #  Date"/>
    <w:qFormat/>
    <w:uiPriority w:val="99"/>
    <w:rPr>
      <w:rFonts w:ascii="Times New Roman" w:hAnsi="Times New Roman" w:eastAsia="Malgun Gothic" w:cs="Times New Roman"/>
      <w:sz w:val="24"/>
      <w:szCs w:val="24"/>
      <w:lang w:val="en-GB" w:eastAsia="ko-KR" w:bidi="ar-SA"/>
    </w:rPr>
  </w:style>
  <w:style w:type="paragraph" w:customStyle="1" w:styleId="266">
    <w:name w:val="INDENT1"/>
    <w:basedOn w:val="1"/>
    <w:qFormat/>
    <w:uiPriority w:val="99"/>
    <w:pPr>
      <w:overflowPunct w:val="0"/>
      <w:autoSpaceDE w:val="0"/>
      <w:autoSpaceDN w:val="0"/>
      <w:adjustRightInd w:val="0"/>
      <w:ind w:left="851"/>
      <w:textAlignment w:val="baseline"/>
    </w:pPr>
    <w:rPr>
      <w:rFonts w:eastAsia="Times New Roman"/>
      <w:lang w:eastAsia="ja-JP"/>
    </w:rPr>
  </w:style>
  <w:style w:type="paragraph" w:customStyle="1" w:styleId="267">
    <w:name w:val="INDENT2"/>
    <w:basedOn w:val="1"/>
    <w:qFormat/>
    <w:uiPriority w:val="99"/>
    <w:pPr>
      <w:overflowPunct w:val="0"/>
      <w:autoSpaceDE w:val="0"/>
      <w:autoSpaceDN w:val="0"/>
      <w:adjustRightInd w:val="0"/>
      <w:ind w:left="1135" w:hanging="284"/>
      <w:textAlignment w:val="baseline"/>
    </w:pPr>
    <w:rPr>
      <w:rFonts w:eastAsia="Times New Roman"/>
      <w:lang w:eastAsia="ja-JP"/>
    </w:rPr>
  </w:style>
  <w:style w:type="paragraph" w:customStyle="1" w:styleId="268">
    <w:name w:val="INDENT3"/>
    <w:basedOn w:val="1"/>
    <w:qFormat/>
    <w:uiPriority w:val="99"/>
    <w:pPr>
      <w:overflowPunct w:val="0"/>
      <w:autoSpaceDE w:val="0"/>
      <w:autoSpaceDN w:val="0"/>
      <w:adjustRightInd w:val="0"/>
      <w:ind w:left="1701" w:hanging="567"/>
      <w:textAlignment w:val="baseline"/>
    </w:pPr>
    <w:rPr>
      <w:rFonts w:eastAsia="Times New Roman"/>
      <w:lang w:eastAsia="ja-JP"/>
    </w:rPr>
  </w:style>
  <w:style w:type="paragraph" w:customStyle="1" w:styleId="269">
    <w:name w:val="Figure_Title"/>
    <w:basedOn w:val="1"/>
    <w:next w:val="1"/>
    <w:qFormat/>
    <w:uiPriority w:val="9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270">
    <w:name w:val="Rec_CCITT_#"/>
    <w:basedOn w:val="1"/>
    <w:qFormat/>
    <w:uiPriority w:val="99"/>
    <w:pPr>
      <w:keepNext/>
      <w:keepLines/>
      <w:overflowPunct w:val="0"/>
      <w:autoSpaceDE w:val="0"/>
      <w:autoSpaceDN w:val="0"/>
      <w:adjustRightInd w:val="0"/>
      <w:textAlignment w:val="baseline"/>
    </w:pPr>
    <w:rPr>
      <w:rFonts w:eastAsia="Times New Roman"/>
      <w:b/>
      <w:lang w:eastAsia="ja-JP"/>
    </w:rPr>
  </w:style>
  <w:style w:type="paragraph" w:customStyle="1" w:styleId="271">
    <w:name w:val="enumlev2"/>
    <w:basedOn w:val="1"/>
    <w:qFormat/>
    <w:uiPriority w:val="99"/>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272">
    <w:name w:val="Couv Rec Title"/>
    <w:basedOn w:val="1"/>
    <w:qFormat/>
    <w:uiPriority w:val="99"/>
    <w:pPr>
      <w:keepNext/>
      <w:keepLines/>
      <w:overflowPunct w:val="0"/>
      <w:autoSpaceDE w:val="0"/>
      <w:autoSpaceDN w:val="0"/>
      <w:adjustRightInd w:val="0"/>
      <w:spacing w:before="240"/>
      <w:ind w:left="1418"/>
      <w:textAlignment w:val="baseline"/>
    </w:pPr>
    <w:rPr>
      <w:rFonts w:ascii="Arial" w:hAnsi="Arial" w:eastAsia="Times New Roman"/>
      <w:b/>
      <w:sz w:val="36"/>
      <w:lang w:val="en-US" w:eastAsia="ja-JP"/>
    </w:rPr>
  </w:style>
  <w:style w:type="paragraph" w:customStyle="1" w:styleId="273">
    <w:name w:val="Figure"/>
    <w:basedOn w:val="1"/>
    <w:qFormat/>
    <w:uiPriority w:val="99"/>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eastAsia="Times New Roman"/>
      <w:b/>
      <w:lang w:val="en-US" w:eastAsia="ja-JP"/>
    </w:rPr>
  </w:style>
  <w:style w:type="table" w:customStyle="1" w:styleId="274">
    <w:name w:val="Table Grid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75">
    <w:name w:val="Data"/>
    <w:basedOn w:val="1"/>
    <w:qFormat/>
    <w:uiPriority w:val="99"/>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76">
    <w:name w:val="p20"/>
    <w:basedOn w:val="1"/>
    <w:qFormat/>
    <w:uiPriority w:val="99"/>
    <w:pPr>
      <w:overflowPunct w:val="0"/>
      <w:autoSpaceDE w:val="0"/>
      <w:autoSpaceDN w:val="0"/>
      <w:adjustRightInd w:val="0"/>
      <w:snapToGrid w:val="0"/>
      <w:spacing w:after="0"/>
      <w:textAlignment w:val="baseline"/>
    </w:pPr>
    <w:rPr>
      <w:rFonts w:ascii="Arial" w:hAnsi="Arial" w:eastAsia="Times New Roman" w:cs="Arial"/>
      <w:sz w:val="18"/>
      <w:szCs w:val="18"/>
      <w:lang w:val="en-US" w:eastAsia="zh-CN"/>
    </w:rPr>
  </w:style>
  <w:style w:type="paragraph" w:customStyle="1" w:styleId="277">
    <w:name w:val="ATC"/>
    <w:basedOn w:val="1"/>
    <w:qFormat/>
    <w:uiPriority w:val="99"/>
    <w:pPr>
      <w:overflowPunct w:val="0"/>
      <w:autoSpaceDE w:val="0"/>
      <w:autoSpaceDN w:val="0"/>
      <w:adjustRightInd w:val="0"/>
      <w:textAlignment w:val="baseline"/>
    </w:pPr>
    <w:rPr>
      <w:rFonts w:eastAsia="Times New Roman"/>
      <w:lang w:eastAsia="ja-JP"/>
    </w:rPr>
  </w:style>
  <w:style w:type="paragraph" w:customStyle="1" w:styleId="278">
    <w:name w:val="TaOC"/>
    <w:basedOn w:val="75"/>
    <w:qFormat/>
    <w:uiPriority w:val="0"/>
    <w:pPr>
      <w:overflowPunct w:val="0"/>
      <w:autoSpaceDE w:val="0"/>
      <w:autoSpaceDN w:val="0"/>
      <w:adjustRightInd w:val="0"/>
      <w:textAlignment w:val="baseline"/>
    </w:pPr>
    <w:rPr>
      <w:rFonts w:eastAsia="Times New Roman"/>
      <w:lang w:eastAsia="ja-JP"/>
    </w:rPr>
  </w:style>
  <w:style w:type="paragraph" w:customStyle="1" w:styleId="279">
    <w:name w:val="(文字) (文字)1 Char (文字) (文字) Char (文字) (文字)1 Char (文字) (文字)"/>
    <w:semiHidden/>
    <w:qFormat/>
    <w:uiPriority w:val="99"/>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280">
    <w:name w:val="xl40"/>
    <w:basedOn w:val="1"/>
    <w:qFormat/>
    <w:uiPriority w:val="99"/>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eastAsia="Times New Roman" w:cs="Arial"/>
      <w:b/>
      <w:bCs/>
      <w:color w:val="000000"/>
      <w:sz w:val="16"/>
      <w:szCs w:val="16"/>
      <w:lang w:eastAsia="en-GB"/>
    </w:rPr>
  </w:style>
  <w:style w:type="paragraph" w:customStyle="1" w:styleId="281">
    <w:name w:val="Separation"/>
    <w:basedOn w:val="2"/>
    <w:next w:val="1"/>
    <w:qFormat/>
    <w:uiPriority w:val="99"/>
    <w:pPr>
      <w:pBdr>
        <w:top w:val="none" w:color="auto" w:sz="0" w:space="0"/>
      </w:pBdr>
      <w:overflowPunct w:val="0"/>
      <w:autoSpaceDE w:val="0"/>
      <w:autoSpaceDN w:val="0"/>
      <w:adjustRightInd w:val="0"/>
      <w:textAlignment w:val="baseline"/>
    </w:pPr>
    <w:rPr>
      <w:rFonts w:eastAsia="Times New Roman"/>
      <w:b/>
      <w:color w:val="0000FF"/>
      <w:lang w:eastAsia="ja-JP"/>
    </w:rPr>
  </w:style>
  <w:style w:type="character" w:customStyle="1" w:styleId="282">
    <w:name w:val="T1 Char3"/>
    <w:qFormat/>
    <w:uiPriority w:val="0"/>
    <w:rPr>
      <w:rFonts w:ascii="Arial" w:hAnsi="Arial"/>
      <w:lang w:val="en-GB" w:eastAsia="en-US" w:bidi="ar-SA"/>
    </w:rPr>
  </w:style>
  <w:style w:type="table" w:customStyle="1" w:styleId="283">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4">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5">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6">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7">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8">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89">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0">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91">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2">
    <w:name w:val="Bullet"/>
    <w:basedOn w:val="1"/>
    <w:qFormat/>
    <w:uiPriority w:val="99"/>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93">
    <w:name w:val="Table Grid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4">
    <w:name w:val="Style Heading 6 + Left:  0 cm Hanging:  3.49 cm After:  9 pt"/>
    <w:basedOn w:val="7"/>
    <w:qFormat/>
    <w:uiPriority w:val="99"/>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295">
    <w:name w:val="Style Heading 6 + After:  9 pt"/>
    <w:basedOn w:val="7"/>
    <w:qFormat/>
    <w:uiPriority w:val="99"/>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296">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97">
    <w:name w:val="吹き出し3"/>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98">
    <w:name w:val="JK - text - simple doc"/>
    <w:basedOn w:val="33"/>
    <w:autoRedefine/>
    <w:qFormat/>
    <w:uiPriority w:val="99"/>
    <w:pPr>
      <w:widowControl/>
      <w:tabs>
        <w:tab w:val="left" w:pos="928"/>
        <w:tab w:val="left" w:pos="1097"/>
      </w:tabs>
      <w:spacing w:line="288" w:lineRule="auto"/>
      <w:ind w:left="1097" w:hanging="360"/>
    </w:pPr>
    <w:rPr>
      <w:rFonts w:ascii="Arial" w:hAnsi="Arial" w:eastAsia="宋体" w:cs="Arial"/>
      <w:sz w:val="20"/>
      <w:lang w:val="en-US"/>
    </w:rPr>
  </w:style>
  <w:style w:type="paragraph" w:customStyle="1" w:styleId="299">
    <w:name w:val="b1"/>
    <w:basedOn w:val="1"/>
    <w:qFormat/>
    <w:uiPriority w:val="99"/>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300">
    <w:name w:val="吹き出し1"/>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1">
    <w:name w:val="吹き出し2"/>
    <w:basedOn w:val="1"/>
    <w:semiHidden/>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302">
    <w:name w:val="Note"/>
    <w:basedOn w:val="98"/>
    <w:qFormat/>
    <w:uiPriority w:val="99"/>
    <w:pPr>
      <w:overflowPunct w:val="0"/>
      <w:autoSpaceDE w:val="0"/>
      <w:autoSpaceDN w:val="0"/>
      <w:adjustRightInd w:val="0"/>
      <w:textAlignment w:val="baseline"/>
    </w:pPr>
    <w:rPr>
      <w:rFonts w:eastAsia="MS Mincho"/>
      <w:lang w:eastAsia="en-GB"/>
    </w:rPr>
  </w:style>
  <w:style w:type="paragraph" w:customStyle="1" w:styleId="303">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304">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305">
    <w:name w:val="HO"/>
    <w:basedOn w:val="1"/>
    <w:qFormat/>
    <w:uiPriority w:val="99"/>
    <w:pPr>
      <w:overflowPunct w:val="0"/>
      <w:autoSpaceDE w:val="0"/>
      <w:autoSpaceDN w:val="0"/>
      <w:adjustRightInd w:val="0"/>
      <w:spacing w:after="0"/>
      <w:jc w:val="right"/>
      <w:textAlignment w:val="baseline"/>
    </w:pPr>
    <w:rPr>
      <w:rFonts w:eastAsia="MS Mincho"/>
      <w:b/>
      <w:lang w:eastAsia="en-GB"/>
    </w:rPr>
  </w:style>
  <w:style w:type="paragraph" w:customStyle="1" w:styleId="306">
    <w:name w:val="WP"/>
    <w:basedOn w:val="1"/>
    <w:qFormat/>
    <w:uiPriority w:val="99"/>
    <w:pPr>
      <w:overflowPunct w:val="0"/>
      <w:autoSpaceDE w:val="0"/>
      <w:autoSpaceDN w:val="0"/>
      <w:adjustRightInd w:val="0"/>
      <w:spacing w:after="0"/>
      <w:jc w:val="both"/>
      <w:textAlignment w:val="baseline"/>
    </w:pPr>
    <w:rPr>
      <w:rFonts w:eastAsia="MS Mincho"/>
      <w:lang w:eastAsia="en-GB"/>
    </w:rPr>
  </w:style>
  <w:style w:type="paragraph" w:customStyle="1" w:styleId="307">
    <w:name w:val="ZK"/>
    <w:qFormat/>
    <w:uiPriority w:val="99"/>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308">
    <w:name w:val="ZC"/>
    <w:qFormat/>
    <w:uiPriority w:val="99"/>
    <w:pPr>
      <w:spacing w:line="360" w:lineRule="atLeast"/>
      <w:jc w:val="center"/>
    </w:pPr>
    <w:rPr>
      <w:rFonts w:ascii="Times New Roman" w:hAnsi="Times New Roman" w:eastAsia="MS Mincho" w:cs="Times New Roman"/>
      <w:lang w:val="en-GB" w:eastAsia="en-US" w:bidi="ar-SA"/>
    </w:rPr>
  </w:style>
  <w:style w:type="paragraph" w:customStyle="1" w:styleId="309">
    <w:name w:val="FooterCentred"/>
    <w:basedOn w:val="44"/>
    <w:qFormat/>
    <w:uiPriority w:val="99"/>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310">
    <w:name w:val="Numbered List"/>
    <w:basedOn w:val="311"/>
    <w:link w:val="596"/>
    <w:qFormat/>
    <w:uiPriority w:val="0"/>
    <w:pPr>
      <w:tabs>
        <w:tab w:val="left" w:pos="360"/>
      </w:tabs>
      <w:ind w:left="360" w:hanging="360"/>
    </w:pPr>
  </w:style>
  <w:style w:type="paragraph" w:customStyle="1" w:styleId="311">
    <w:name w:val="Para1"/>
    <w:basedOn w:val="1"/>
    <w:qFormat/>
    <w:uiPriority w:val="99"/>
    <w:pPr>
      <w:overflowPunct w:val="0"/>
      <w:autoSpaceDE w:val="0"/>
      <w:autoSpaceDN w:val="0"/>
      <w:adjustRightInd w:val="0"/>
      <w:spacing w:before="120" w:after="120"/>
      <w:textAlignment w:val="baseline"/>
    </w:pPr>
    <w:rPr>
      <w:rFonts w:eastAsia="MS Mincho"/>
      <w:lang w:val="en-US" w:eastAsia="en-GB"/>
    </w:rPr>
  </w:style>
  <w:style w:type="paragraph" w:customStyle="1" w:styleId="312">
    <w:name w:val="Test step"/>
    <w:basedOn w:val="1"/>
    <w:qFormat/>
    <w:uiPriority w:val="99"/>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313">
    <w:name w:val="TableTitle"/>
    <w:basedOn w:val="53"/>
    <w:next w:val="53"/>
    <w:qFormat/>
    <w:uiPriority w:val="99"/>
    <w:pPr>
      <w:keepNext/>
      <w:keepLines/>
      <w:spacing w:after="60"/>
      <w:ind w:left="210"/>
      <w:jc w:val="center"/>
    </w:pPr>
    <w:rPr>
      <w:b/>
      <w:sz w:val="20"/>
    </w:rPr>
  </w:style>
  <w:style w:type="paragraph" w:customStyle="1" w:styleId="314">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315">
    <w:name w:val="t2"/>
    <w:basedOn w:val="1"/>
    <w:qFormat/>
    <w:uiPriority w:val="99"/>
    <w:pPr>
      <w:overflowPunct w:val="0"/>
      <w:autoSpaceDE w:val="0"/>
      <w:autoSpaceDN w:val="0"/>
      <w:adjustRightInd w:val="0"/>
      <w:spacing w:after="0"/>
      <w:textAlignment w:val="baseline"/>
    </w:pPr>
    <w:rPr>
      <w:rFonts w:eastAsia="MS Mincho"/>
      <w:lang w:eastAsia="en-GB"/>
    </w:rPr>
  </w:style>
  <w:style w:type="paragraph" w:customStyle="1" w:styleId="316">
    <w:name w:val="Comment Nokia"/>
    <w:basedOn w:val="1"/>
    <w:qFormat/>
    <w:uiPriority w:val="99"/>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317">
    <w:name w:val="Copyright"/>
    <w:basedOn w:val="1"/>
    <w:qFormat/>
    <w:uiPriority w:val="99"/>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318">
    <w:name w:val="Tdoc_table"/>
    <w:qFormat/>
    <w:uiPriority w:val="99"/>
    <w:pPr>
      <w:ind w:left="244" w:hanging="244"/>
    </w:pPr>
    <w:rPr>
      <w:rFonts w:ascii="Arial" w:hAnsi="Arial" w:eastAsia="宋体" w:cs="Times New Roman"/>
      <w:color w:val="000000"/>
      <w:lang w:val="en-GB" w:eastAsia="en-US" w:bidi="ar-SA"/>
    </w:rPr>
  </w:style>
  <w:style w:type="paragraph" w:customStyle="1" w:styleId="319">
    <w:name w:val="Heading 3.Underrubrik2.H3"/>
    <w:basedOn w:val="320"/>
    <w:next w:val="1"/>
    <w:qFormat/>
    <w:uiPriority w:val="99"/>
    <w:pPr>
      <w:spacing w:before="120"/>
      <w:outlineLvl w:val="2"/>
    </w:pPr>
    <w:rPr>
      <w:sz w:val="28"/>
    </w:rPr>
  </w:style>
  <w:style w:type="paragraph" w:customStyle="1" w:styleId="320">
    <w:name w:val="Heading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321">
    <w:name w:val="Title Text"/>
    <w:basedOn w:val="1"/>
    <w:next w:val="1"/>
    <w:qFormat/>
    <w:uiPriority w:val="99"/>
    <w:pPr>
      <w:overflowPunct w:val="0"/>
      <w:autoSpaceDE w:val="0"/>
      <w:autoSpaceDN w:val="0"/>
      <w:adjustRightInd w:val="0"/>
      <w:spacing w:after="220"/>
      <w:textAlignment w:val="baseline"/>
    </w:pPr>
    <w:rPr>
      <w:rFonts w:eastAsia="MS Mincho"/>
      <w:b/>
      <w:lang w:val="en-US" w:eastAsia="en-GB"/>
    </w:rPr>
  </w:style>
  <w:style w:type="paragraph" w:customStyle="1" w:styleId="322">
    <w:name w:val="Überschrift 2.Head2A.2"/>
    <w:basedOn w:val="2"/>
    <w:next w:val="1"/>
    <w:qFormat/>
    <w:uiPriority w:val="99"/>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323">
    <w:name w:val="Überschrift 3.h3.H3.Underrubrik2"/>
    <w:basedOn w:val="3"/>
    <w:next w:val="1"/>
    <w:qFormat/>
    <w:uiPriority w:val="99"/>
    <w:pPr>
      <w:overflowPunct w:val="0"/>
      <w:autoSpaceDE w:val="0"/>
      <w:autoSpaceDN w:val="0"/>
      <w:adjustRightInd w:val="0"/>
      <w:spacing w:before="120"/>
      <w:textAlignment w:val="baseline"/>
      <w:outlineLvl w:val="2"/>
    </w:pPr>
    <w:rPr>
      <w:rFonts w:eastAsia="MS Mincho"/>
      <w:sz w:val="28"/>
      <w:lang w:eastAsia="de-DE"/>
    </w:rPr>
  </w:style>
  <w:style w:type="paragraph" w:customStyle="1" w:styleId="324">
    <w:name w:val="Bullets"/>
    <w:basedOn w:val="33"/>
    <w:qFormat/>
    <w:uiPriority w:val="99"/>
    <w:pPr>
      <w:ind w:left="283" w:hanging="283"/>
    </w:pPr>
    <w:rPr>
      <w:sz w:val="20"/>
      <w:lang w:eastAsia="de-DE"/>
    </w:rPr>
  </w:style>
  <w:style w:type="paragraph" w:customStyle="1" w:styleId="325">
    <w:name w:val="11 BodyText"/>
    <w:basedOn w:val="1"/>
    <w:qFormat/>
    <w:uiPriority w:val="99"/>
    <w:pPr>
      <w:overflowPunct w:val="0"/>
      <w:autoSpaceDE w:val="0"/>
      <w:autoSpaceDN w:val="0"/>
      <w:adjustRightInd w:val="0"/>
      <w:spacing w:after="220"/>
      <w:ind w:left="1298"/>
      <w:textAlignment w:val="baseline"/>
    </w:pPr>
    <w:rPr>
      <w:rFonts w:ascii="Arial" w:hAnsi="Arial" w:eastAsia="Times New Roman"/>
      <w:lang w:val="en-US" w:eastAsia="en-GB"/>
    </w:rPr>
  </w:style>
  <w:style w:type="paragraph" w:customStyle="1" w:styleId="326">
    <w:name w:val="样式 样式 标题 1 + 两端对齐 段前: 0.3 行 段后: 0.3 行 行距: 单倍行距 + 段前: 0.2 行 段后: ..."/>
    <w:basedOn w:val="1"/>
    <w:autoRedefine/>
    <w:qFormat/>
    <w:uiPriority w:val="99"/>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eastAsia="Times New Roman" w:cs="宋体"/>
      <w:b/>
      <w:bCs/>
      <w:sz w:val="28"/>
      <w:lang w:val="en-US" w:eastAsia="zh-CN"/>
    </w:rPr>
  </w:style>
  <w:style w:type="table" w:customStyle="1" w:styleId="327">
    <w:name w:val="网格型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28">
    <w:name w:val="网格型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29">
    <w:name w:val="Normal + Arial"/>
    <w:basedOn w:val="1"/>
    <w:qFormat/>
    <w:uiPriority w:val="99"/>
    <w:pPr>
      <w:keepNext/>
      <w:keepLines/>
      <w:overflowPunct w:val="0"/>
      <w:autoSpaceDE w:val="0"/>
      <w:autoSpaceDN w:val="0"/>
      <w:adjustRightInd w:val="0"/>
      <w:spacing w:after="0"/>
      <w:ind w:right="134"/>
      <w:jc w:val="right"/>
      <w:textAlignment w:val="baseline"/>
    </w:pPr>
    <w:rPr>
      <w:rFonts w:ascii="Arial" w:hAnsi="Arial" w:eastAsia="Times New Roman" w:cs="Arial"/>
      <w:sz w:val="18"/>
      <w:szCs w:val="18"/>
      <w:lang w:val="en-US" w:eastAsia="ko-KR"/>
    </w:rPr>
  </w:style>
  <w:style w:type="paragraph" w:customStyle="1" w:styleId="330">
    <w:name w:val="Style TAC +"/>
    <w:basedOn w:val="75"/>
    <w:next w:val="75"/>
    <w:link w:val="331"/>
    <w:autoRedefine/>
    <w:qFormat/>
    <w:uiPriority w:val="0"/>
    <w:pPr>
      <w:overflowPunct w:val="0"/>
      <w:autoSpaceDE w:val="0"/>
      <w:autoSpaceDN w:val="0"/>
      <w:adjustRightInd w:val="0"/>
      <w:textAlignment w:val="baseline"/>
    </w:pPr>
    <w:rPr>
      <w:rFonts w:eastAsia="Malgun Gothic"/>
      <w:kern w:val="2"/>
      <w:lang w:eastAsia="en-GB"/>
    </w:rPr>
  </w:style>
  <w:style w:type="character" w:customStyle="1" w:styleId="331">
    <w:name w:val="Style TAC + Char"/>
    <w:link w:val="330"/>
    <w:qFormat/>
    <w:uiPriority w:val="0"/>
    <w:rPr>
      <w:rFonts w:ascii="Arial" w:hAnsi="Arial" w:eastAsia="Malgun Gothic"/>
      <w:kern w:val="2"/>
      <w:sz w:val="18"/>
      <w:lang w:val="en-GB" w:eastAsia="en-GB"/>
    </w:rPr>
  </w:style>
  <w:style w:type="character" w:customStyle="1" w:styleId="332">
    <w:name w:val="Char Char29"/>
    <w:qFormat/>
    <w:uiPriority w:val="0"/>
    <w:rPr>
      <w:rFonts w:ascii="Arial" w:hAnsi="Arial"/>
      <w:sz w:val="36"/>
      <w:lang w:val="en-GB" w:eastAsia="en-US" w:bidi="ar-SA"/>
    </w:rPr>
  </w:style>
  <w:style w:type="character" w:customStyle="1" w:styleId="333">
    <w:name w:val="Char Char28"/>
    <w:qFormat/>
    <w:uiPriority w:val="0"/>
    <w:rPr>
      <w:rFonts w:ascii="Arial" w:hAnsi="Arial"/>
      <w:sz w:val="32"/>
      <w:lang w:val="en-GB"/>
    </w:rPr>
  </w:style>
  <w:style w:type="character" w:customStyle="1" w:styleId="334">
    <w:name w:val="h4 Char3"/>
    <w:qFormat/>
    <w:uiPriority w:val="0"/>
    <w:rPr>
      <w:rFonts w:ascii="Arial" w:hAnsi="Arial"/>
      <w:sz w:val="24"/>
      <w:lang w:val="en-GB" w:eastAsia="en-GB" w:bidi="ar-SA"/>
    </w:rPr>
  </w:style>
  <w:style w:type="character" w:customStyle="1" w:styleId="335">
    <w:name w:val="h5 Char4"/>
    <w:qFormat/>
    <w:uiPriority w:val="0"/>
    <w:rPr>
      <w:rFonts w:ascii="Arial" w:hAnsi="Arial"/>
      <w:sz w:val="22"/>
      <w:lang w:val="en-GB" w:eastAsia="en-GB" w:bidi="ar-SA"/>
    </w:rPr>
  </w:style>
  <w:style w:type="paragraph" w:customStyle="1" w:styleId="336">
    <w:name w:val="Default"/>
    <w:qFormat/>
    <w:uiPriority w:val="99"/>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37">
    <w:name w:val="B1 Zchn"/>
    <w:qFormat/>
    <w:uiPriority w:val="0"/>
    <w:rPr>
      <w:rFonts w:ascii="Times New Roman" w:hAnsi="Times New Roman"/>
      <w:lang w:val="en-GB"/>
    </w:rPr>
  </w:style>
  <w:style w:type="table" w:customStyle="1" w:styleId="338">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39">
    <w:name w:val="3GPP Normal Text"/>
    <w:basedOn w:val="33"/>
    <w:link w:val="340"/>
    <w:qFormat/>
    <w:uiPriority w:val="0"/>
    <w:pPr>
      <w:widowControl/>
      <w:ind w:hanging="22"/>
      <w:jc w:val="both"/>
    </w:pPr>
    <w:rPr>
      <w:rFonts w:ascii="Arial" w:hAnsi="Arial" w:cs="Arial"/>
      <w:szCs w:val="24"/>
      <w:lang w:val="en-US"/>
    </w:rPr>
  </w:style>
  <w:style w:type="character" w:customStyle="1" w:styleId="340">
    <w:name w:val="3GPP Normal Text Char"/>
    <w:link w:val="339"/>
    <w:qFormat/>
    <w:uiPriority w:val="0"/>
    <w:rPr>
      <w:rFonts w:ascii="Arial" w:hAnsi="Arial" w:eastAsia="MS Mincho" w:cs="Arial"/>
      <w:sz w:val="24"/>
      <w:szCs w:val="24"/>
      <w:lang w:val="en-US" w:eastAsia="en-GB"/>
    </w:rPr>
  </w:style>
  <w:style w:type="table" w:customStyle="1" w:styleId="341">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42">
    <w:name w:val="apple-converted-space"/>
    <w:qFormat/>
    <w:uiPriority w:val="0"/>
  </w:style>
  <w:style w:type="paragraph" w:customStyle="1" w:styleId="343">
    <w:name w:val="H5 3GPP"/>
    <w:basedOn w:val="1"/>
    <w:link w:val="344"/>
    <w:qFormat/>
    <w:uiPriority w:val="0"/>
    <w:pPr>
      <w:keepNext/>
      <w:keepLines/>
      <w:overflowPunct w:val="0"/>
      <w:autoSpaceDE w:val="0"/>
      <w:autoSpaceDN w:val="0"/>
      <w:adjustRightInd w:val="0"/>
      <w:spacing w:before="120"/>
      <w:ind w:left="1134" w:hanging="1134"/>
      <w:textAlignment w:val="baseline"/>
      <w:outlineLvl w:val="2"/>
    </w:pPr>
    <w:rPr>
      <w:rFonts w:ascii="Arial" w:hAnsi="Arial" w:eastAsia="Times New Roman"/>
      <w:snapToGrid w:val="0"/>
      <w:sz w:val="22"/>
      <w:szCs w:val="22"/>
      <w:lang w:eastAsia="en-GB"/>
    </w:rPr>
  </w:style>
  <w:style w:type="character" w:customStyle="1" w:styleId="344">
    <w:name w:val="H5 3GPP Char"/>
    <w:basedOn w:val="61"/>
    <w:link w:val="343"/>
    <w:qFormat/>
    <w:uiPriority w:val="0"/>
    <w:rPr>
      <w:rFonts w:ascii="Arial" w:hAnsi="Arial" w:eastAsia="Times New Roman"/>
      <w:snapToGrid w:val="0"/>
      <w:sz w:val="22"/>
      <w:szCs w:val="22"/>
      <w:lang w:val="en-GB" w:eastAsia="en-GB"/>
    </w:rPr>
  </w:style>
  <w:style w:type="character" w:customStyle="1" w:styleId="345">
    <w:name w:val="副标题 Char"/>
    <w:basedOn w:val="61"/>
    <w:link w:val="47"/>
    <w:qFormat/>
    <w:uiPriority w:val="11"/>
    <w:rPr>
      <w:rFonts w:eastAsia="Times New Roman" w:asciiTheme="majorHAnsi" w:hAnsiTheme="majorHAnsi" w:cstheme="majorBidi"/>
      <w:b/>
      <w:bCs/>
      <w:kern w:val="28"/>
      <w:sz w:val="32"/>
      <w:szCs w:val="32"/>
      <w:lang w:val="en-GB" w:eastAsia="ko-KR"/>
    </w:rPr>
  </w:style>
  <w:style w:type="character" w:customStyle="1" w:styleId="346">
    <w:name w:val="Underrubrik2 Char1"/>
    <w:qFormat/>
    <w:locked/>
    <w:uiPriority w:val="9"/>
    <w:rPr>
      <w:rFonts w:ascii="Arial" w:hAnsi="Arial" w:eastAsia="Batang" w:cs="Times New Roman"/>
      <w:b/>
      <w:bCs/>
      <w:i/>
      <w:iCs/>
      <w:sz w:val="28"/>
      <w:szCs w:val="28"/>
      <w:lang w:val="en-GB" w:eastAsia="en-US" w:bidi="ar-SA"/>
    </w:rPr>
  </w:style>
  <w:style w:type="paragraph" w:customStyle="1" w:styleId="347">
    <w:name w:val="修订2"/>
    <w:hidden/>
    <w:semiHidden/>
    <w:qFormat/>
    <w:uiPriority w:val="99"/>
    <w:rPr>
      <w:rFonts w:ascii="Times New Roman" w:hAnsi="Times New Roman" w:eastAsia="Batang" w:cs="Times New Roman"/>
      <w:lang w:val="en-GB" w:eastAsia="en-US" w:bidi="ar-SA"/>
    </w:rPr>
  </w:style>
  <w:style w:type="character" w:customStyle="1" w:styleId="348">
    <w:name w:val="Char Char34"/>
    <w:qFormat/>
    <w:uiPriority w:val="0"/>
    <w:rPr>
      <w:rFonts w:ascii="Arial" w:hAnsi="Arial"/>
      <w:sz w:val="28"/>
      <w:lang w:val="en-GB" w:eastAsia="ko-KR" w:bidi="ar-SA"/>
    </w:rPr>
  </w:style>
  <w:style w:type="character" w:customStyle="1" w:styleId="349">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character" w:customStyle="1" w:styleId="350">
    <w:name w:val="Char Char33"/>
    <w:qFormat/>
    <w:uiPriority w:val="0"/>
    <w:rPr>
      <w:rFonts w:ascii="Arial" w:hAnsi="Arial"/>
      <w:sz w:val="28"/>
      <w:lang w:val="en-GB" w:eastAsia="ko-KR" w:bidi="ar-SA"/>
    </w:rPr>
  </w:style>
  <w:style w:type="character" w:customStyle="1" w:styleId="351">
    <w:name w:val="Char Char32"/>
    <w:semiHidden/>
    <w:qFormat/>
    <w:uiPriority w:val="0"/>
    <w:rPr>
      <w:rFonts w:ascii="Arial" w:hAnsi="Arial"/>
      <w:sz w:val="28"/>
      <w:lang w:val="en-GB" w:eastAsia="ko-KR" w:bidi="ar-SA"/>
    </w:rPr>
  </w:style>
  <w:style w:type="paragraph" w:customStyle="1" w:styleId="35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3">
    <w:name w:val="Subtitle Char1"/>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54">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character" w:customStyle="1" w:styleId="355">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56">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7">
    <w:name w:val="Table Grid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8">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59">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0">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1">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2">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3">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4">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5">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6">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7">
    <w:name w:val="Table Grid2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8">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69">
    <w:name w:val="网格型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0">
    <w:name w:val="网格型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1">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2">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373">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4">
    <w:name w:val="Doc-text2"/>
    <w:basedOn w:val="1"/>
    <w:link w:val="375"/>
    <w:qFormat/>
    <w:uiPriority w:val="0"/>
    <w:pPr>
      <w:tabs>
        <w:tab w:val="left" w:pos="1622"/>
      </w:tabs>
      <w:overflowPunct w:val="0"/>
      <w:autoSpaceDE w:val="0"/>
      <w:autoSpaceDN w:val="0"/>
      <w:adjustRightInd w:val="0"/>
      <w:spacing w:after="0"/>
      <w:ind w:left="1622" w:hanging="363"/>
      <w:textAlignment w:val="baseline"/>
    </w:pPr>
    <w:rPr>
      <w:rFonts w:ascii="Arial" w:hAnsi="Arial" w:eastAsia="MS Mincho"/>
      <w:szCs w:val="24"/>
      <w:lang w:eastAsia="en-GB"/>
    </w:rPr>
  </w:style>
  <w:style w:type="character" w:customStyle="1" w:styleId="375">
    <w:name w:val="Doc-text2 Char"/>
    <w:link w:val="374"/>
    <w:qFormat/>
    <w:uiPriority w:val="0"/>
    <w:rPr>
      <w:rFonts w:ascii="Arial" w:hAnsi="Arial" w:eastAsia="MS Mincho"/>
      <w:szCs w:val="24"/>
      <w:lang w:val="en-GB" w:eastAsia="en-GB"/>
    </w:rPr>
  </w:style>
  <w:style w:type="character" w:customStyle="1" w:styleId="376">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paragraph" w:customStyle="1" w:styleId="377">
    <w:name w:val="修订21"/>
    <w:hidden/>
    <w:semiHidden/>
    <w:qFormat/>
    <w:uiPriority w:val="99"/>
    <w:rPr>
      <w:rFonts w:ascii="Times New Roman" w:hAnsi="Times New Roman" w:eastAsia="Batang" w:cs="Times New Roman"/>
      <w:lang w:val="en-GB" w:eastAsia="en-US" w:bidi="ar-SA"/>
    </w:rPr>
  </w:style>
  <w:style w:type="table" w:customStyle="1" w:styleId="378">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79">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0">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1">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2">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3">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4">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5">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6">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7">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8">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89">
    <w:name w:val="Table Grid2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0">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1">
    <w:name w:val="网格型3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2">
    <w:name w:val="网格型4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3">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394">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95">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eastAsia="Times New Roman"/>
      <w:b/>
      <w:bCs/>
      <w:kern w:val="28"/>
      <w:sz w:val="32"/>
      <w:szCs w:val="32"/>
      <w:lang w:eastAsia="ko-KR"/>
    </w:rPr>
  </w:style>
  <w:style w:type="table" w:customStyle="1" w:styleId="396">
    <w:name w:val="Table Grid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397">
    <w:name w:val="鮮明引文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398">
    <w:name w:val="明显引用 Char"/>
    <w:basedOn w:val="61"/>
    <w:link w:val="399"/>
    <w:qFormat/>
    <w:uiPriority w:val="30"/>
    <w:rPr>
      <w:i/>
      <w:iCs/>
      <w:color w:val="5B9BD5"/>
      <w:lang w:eastAsia="en-US"/>
    </w:rPr>
  </w:style>
  <w:style w:type="paragraph" w:styleId="399">
    <w:name w:val="Intense Quote"/>
    <w:basedOn w:val="1"/>
    <w:next w:val="1"/>
    <w:link w:val="398"/>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paragraph" w:customStyle="1" w:styleId="400">
    <w:name w:val="修订3"/>
    <w:hidden/>
    <w:semiHidden/>
    <w:qFormat/>
    <w:uiPriority w:val="99"/>
    <w:rPr>
      <w:rFonts w:ascii="Times New Roman" w:hAnsi="Times New Roman" w:eastAsia="Batang" w:cs="Times New Roman"/>
      <w:lang w:val="en-GB" w:eastAsia="en-US" w:bidi="ar-SA"/>
    </w:rPr>
  </w:style>
  <w:style w:type="table" w:customStyle="1" w:styleId="401">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2">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3">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4">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5">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6">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7">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8">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09">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0">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1">
    <w:name w:val="Table Grid2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2">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3">
    <w:name w:val="网格型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4">
    <w:name w:val="网格型4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5">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6">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7">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18">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19">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0">
    <w:name w:val="明显引用 Char1"/>
    <w:basedOn w:val="61"/>
    <w:qFormat/>
    <w:uiPriority w:val="30"/>
    <w:rPr>
      <w:rFonts w:ascii="Times New Roman" w:hAnsi="Times New Roman"/>
      <w:i/>
      <w:iCs/>
      <w:color w:val="5B9BD5"/>
      <w:lang w:val="en-GB" w:eastAsia="en-US"/>
    </w:rPr>
  </w:style>
  <w:style w:type="table" w:customStyle="1" w:styleId="421">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422">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423">
    <w:name w:val="Intense Quote Char1"/>
    <w:basedOn w:val="61"/>
    <w:qFormat/>
    <w:uiPriority w:val="30"/>
    <w:rPr>
      <w:rFonts w:ascii="Times New Roman" w:hAnsi="Times New Roman"/>
      <w:i/>
      <w:iCs/>
      <w:color w:val="5B9BD5"/>
      <w:lang w:val="en-GB" w:eastAsia="en-US"/>
    </w:rPr>
  </w:style>
  <w:style w:type="table" w:customStyle="1" w:styleId="424">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5">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6">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7">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8">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29">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0">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1">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2">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3">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4">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5">
    <w:name w:val="Table Grid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6">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7">
    <w:name w:val="网格型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8">
    <w:name w:val="网格型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3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1">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2">
    <w:name w:val="Table Grid6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3">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4">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5">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6">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7">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8">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49">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0">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1">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2">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3">
    <w:name w:val="Table Grid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4">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5">
    <w:name w:val="网格型3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6">
    <w:name w:val="网格型4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7">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8">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59">
    <w:name w:val="Table Grid11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0">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1">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2">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3">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4">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5">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6">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7">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8">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69">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0">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1">
    <w:name w:val="Table Grid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2">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3">
    <w:name w:val="网格型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4">
    <w:name w:val="网格型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5">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7">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8">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79">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0">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1">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2">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3">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4">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5">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6">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7">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8">
    <w:name w:val="Table Grid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89">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0">
    <w:name w:val="网格型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1">
    <w:name w:val="网格型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2">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3">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49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5">
    <w:name w:val="Table Grid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7">
    <w:name w:val="网格型3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8">
    <w:name w:val="网格型4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09">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0">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1">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2">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3">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4">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5">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6">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7">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8">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19">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0">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1">
    <w:name w:val="Table Grid2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2">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3">
    <w:name w:val="网格型3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4">
    <w:name w:val="网格型4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5">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6">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7">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8">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29">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0">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1">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2">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3">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4">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5">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6">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7">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8">
    <w:name w:val="Table Grid2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39">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0">
    <w:name w:val="网格型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1">
    <w:name w:val="网格型4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2">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3">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4">
    <w:name w:val="Table Grid114"/>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5">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6">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7">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8">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49">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0">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1">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2">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3">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4">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5">
    <w:name w:val="Table Grid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6">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7">
    <w:name w:val="网格型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8">
    <w:name w:val="网格型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59">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0">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1">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2">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3">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4">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5">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6">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7">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8">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69">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0">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1">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2">
    <w:name w:val="Table Grid2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3">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4">
    <w:name w:val="网格型3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5">
    <w:name w:val="网格型42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6">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7">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8">
    <w:name w:val="Table Grid1112"/>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79">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0">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1">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2">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3">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4">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5">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6">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7">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8">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89">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0">
    <w:name w:val="Table Grid2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1">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2">
    <w:name w:val="网格型3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3">
    <w:name w:val="网格型4112"/>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4">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595">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596">
    <w:name w:val="Numbered List Char"/>
    <w:basedOn w:val="61"/>
    <w:link w:val="310"/>
    <w:qFormat/>
    <w:uiPriority w:val="0"/>
    <w:rPr>
      <w:rFonts w:ascii="Times New Roman" w:hAnsi="Times New Roman" w:eastAsia="MS Mincho"/>
      <w:lang w:val="en-US" w:eastAsia="en-GB"/>
    </w:rPr>
  </w:style>
  <w:style w:type="character" w:customStyle="1" w:styleId="597">
    <w:name w:val="1.1 Char"/>
    <w:link w:val="598"/>
    <w:qFormat/>
    <w:uiPriority w:val="0"/>
    <w:rPr>
      <w:rFonts w:ascii="Arial" w:hAnsi="Arial" w:eastAsia="MS Mincho"/>
      <w:b/>
      <w:bCs/>
      <w:sz w:val="24"/>
      <w:szCs w:val="26"/>
    </w:rPr>
  </w:style>
  <w:style w:type="paragraph" w:customStyle="1" w:styleId="598">
    <w:name w:val="1.1"/>
    <w:basedOn w:val="4"/>
    <w:link w:val="597"/>
    <w:qFormat/>
    <w:uiPriority w:val="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599">
    <w:name w:val="明显强调1"/>
    <w:qFormat/>
    <w:uiPriority w:val="21"/>
    <w:rPr>
      <w:b/>
      <w:bCs/>
      <w:i/>
      <w:iCs/>
      <w:color w:val="4F81BD"/>
    </w:rPr>
  </w:style>
  <w:style w:type="paragraph" w:customStyle="1" w:styleId="600">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601">
    <w:name w:val="Paragraphe de liste"/>
    <w:basedOn w:val="1"/>
    <w:qFormat/>
    <w:uiPriority w:val="3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602">
    <w:name w:val="Observation"/>
    <w:basedOn w:val="1"/>
    <w:qFormat/>
    <w:uiPriority w:val="99"/>
    <w:pPr>
      <w:numPr>
        <w:ilvl w:val="0"/>
        <w:numId w:val="8"/>
      </w:numPr>
      <w:tabs>
        <w:tab w:val="left" w:pos="360"/>
        <w:tab w:val="left" w:pos="1701"/>
      </w:tabs>
      <w:overflowPunct w:val="0"/>
      <w:autoSpaceDE w:val="0"/>
      <w:autoSpaceDN w:val="0"/>
      <w:adjustRightInd w:val="0"/>
      <w:spacing w:before="120" w:after="120"/>
      <w:jc w:val="both"/>
      <w:textAlignment w:val="baseline"/>
    </w:pPr>
    <w:rPr>
      <w:rFonts w:ascii="Arial" w:hAnsi="Arial" w:eastAsia="Times New Roman"/>
      <w:b/>
      <w:bCs/>
      <w:lang w:eastAsia="en-GB"/>
    </w:rPr>
  </w:style>
  <w:style w:type="paragraph" w:styleId="603">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604">
    <w:name w:val="Intense Emphasis"/>
    <w:qFormat/>
    <w:uiPriority w:val="21"/>
    <w:rPr>
      <w:b/>
      <w:i/>
      <w:color w:val="4F81BD"/>
    </w:rPr>
  </w:style>
  <w:style w:type="character" w:customStyle="1" w:styleId="605">
    <w:name w:val="Subtle Reference"/>
    <w:qFormat/>
    <w:uiPriority w:val="31"/>
    <w:rPr>
      <w:smallCaps/>
      <w:color w:val="C0504D"/>
      <w:u w:val="single"/>
    </w:rPr>
  </w:style>
  <w:style w:type="character" w:customStyle="1" w:styleId="606">
    <w:name w:val="Intense Reference"/>
    <w:qFormat/>
    <w:uiPriority w:val="0"/>
    <w:rPr>
      <w:b/>
      <w:smallCaps/>
      <w:color w:val="C0504D"/>
      <w:spacing w:val="5"/>
      <w:u w:val="single"/>
    </w:rPr>
  </w:style>
  <w:style w:type="paragraph" w:customStyle="1" w:styleId="607">
    <w:name w:val="Header-3gpp Tdoc"/>
    <w:basedOn w:val="45"/>
    <w:link w:val="608"/>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608">
    <w:name w:val="Header-3gpp Tdoc Char"/>
    <w:basedOn w:val="61"/>
    <w:link w:val="607"/>
    <w:qFormat/>
    <w:uiPriority w:val="0"/>
    <w:rPr>
      <w:rFonts w:ascii="Arial" w:hAnsi="Arial" w:eastAsia="MS Mincho" w:cs="Arial"/>
      <w:b/>
      <w:sz w:val="24"/>
      <w:szCs w:val="24"/>
      <w:lang w:val="en-US" w:eastAsia="en-GB"/>
    </w:rPr>
  </w:style>
  <w:style w:type="character" w:customStyle="1" w:styleId="609">
    <w:name w:val="明显引用 Char2"/>
    <w:basedOn w:val="61"/>
    <w:qFormat/>
    <w:uiPriority w:val="30"/>
    <w:rPr>
      <w:rFonts w:ascii="Times New Roman" w:hAnsi="Times New Roman"/>
      <w:i/>
      <w:iCs/>
      <w:color w:val="5B9BD5"/>
      <w:lang w:val="en-GB" w:eastAsia="en-US"/>
    </w:rPr>
  </w:style>
  <w:style w:type="character" w:customStyle="1" w:styleId="610">
    <w:name w:val="Char Char35"/>
    <w:semiHidden/>
    <w:qFormat/>
    <w:uiPriority w:val="0"/>
    <w:rPr>
      <w:rFonts w:ascii="Arial" w:hAnsi="Arial"/>
      <w:sz w:val="28"/>
      <w:lang w:val="en-GB" w:eastAsia="ko-KR" w:bidi="ar-SA"/>
    </w:rPr>
  </w:style>
  <w:style w:type="table" w:customStyle="1" w:styleId="611">
    <w:name w:val="Table Grid71"/>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1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2">
    <w:name w:val="Table Grid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4">
    <w:name w:val="网格型3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5">
    <w:name w:val="网格型4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6">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7">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8">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29">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0">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1">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2">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3">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4">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5">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6">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7">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8">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39">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0">
    <w:name w:val="Table Grid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1">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2">
    <w:name w:val="网格型3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3">
    <w:name w:val="网格型4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4">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5">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6">
    <w:name w:val="Table Grid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7">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8">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49">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0">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1">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2">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3">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4">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5">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6">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7">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8">
    <w:name w:val="Table Grid2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59">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0">
    <w:name w:val="网格型3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1">
    <w:name w:val="网格型44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2">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3">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4">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5">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6">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7">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8">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69">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0">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1">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2">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3">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4">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5">
    <w:name w:val="Table Grid2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6">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7">
    <w:name w:val="网格型3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8">
    <w:name w:val="网格型4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79">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0">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1">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2">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3">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4">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5">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6">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7">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8">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89">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0">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1">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2">
    <w:name w:val="Table Grid2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3">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4">
    <w:name w:val="网格型3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5">
    <w:name w:val="网格型42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6">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7">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8">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699">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0">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1">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2">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3">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4">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5">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6">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7">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8">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09">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0">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1">
    <w:name w:val="Table Grid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2">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3">
    <w:name w:val="网格型3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4">
    <w:name w:val="网格型4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5">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6">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7">
    <w:name w:val="Table Grid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1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8">
    <w:name w:val="Table Grid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2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0">
    <w:name w:val="网格型3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1">
    <w:name w:val="网格型4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2">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4">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5">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6">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7">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8">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39">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0">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1">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2">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3">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4">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5">
    <w:name w:val="Table Grid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6">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7">
    <w:name w:val="网格型3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8">
    <w:name w:val="网格型4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49">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0">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1">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2">
    <w:name w:val="Table Grid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3">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4">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5">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6">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7">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8">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59">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0">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1">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2">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3">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4">
    <w:name w:val="Table Grid2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5">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6">
    <w:name w:val="网格型3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7">
    <w:name w:val="网格型4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69">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0">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1">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2">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3">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4">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5">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6">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7">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8">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79">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0">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1">
    <w:name w:val="Table Grid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2">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3">
    <w:name w:val="网格型3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4">
    <w:name w:val="网格型4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5">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6">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7">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8">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89">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0">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1">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2">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3">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4">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5">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6">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7">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8">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799">
    <w:name w:val="Table Grid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0">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1">
    <w:name w:val="网格型3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2">
    <w:name w:val="网格型4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3">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4">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5">
    <w:name w:val="Table Grid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6">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7">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8">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09">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0">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1">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2">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3">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4">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5">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6">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7">
    <w:name w:val="Table Grid2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8">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19">
    <w:name w:val="网格型3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0">
    <w:name w:val="网格型44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1">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2">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2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4">
    <w:name w:val="Table Grid2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6">
    <w:name w:val="网格型3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7">
    <w:name w:val="网格型4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8">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39">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0">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1">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2">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3">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4">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5">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6">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7">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8">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49">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0">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1">
    <w:name w:val="Table Grid2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2">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3">
    <w:name w:val="网格型3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4">
    <w:name w:val="网格型42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5">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7">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8">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59">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0">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1">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2">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3">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4">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5">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6">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7">
    <w:name w:val="Table Grid2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8">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69">
    <w:name w:val="网格型3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0">
    <w:name w:val="网格型41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1">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2">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3">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4">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5">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6">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7">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8">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79">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0">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1">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2">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3">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4">
    <w:name w:val="Table Grid2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5">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6">
    <w:name w:val="网格型3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7">
    <w:name w:val="网格型45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8">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89">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0">
    <w:name w:val="Table Grid114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1">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2">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3">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4">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5">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6">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7">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8">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899">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0">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1">
    <w:name w:val="Table Grid2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2">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3">
    <w:name w:val="网格型3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4">
    <w:name w:val="网格型41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5">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6">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7">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8">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09">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0">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1">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2">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3">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4">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5">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6">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7">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8">
    <w:name w:val="Table Grid2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19">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0">
    <w:name w:val="网格型3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1">
    <w:name w:val="网格型423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2">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3">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4">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5">
    <w:name w:val="Table Grid1112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6">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2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7">
    <w:name w:val="Table Grid2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39">
    <w:name w:val="网格型3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0">
    <w:name w:val="网格型4112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1">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2">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3">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4">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5">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6">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7">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8">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49">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0">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1">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2">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3">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4">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5">
    <w:name w:val="Table Grid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6">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7">
    <w:name w:val="网格型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8">
    <w:name w:val="网格型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59">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0">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1">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2">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3">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4">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5">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6">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7">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8">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69">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0">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1">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2">
    <w:name w:val="Table Grid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3">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4">
    <w:name w:val="网格型3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5">
    <w:name w:val="网格型4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6">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7">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8">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79">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0">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1">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2">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3">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4">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5">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6">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7">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8">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89">
    <w:name w:val="Table Grid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0">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1">
    <w:name w:val="网格型3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2">
    <w:name w:val="网格型4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3">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4">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5">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6">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7">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8">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999">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0">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1">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2">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3">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4">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5">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6">
    <w:name w:val="Table Grid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7">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8">
    <w:name w:val="网格型3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09">
    <w:name w:val="网格型4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0">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1">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2">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3">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4">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5">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6">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7">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8">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19">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0">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1">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2">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3">
    <w:name w:val="Table Grid2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4">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5">
    <w:name w:val="网格型3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6">
    <w:name w:val="网格型4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7">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29">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0">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1">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2">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3">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4">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5">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6">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7">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8">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39">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0">
    <w:name w:val="Table Grid2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1">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2">
    <w:name w:val="网格型3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3">
    <w:name w:val="网格型42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5">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6">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7">
    <w:name w:val="Table Grid1111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8">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49">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0">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1">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2">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3">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4">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5">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6">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7">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8">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59">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0">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1">
    <w:name w:val="Table Grid2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2">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3">
    <w:name w:val="网格型3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4">
    <w:name w:val="网格型44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5">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7">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8">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69">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0">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1">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2">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3">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4">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5">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6">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7">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8">
    <w:name w:val="Table Grid2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79">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0">
    <w:name w:val="网格型3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1">
    <w:name w:val="网格型4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2">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3">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4">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5">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6">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7">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8">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89">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0">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1">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2">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3">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4">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5">
    <w:name w:val="Table Grid2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6">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7">
    <w:name w:val="网格型3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8">
    <w:name w:val="网格型42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099">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0">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1">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2">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3">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4">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5">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6">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7">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8">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09">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0">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1">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2">
    <w:name w:val="Table Grid2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3">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4">
    <w:name w:val="网格型3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5">
    <w:name w:val="网格型45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6">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7">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8">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19">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0">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1">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2">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3">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4">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5">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6">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7">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8">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9">
    <w:name w:val="Table Grid2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0">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1">
    <w:name w:val="网格型3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2">
    <w:name w:val="网格型41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3">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4">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5">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6">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7">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8">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39">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0">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1">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2">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3">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4">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5">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6">
    <w:name w:val="Table Grid2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7">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8">
    <w:name w:val="网格型3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49">
    <w:name w:val="网格型423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2">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3">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4">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5">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6">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7">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8">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59">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0">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1">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2">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3">
    <w:name w:val="Table Grid2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4">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5">
    <w:name w:val="网格型3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6">
    <w:name w:val="网格型43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7">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8">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69">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0">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1">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2">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3">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4">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5">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6">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7">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8">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79">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0">
    <w:name w:val="Table Grid2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1">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2">
    <w:name w:val="网格型3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3">
    <w:name w:val="网格型41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4">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5">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6">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7">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8">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89">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0">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1">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2">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3">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4">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5">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6">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7">
    <w:name w:val="Table Grid2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8">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99">
    <w:name w:val="网格型3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0">
    <w:name w:val="网格型421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1">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2">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3">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4">
    <w:name w:val="Table Grid111111"/>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5">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6">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7">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8">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09">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0">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1">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2">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3">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4">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5">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6">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7">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8">
    <w:name w:val="Table Grid2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19">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0">
    <w:name w:val="网格型3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1">
    <w:name w:val="网格型44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2">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3">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4">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5">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6">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7">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8">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29">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0">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1">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2">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3">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4">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5">
    <w:name w:val="Table Grid2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6">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7">
    <w:name w:val="网格型3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8">
    <w:name w:val="网格型41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39">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0">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1">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2">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3">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4">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5">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6">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7">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8">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49">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0">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1">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2">
    <w:name w:val="Table Grid2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3">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4">
    <w:name w:val="网格型3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5">
    <w:name w:val="网格型42211"/>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7">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8">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59">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0">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1">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2">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3">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4">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5">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6">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7">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8">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69">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0">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1">
    <w:name w:val="Table Grid2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2">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3">
    <w:name w:val="网格型3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4">
    <w:name w:val="网格型48"/>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5">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7">
    <w:name w:val="Table Grid117"/>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8">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79">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0">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1">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2">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3">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4">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5">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6">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7">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8">
    <w:name w:val="Table Grid2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89">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0">
    <w:name w:val="网格型3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1">
    <w:name w:val="网格型4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2">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3">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4">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5">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6">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7">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8">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299">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0">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1">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2">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3">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4">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5">
    <w:name w:val="Table Grid2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6">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7">
    <w:name w:val="网格型3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8">
    <w:name w:val="网格型42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09">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0">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1">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2">
    <w:name w:val="Table Grid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3">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4">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5">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6">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7">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8">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19">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0">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1">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2">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3">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4">
    <w:name w:val="Table Grid2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5">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6">
    <w:name w:val="网格型3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7">
    <w:name w:val="网格型41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8">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29">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0">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1">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2">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3">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4">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5">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6">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7">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8">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39">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0">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1">
    <w:name w:val="Table Grid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2">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3">
    <w:name w:val="网格型3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4">
    <w:name w:val="网格型4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5">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6">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4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59">
    <w:name w:val="Table Grid2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1">
    <w:name w:val="网格型3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2">
    <w:name w:val="网格型42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3">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4">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5">
    <w:name w:val="Table Grid1111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6">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7">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8">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69">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0">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1">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2">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3">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4">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5">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6">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7">
    <w:name w:val="Table Grid2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8">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79">
    <w:name w:val="网格型3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0">
    <w:name w:val="网格型44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1">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2">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3">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4">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5">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6">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7">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8">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89">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0">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1">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2">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3">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4">
    <w:name w:val="Table Grid2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5">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6">
    <w:name w:val="网格型3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7">
    <w:name w:val="网格型41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8">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39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0">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1">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2">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3">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4">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5">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6">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7">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8">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09">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0">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1">
    <w:name w:val="Table Grid2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2">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3">
    <w:name w:val="网格型3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4">
    <w:name w:val="网格型422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5">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6">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7">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8">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19">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0">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1">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2">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3">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4">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5">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6">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7">
    <w:name w:val="Table Grid2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8">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29">
    <w:name w:val="网格型3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0">
    <w:name w:val="网格型4111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1">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2">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3">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4">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5">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6">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7">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8">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39">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0">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1">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2">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3">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4">
    <w:name w:val="Table Grid2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5">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6">
    <w:name w:val="网格型3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7">
    <w:name w:val="网格型45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8">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49">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0">
    <w:name w:val="Table Grid114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1">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2">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3">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4">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5">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6">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7">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8">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59">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0">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1">
    <w:name w:val="Table Grid2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2">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3">
    <w:name w:val="网格型3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4">
    <w:name w:val="网格型41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6">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7">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8">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69">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0">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1">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2">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3">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4">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5">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6">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7">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8">
    <w:name w:val="Table Grid2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79">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0">
    <w:name w:val="网格型3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1">
    <w:name w:val="网格型423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2">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3">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4">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5">
    <w:name w:val="Table Grid11123"/>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7">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8">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89">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0">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1">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2">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3">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4">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5">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6">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7">
    <w:name w:val="Table Grid2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8">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499">
    <w:name w:val="网格型3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0">
    <w:name w:val="网格型4112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1">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2">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3">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4">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5">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6">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7">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8">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09">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0">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1">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2">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3">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4">
    <w:name w:val="Table Grid2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5">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6">
    <w:name w:val="网格型3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7">
    <w:name w:val="网格型49"/>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8">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19">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0">
    <w:name w:val="Table Grid119"/>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1">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2">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3">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4">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5">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6">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7">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8">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29">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0">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1">
    <w:name w:val="Table Grid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2">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3">
    <w:name w:val="网格型3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4">
    <w:name w:val="网格型4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5">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6">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7">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8">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39">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0">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1">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2">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3">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4">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5">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6">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7">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8">
    <w:name w:val="Table Grid2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49">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0">
    <w:name w:val="网格型3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1">
    <w:name w:val="网格型4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2">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3">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4">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5">
    <w:name w:val="Table Grid1116"/>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6">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5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7">
    <w:name w:val="Table Grid2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69">
    <w:name w:val="网格型3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0">
    <w:name w:val="网格型4116"/>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1">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2">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3">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4">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5">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6">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7">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8">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79">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0">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1">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2">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3">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4">
    <w:name w:val="Table Grid2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5">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6">
    <w:name w:val="网格型3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7">
    <w:name w:val="网格型43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8">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89">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0">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1">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2">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3">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4">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5">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6">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7">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8">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599">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0">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1">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2">
    <w:name w:val="Table Grid2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3">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4">
    <w:name w:val="网格型3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5">
    <w:name w:val="网格型421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6">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7">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8">
    <w:name w:val="Table Grid11115"/>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09">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0">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1">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2">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3">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4">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5">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6">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7">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8">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19">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0">
    <w:name w:val="Table Grid2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1">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2">
    <w:name w:val="网格型3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3">
    <w:name w:val="网格型44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4">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5">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6">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7">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8">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29">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0">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1">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2">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3">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4">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5">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6">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7">
    <w:name w:val="Table Grid2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8">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39">
    <w:name w:val="网格型3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0">
    <w:name w:val="网格型41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1">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2">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3">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4">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5">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6">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7">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8">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49">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0">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1">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2">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3">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4">
    <w:name w:val="Table Grid2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5">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6">
    <w:name w:val="网格型3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7">
    <w:name w:val="网格型4225"/>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8">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59">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0">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1">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2">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3">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4">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5">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6">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7">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8">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69">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0">
    <w:name w:val="Table Grid2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1">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2">
    <w:name w:val="网格型3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3">
    <w:name w:val="网格型4111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5">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6">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7">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8">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79">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0">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1">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2">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3">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4">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5">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6">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7">
    <w:name w:val="Table Grid2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8">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89">
    <w:name w:val="网格型3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0">
    <w:name w:val="网格型45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1">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2">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3">
    <w:name w:val="Table Grid114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4">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5">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6">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7">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8">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699">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0">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1">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2">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3">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4">
    <w:name w:val="Table Grid2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5">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6">
    <w:name w:val="网格型3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7">
    <w:name w:val="网格型41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8">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09">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0">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1">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2">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3">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4">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5">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6">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7">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8">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19">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0">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1">
    <w:name w:val="Table Grid2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2">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3">
    <w:name w:val="网格型3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4">
    <w:name w:val="网格型4234"/>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5">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6">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7">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8">
    <w:name w:val="Table Grid11124"/>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29">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0">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1">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2">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3">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4">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5">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6">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7">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8">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39">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0">
    <w:name w:val="Table Grid2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1">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2">
    <w:name w:val="网格型3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3">
    <w:name w:val="网格型41123"/>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4">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4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746">
    <w:name w:val="明显引用 Char3"/>
    <w:qFormat/>
    <w:uiPriority w:val="30"/>
    <w:rPr>
      <w:rFonts w:hint="default" w:ascii="Times New Roman" w:hAnsi="Times New Roman" w:cs="Times New Roman"/>
      <w:i/>
      <w:iCs/>
      <w:color w:val="4F81BD"/>
      <w:lang w:val="en-GB" w:eastAsia="en-US"/>
    </w:rPr>
  </w:style>
  <w:style w:type="character" w:customStyle="1" w:styleId="1747">
    <w:name w:val="副标题 Char2"/>
    <w:qFormat/>
    <w:uiPriority w:val="11"/>
    <w:rPr>
      <w:rFonts w:hint="default" w:ascii="Cambria" w:hAnsi="Cambria" w:cs="Times New Roman"/>
      <w:b/>
      <w:bCs/>
      <w:kern w:val="28"/>
      <w:sz w:val="32"/>
      <w:szCs w:val="32"/>
      <w:lang w:val="en-GB" w:eastAsia="en-US"/>
    </w:rPr>
  </w:style>
  <w:style w:type="character" w:customStyle="1" w:styleId="1748">
    <w:name w:val="副標題 字元1"/>
    <w:qFormat/>
    <w:uiPriority w:val="0"/>
    <w:rPr>
      <w:rFonts w:hint="default" w:ascii="Calibri" w:hAnsi="Calibri" w:eastAsia="宋体" w:cs="Times New Roman"/>
      <w:color w:val="5A5A5A"/>
      <w:spacing w:val="15"/>
      <w:sz w:val="22"/>
      <w:szCs w:val="22"/>
      <w:lang w:val="en-GB" w:eastAsia="en-US"/>
    </w:rPr>
  </w:style>
  <w:style w:type="character" w:customStyle="1" w:styleId="1749">
    <w:name w:val="鮮明引文 字元1"/>
    <w:qFormat/>
    <w:uiPriority w:val="30"/>
    <w:rPr>
      <w:rFonts w:hint="default" w:ascii="Times New Roman" w:hAnsi="Times New Roman" w:cs="Times New Roman"/>
      <w:i/>
      <w:iCs/>
      <w:color w:val="4F81BD"/>
      <w:lang w:val="en-GB" w:eastAsia="en-US"/>
    </w:rPr>
  </w:style>
  <w:style w:type="table" w:customStyle="1" w:styleId="1750">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1">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2">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3">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4">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5">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6">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7">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8">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59">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0">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1">
    <w:name w:val="Table Grid2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2">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3">
    <w:name w:val="网格型3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4">
    <w:name w:val="网格型43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5">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6">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7">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8">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69">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0">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1">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2">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3">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4">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5">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6">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7">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8">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79">
    <w:name w:val="Table Grid2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0">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1">
    <w:name w:val="网格型3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2">
    <w:name w:val="网格型421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4">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5">
    <w:name w:val="Table Grid111112"/>
    <w:basedOn w:val="59"/>
    <w:qFormat/>
    <w:uiPriority w:val="39"/>
    <w:rPr>
      <w:rFonts w:ascii="Calibri" w:hAnsi="Calibri"/>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6">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7">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8">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89">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0">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1">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2">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3">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4">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5">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6">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7">
    <w:name w:val="Table Grid2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8">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799">
    <w:name w:val="网格型3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0">
    <w:name w:val="网格型44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1">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2">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3">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4">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5">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6">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7">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8">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09">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0">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1">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2">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3">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4">
    <w:name w:val="Table Grid2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5">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6">
    <w:name w:val="网格型3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7">
    <w:name w:val="网格型41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8">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1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0">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1">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2">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3">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4">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5">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6">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7">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8">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29">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0">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1">
    <w:name w:val="Table Grid2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2">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3">
    <w:name w:val="网格型3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4">
    <w:name w:val="网格型42212"/>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5">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6">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7">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38">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39">
    <w:name w:val="Heading 3 3GPP Char1"/>
    <w:qFormat/>
    <w:uiPriority w:val="0"/>
    <w:rPr>
      <w:rFonts w:ascii="Intel Clear" w:hAnsi="Intel Clear" w:eastAsia="宋体" w:cs="Intel Clear"/>
      <w:sz w:val="28"/>
      <w:lang w:val="en-GB" w:eastAsia="en-GB"/>
    </w:rPr>
  </w:style>
  <w:style w:type="paragraph" w:customStyle="1" w:styleId="1840">
    <w:name w:val="修订4"/>
    <w:hidden/>
    <w:semiHidden/>
    <w:qFormat/>
    <w:uiPriority w:val="99"/>
    <w:rPr>
      <w:rFonts w:ascii="Times New Roman" w:hAnsi="Times New Roman" w:eastAsia="Batang" w:cs="Times New Roman"/>
      <w:lang w:val="en-GB" w:eastAsia="en-US" w:bidi="ar-SA"/>
    </w:rPr>
  </w:style>
  <w:style w:type="table" w:customStyle="1" w:styleId="1841">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842">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43">
    <w:name w:val="明显引用 Char4"/>
    <w:basedOn w:val="61"/>
    <w:qFormat/>
    <w:uiPriority w:val="30"/>
    <w:rPr>
      <w:rFonts w:ascii="Times New Roman" w:hAnsi="Times New Roman"/>
      <w:b/>
      <w:bCs/>
      <w:i/>
      <w:iCs/>
      <w:color w:val="4F81BD" w:themeColor="accent1"/>
      <w:lang w:val="en-GB" w:eastAsia="en-US"/>
      <w14:textFill>
        <w14:solidFill>
          <w14:schemeClr w14:val="accent1"/>
        </w14:solidFill>
      </w14:textFill>
    </w:rPr>
  </w:style>
  <w:style w:type="character" w:customStyle="1" w:styleId="1844">
    <w:name w:val="Intense Quote Char2"/>
    <w:basedOn w:val="61"/>
    <w:qFormat/>
    <w:uiPriority w:val="30"/>
    <w:rPr>
      <w:i/>
      <w:iCs/>
      <w:color w:val="4F81BD" w:themeColor="accent1"/>
      <w:lang w:eastAsia="en-US"/>
      <w14:textFill>
        <w14:solidFill>
          <w14:schemeClr w14:val="accent1"/>
        </w14:solidFill>
      </w14:textFill>
    </w:rPr>
  </w:style>
  <w:style w:type="character" w:customStyle="1" w:styleId="1845">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6">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7">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8">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9">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50">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51">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52">
    <w:name w:val="註腳文字 字元1"/>
    <w:basedOn w:val="61"/>
    <w:semiHidden/>
    <w:qFormat/>
    <w:uiPriority w:val="0"/>
    <w:rPr>
      <w:rFonts w:ascii="Times New Roman" w:hAnsi="Times New Roman" w:eastAsia="宋体"/>
      <w:lang w:val="en-GB" w:eastAsia="en-US"/>
    </w:rPr>
  </w:style>
  <w:style w:type="character" w:customStyle="1" w:styleId="1853">
    <w:name w:val="頁首 字元1"/>
    <w:basedOn w:val="61"/>
    <w:semiHidden/>
    <w:qFormat/>
    <w:uiPriority w:val="99"/>
    <w:rPr>
      <w:rFonts w:ascii="Times New Roman" w:hAnsi="Times New Roman" w:eastAsia="宋体"/>
      <w:lang w:val="en-GB" w:eastAsia="en-US"/>
    </w:rPr>
  </w:style>
  <w:style w:type="character" w:customStyle="1" w:styleId="1854">
    <w:name w:val="本文 字元1"/>
    <w:basedOn w:val="61"/>
    <w:semiHidden/>
    <w:qFormat/>
    <w:uiPriority w:val="0"/>
    <w:rPr>
      <w:rFonts w:ascii="Times New Roman" w:hAnsi="Times New Roman" w:eastAsia="宋体"/>
      <w:lang w:val="en-GB" w:eastAsia="en-US"/>
    </w:rPr>
  </w:style>
  <w:style w:type="paragraph" w:customStyle="1" w:styleId="1855">
    <w:name w:val="吹き出し"/>
    <w:basedOn w:val="1"/>
    <w:qFormat/>
    <w:uiPriority w:val="99"/>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1856">
    <w:name w:val="TOC 91"/>
    <w:basedOn w:val="39"/>
    <w:qFormat/>
    <w:uiPriority w:val="99"/>
    <w:pPr>
      <w:overflowPunct w:val="0"/>
      <w:autoSpaceDE w:val="0"/>
      <w:autoSpaceDN w:val="0"/>
      <w:adjustRightInd w:val="0"/>
      <w:ind w:left="1418" w:hanging="1418"/>
      <w:textAlignment w:val="baseline"/>
    </w:pPr>
    <w:rPr>
      <w:rFonts w:eastAsia="MS Mincho"/>
      <w:lang w:eastAsia="en-GB"/>
    </w:rPr>
  </w:style>
  <w:style w:type="paragraph" w:customStyle="1" w:styleId="1857">
    <w:name w:val="Caption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1858">
    <w:name w:val="Table of Figures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1859">
    <w:name w:val="B2+"/>
    <w:basedOn w:val="99"/>
    <w:qFormat/>
    <w:uiPriority w:val="99"/>
    <w:pPr>
      <w:numPr>
        <w:ilvl w:val="0"/>
        <w:numId w:val="9"/>
      </w:numPr>
      <w:tabs>
        <w:tab w:val="left" w:pos="851"/>
        <w:tab w:val="clear" w:pos="1191"/>
      </w:tabs>
      <w:overflowPunct w:val="0"/>
      <w:autoSpaceDE w:val="0"/>
      <w:autoSpaceDN w:val="0"/>
      <w:adjustRightInd w:val="0"/>
      <w:ind w:left="851" w:hanging="851"/>
      <w:textAlignment w:val="baseline"/>
    </w:pPr>
    <w:rPr>
      <w:rFonts w:eastAsia="PMingLiU"/>
      <w:lang w:eastAsia="ko-KR"/>
    </w:rPr>
  </w:style>
  <w:style w:type="paragraph" w:customStyle="1" w:styleId="1860">
    <w:name w:val="B3+"/>
    <w:basedOn w:val="100"/>
    <w:qFormat/>
    <w:uiPriority w:val="99"/>
    <w:pPr>
      <w:numPr>
        <w:ilvl w:val="0"/>
        <w:numId w:val="10"/>
      </w:numPr>
      <w:tabs>
        <w:tab w:val="left" w:pos="737"/>
        <w:tab w:val="left" w:pos="1134"/>
        <w:tab w:val="clear" w:pos="1644"/>
      </w:tabs>
      <w:overflowPunct w:val="0"/>
      <w:autoSpaceDE w:val="0"/>
      <w:autoSpaceDN w:val="0"/>
      <w:adjustRightInd w:val="0"/>
      <w:ind w:left="737"/>
      <w:textAlignment w:val="baseline"/>
    </w:pPr>
    <w:rPr>
      <w:rFonts w:eastAsia="PMingLiU"/>
      <w:lang w:eastAsia="ko-KR"/>
    </w:rPr>
  </w:style>
  <w:style w:type="paragraph" w:customStyle="1" w:styleId="1861">
    <w:name w:val="BN"/>
    <w:basedOn w:val="1"/>
    <w:qFormat/>
    <w:uiPriority w:val="99"/>
    <w:pPr>
      <w:numPr>
        <w:ilvl w:val="0"/>
        <w:numId w:val="11"/>
      </w:numPr>
      <w:tabs>
        <w:tab w:val="left" w:pos="360"/>
        <w:tab w:val="clear" w:pos="737"/>
      </w:tabs>
      <w:overflowPunct w:val="0"/>
      <w:autoSpaceDE w:val="0"/>
      <w:autoSpaceDN w:val="0"/>
      <w:adjustRightInd w:val="0"/>
      <w:ind w:left="360" w:hanging="360"/>
      <w:textAlignment w:val="baseline"/>
    </w:pPr>
    <w:rPr>
      <w:rFonts w:eastAsia="PMingLiU"/>
      <w:lang w:eastAsia="ko-KR"/>
    </w:rPr>
  </w:style>
  <w:style w:type="paragraph" w:customStyle="1" w:styleId="1862">
    <w:name w:val="TB1"/>
    <w:basedOn w:val="1"/>
    <w:qFormat/>
    <w:uiPriority w:val="99"/>
    <w:pPr>
      <w:keepNext/>
      <w:keepLines/>
      <w:numPr>
        <w:ilvl w:val="0"/>
        <w:numId w:val="12"/>
      </w:numPr>
      <w:tabs>
        <w:tab w:val="left" w:pos="644"/>
        <w:tab w:val="left" w:pos="720"/>
      </w:tabs>
      <w:overflowPunct w:val="0"/>
      <w:autoSpaceDE w:val="0"/>
      <w:autoSpaceDN w:val="0"/>
      <w:adjustRightInd w:val="0"/>
      <w:spacing w:after="0"/>
      <w:ind w:left="737" w:hanging="380"/>
      <w:textAlignment w:val="baseline"/>
    </w:pPr>
    <w:rPr>
      <w:rFonts w:ascii="Arial" w:hAnsi="Arial" w:eastAsia="PMingLiU"/>
      <w:sz w:val="18"/>
      <w:lang w:eastAsia="ko-KR"/>
    </w:rPr>
  </w:style>
  <w:style w:type="paragraph" w:customStyle="1" w:styleId="1863">
    <w:name w:val="TB2"/>
    <w:basedOn w:val="1"/>
    <w:qFormat/>
    <w:uiPriority w:val="99"/>
    <w:pPr>
      <w:keepNext/>
      <w:keepLines/>
      <w:numPr>
        <w:ilvl w:val="0"/>
        <w:numId w:val="13"/>
      </w:numPr>
      <w:tabs>
        <w:tab w:val="left" w:pos="720"/>
        <w:tab w:val="left" w:pos="1109"/>
      </w:tabs>
      <w:overflowPunct w:val="0"/>
      <w:autoSpaceDE w:val="0"/>
      <w:autoSpaceDN w:val="0"/>
      <w:adjustRightInd w:val="0"/>
      <w:spacing w:after="0"/>
      <w:ind w:left="1100" w:hanging="380"/>
      <w:textAlignment w:val="baseline"/>
    </w:pPr>
    <w:rPr>
      <w:rFonts w:ascii="Arial" w:hAnsi="Arial" w:eastAsia="PMingLiU"/>
      <w:sz w:val="18"/>
      <w:lang w:eastAsia="ko-KR"/>
    </w:rPr>
  </w:style>
  <w:style w:type="character" w:customStyle="1" w:styleId="1864">
    <w:name w:val="Unresolved Mention1"/>
    <w:basedOn w:val="61"/>
    <w:qFormat/>
    <w:uiPriority w:val="99"/>
    <w:rPr>
      <w:color w:val="605E5C"/>
      <w:shd w:val="clear" w:color="auto" w:fill="E1DFDD"/>
    </w:rPr>
  </w:style>
  <w:style w:type="character" w:customStyle="1" w:styleId="1865">
    <w:name w:val="fontstyle01"/>
    <w:qFormat/>
    <w:uiPriority w:val="0"/>
    <w:rPr>
      <w:rFonts w:hint="default" w:ascii="Times-Roman" w:hAnsi="Times-Roman"/>
      <w:color w:val="000000"/>
      <w:sz w:val="20"/>
      <w:szCs w:val="20"/>
    </w:rPr>
  </w:style>
  <w:style w:type="character" w:customStyle="1" w:styleId="1866">
    <w:name w:val="Unresolved Mention"/>
    <w:basedOn w:val="61"/>
    <w:unhideWhenUsed/>
    <w:qFormat/>
    <w:uiPriority w:val="99"/>
    <w:rPr>
      <w:color w:val="605E5C"/>
      <w:shd w:val="clear" w:color="auto" w:fill="E1DFDD"/>
    </w:rPr>
  </w:style>
  <w:style w:type="character" w:customStyle="1" w:styleId="1867">
    <w:name w:val="eop"/>
    <w:basedOn w:val="61"/>
    <w:qFormat/>
    <w:uiPriority w:val="0"/>
  </w:style>
  <w:style w:type="character" w:customStyle="1" w:styleId="1868">
    <w:name w:val="normaltextrun"/>
    <w:basedOn w:val="61"/>
    <w:qFormat/>
    <w:uiPriority w:val="0"/>
  </w:style>
  <w:style w:type="table" w:customStyle="1" w:styleId="1869">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0">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1">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2">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3">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4">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5">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6">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7">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8">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79">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0">
    <w:name w:val="Table Grid2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1">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2">
    <w:name w:val="网格型3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3">
    <w:name w:val="网格型4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4">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5">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6">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7">
    <w:name w:val="Table Grid1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8">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89">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0">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1">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2">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3">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4">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5">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6">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7">
    <w:name w:val="Table Grid2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8">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899">
    <w:name w:val="网格型3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0">
    <w:name w:val="网格型4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1">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2">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3">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4">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5">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6">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7">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8">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09">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0">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1">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2">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3">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4">
    <w:name w:val="Table Grid2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5">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6">
    <w:name w:val="网格型3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7">
    <w:name w:val="网格型42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8">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19">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0">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1">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2">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3">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4">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5">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6">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7">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8">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29">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0">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1">
    <w:name w:val="Table Grid2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2">
    <w:name w:val="Table Grid3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3">
    <w:name w:val="网格型3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4">
    <w:name w:val="网格型43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5">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6">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7">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8">
    <w:name w:val="Table Grid11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39">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0">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1">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2">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3">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4">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5">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6">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7">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8">
    <w:name w:val="Table Grid2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49">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0">
    <w:name w:val="网格型3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1">
    <w:name w:val="网格型4117"/>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2">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3">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4">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5">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6">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7">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8">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59">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0">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1">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2">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3">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4">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5">
    <w:name w:val="Table Grid2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6">
    <w:name w:val="Table Grid32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7">
    <w:name w:val="网格型3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8">
    <w:name w:val="网格型421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69">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0">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1">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2">
    <w:name w:val="Table Grid11116"/>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3">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4">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5">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6">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7">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8">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79">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0">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1">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2">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3">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4">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5">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6">
    <w:name w:val="Table Grid2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7">
    <w:name w:val="Table Grid34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8">
    <w:name w:val="网格型3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89">
    <w:name w:val="网格型44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0">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1">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2">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3">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4">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5">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6">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7">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8">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999">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0">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1">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2">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3">
    <w:name w:val="Table Grid2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4">
    <w:name w:val="Table Grid31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5">
    <w:name w:val="网格型3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6">
    <w:name w:val="网格型41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7">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8">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09">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0">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1">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2">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3">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4">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5">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6">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7">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8">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19">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0">
    <w:name w:val="Table Grid2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1">
    <w:name w:val="Table Grid322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2">
    <w:name w:val="网格型3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3">
    <w:name w:val="网格型4226"/>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4">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5">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6">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7">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8">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29">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0">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1">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2">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3">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4">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5">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6">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7">
    <w:name w:val="Table Grid2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8">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39">
    <w:name w:val="网格型3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0">
    <w:name w:val="网格型45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1">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2">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4">
    <w:name w:val="Table Grid114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5">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6">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7">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8">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49">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0">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1">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2">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3">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4">
    <w:name w:val="Table Grid2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5">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6">
    <w:name w:val="网格型3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7">
    <w:name w:val="网格型41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8">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59">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0">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1">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2">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3">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4">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5">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6">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7">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8">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69">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0">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1">
    <w:name w:val="Table Grid2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2">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3">
    <w:name w:val="网格型3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4">
    <w:name w:val="网格型423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5">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6">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7">
    <w:name w:val="Table Grid7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8">
    <w:name w:val="Table Grid13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79">
    <w:name w:val="Tabellengitternetz1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0">
    <w:name w:val="Tabellengitternetz2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1">
    <w:name w:val="Tabellengitternetz3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2">
    <w:name w:val="Tabellengitternetz4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3">
    <w:name w:val="Tabellengitternetz5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4">
    <w:name w:val="Tabellengitternetz6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5">
    <w:name w:val="Tabellengitternetz7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6">
    <w:name w:val="Tabellengitternetz8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7">
    <w:name w:val="Tabellengitternetz9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8">
    <w:name w:val="Table Grid2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89">
    <w:name w:val="Table Grid3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0">
    <w:name w:val="网格型3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1">
    <w:name w:val="网格型43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2">
    <w:name w:val="Table Grid43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3">
    <w:name w:val="表格格線13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4">
    <w:name w:val="Table Grid5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5">
    <w:name w:val="Table Grid1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6">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7">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8">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099">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0">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1">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2">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3">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4">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5">
    <w:name w:val="Table Grid2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6">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7">
    <w:name w:val="网格型3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8">
    <w:name w:val="网格型41115"/>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09">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0">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1">
    <w:name w:val="Table Grid6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2">
    <w:name w:val="Table Grid12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3">
    <w:name w:val="Tabellengitternetz1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4">
    <w:name w:val="Tabellengitternetz2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5">
    <w:name w:val="Tabellengitternetz3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6">
    <w:name w:val="Tabellengitternetz4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7">
    <w:name w:val="Tabellengitternetz5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8">
    <w:name w:val="Tabellengitternetz6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19">
    <w:name w:val="Tabellengitternetz7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0">
    <w:name w:val="Tabellengitternetz8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1">
    <w:name w:val="Tabellengitternetz9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2">
    <w:name w:val="Table Grid2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3">
    <w:name w:val="Table Grid321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4">
    <w:name w:val="网格型3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5">
    <w:name w:val="网格型421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6">
    <w:name w:val="Table Grid42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7">
    <w:name w:val="表格格線12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8">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29">
    <w:name w:val="Table Grid111113"/>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0">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1">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2">
    <w:name w:val="Table Grid8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3">
    <w:name w:val="Table Grid141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4">
    <w:name w:val="Tabellengitternetz1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5">
    <w:name w:val="Tabellengitternetz2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6">
    <w:name w:val="Tabellengitternetz3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7">
    <w:name w:val="Tabellengitternetz4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8">
    <w:name w:val="Tabellengitternetz5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39">
    <w:name w:val="Tabellengitternetz6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0">
    <w:name w:val="Tabellengitternetz7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1">
    <w:name w:val="Tabellengitternetz8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2">
    <w:name w:val="Tabellengitternetz9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3">
    <w:name w:val="Table Grid2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4">
    <w:name w:val="Table Grid34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5">
    <w:name w:val="网格型3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6">
    <w:name w:val="网格型44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7">
    <w:name w:val="Table Grid4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8">
    <w:name w:val="表格格線14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49">
    <w:name w:val="Table Grid5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0">
    <w:name w:val="Table Grid113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1">
    <w:name w:val="Tabellengitternetz1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2">
    <w:name w:val="Tabellengitternetz2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3">
    <w:name w:val="Tabellengitternetz3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4">
    <w:name w:val="Tabellengitternetz4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5">
    <w:name w:val="Tabellengitternetz5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6">
    <w:name w:val="Tabellengitternetz6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7">
    <w:name w:val="Tabellengitternetz7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8">
    <w:name w:val="Tabellengitternetz8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59">
    <w:name w:val="Tabellengitternetz9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0">
    <w:name w:val="Table Grid2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1">
    <w:name w:val="Table Grid31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2">
    <w:name w:val="网格型3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3">
    <w:name w:val="网格型41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4">
    <w:name w:val="Table Grid41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5">
    <w:name w:val="表格格線11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6">
    <w:name w:val="Table Grid6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7">
    <w:name w:val="Table Grid12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8">
    <w:name w:val="Tabellengitternetz1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69">
    <w:name w:val="Tabellengitternetz2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0">
    <w:name w:val="Tabellengitternetz3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1">
    <w:name w:val="Tabellengitternetz4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2">
    <w:name w:val="Tabellengitternetz5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3">
    <w:name w:val="Tabellengitternetz6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4">
    <w:name w:val="Tabellengitternetz7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5">
    <w:name w:val="Tabellengitternetz8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6">
    <w:name w:val="Tabellengitternetz9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7">
    <w:name w:val="Table Grid2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8">
    <w:name w:val="Table Grid322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79">
    <w:name w:val="网格型3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0">
    <w:name w:val="网格型42213"/>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1">
    <w:name w:val="Table Grid42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2">
    <w:name w:val="表格格線122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3">
    <w:name w:val="网格型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4">
    <w:name w:val="网格型1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5">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6">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7">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8">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89">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0">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1">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2">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3">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4">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5">
    <w:name w:val="Table Grid2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6">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7">
    <w:name w:val="网格型3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8">
    <w:name w:val="网格型41124"/>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199">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0">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1">
    <w:name w:val="Table Grid16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2">
    <w:name w:val="Tabellengitternetz1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3">
    <w:name w:val="Tabellengitternetz2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4">
    <w:name w:val="Tabellengitternetz3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5">
    <w:name w:val="Tabellengitternetz4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6">
    <w:name w:val="Tabellengitternetz5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7">
    <w:name w:val="Tabellengitternetz6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8">
    <w:name w:val="Tabellengitternetz7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09">
    <w:name w:val="Tabellengitternetz8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0">
    <w:name w:val="Tabellengitternetz9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1">
    <w:name w:val="Table Grid2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2">
    <w:name w:val="Table Grid36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3">
    <w:name w:val="网格型3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4">
    <w:name w:val="网格型46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5">
    <w:name w:val="Table Grid46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6">
    <w:name w:val="表格格線16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7">
    <w:name w:val="Table Grid115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8">
    <w:name w:val="Table Grid5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19">
    <w:name w:val="Tabellengitternetz1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0">
    <w:name w:val="Tabellengitternetz2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1">
    <w:name w:val="Tabellengitternetz3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2">
    <w:name w:val="Tabellengitternetz4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3">
    <w:name w:val="Tabellengitternetz5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4">
    <w:name w:val="Tabellengitternetz6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5">
    <w:name w:val="Tabellengitternetz7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6">
    <w:name w:val="Tabellengitternetz8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7">
    <w:name w:val="Tabellengitternetz9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8">
    <w:name w:val="Table Grid2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29">
    <w:name w:val="Table Grid31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0">
    <w:name w:val="网格型3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1">
    <w:name w:val="网格型41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2">
    <w:name w:val="Table Grid41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3">
    <w:name w:val="表格格線11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4">
    <w:name w:val="Table Grid64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5">
    <w:name w:val="Table Grid124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6">
    <w:name w:val="Tabellengitternetz1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7">
    <w:name w:val="Tabellengitternetz2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8">
    <w:name w:val="Tabellengitternetz3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39">
    <w:name w:val="Tabellengitternetz4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0">
    <w:name w:val="Tabellengitternetz5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1">
    <w:name w:val="Tabellengitternetz6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2">
    <w:name w:val="Tabellengitternetz7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3">
    <w:name w:val="Tabellengitternetz8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4">
    <w:name w:val="Tabellengitternetz9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5">
    <w:name w:val="Table Grid2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6">
    <w:name w:val="Table Grid324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7">
    <w:name w:val="网格型3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8">
    <w:name w:val="网格型424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49">
    <w:name w:val="Table Grid42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0">
    <w:name w:val="表格格線124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1">
    <w:name w:val="Table Grid1113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2">
    <w:name w:val="网格型2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3">
    <w:name w:val="Table Grid1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4">
    <w:name w:val="Tabellengitternetz1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5">
    <w:name w:val="Tabellengitternetz2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6">
    <w:name w:val="Tabellengitternetz3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7">
    <w:name w:val="Tabellengitternetz4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8">
    <w:name w:val="Tabellengitternetz5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59">
    <w:name w:val="Tabellengitternetz6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0">
    <w:name w:val="Tabellengitternetz7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1">
    <w:name w:val="Tabellengitternetz8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2">
    <w:name w:val="Tabellengitternetz9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3">
    <w:name w:val="Table Grid2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4">
    <w:name w:val="Table Grid311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5">
    <w:name w:val="网格型3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6">
    <w:name w:val="网格型4113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7">
    <w:name w:val="Table Grid41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8">
    <w:name w:val="表格格線1113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69">
    <w:name w:val="Table Grid1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0">
    <w:name w:val="Tabellengitternetz1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1">
    <w:name w:val="Tabellengitternetz2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2">
    <w:name w:val="Tabellengitternetz3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3">
    <w:name w:val="Tabellengitternetz4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4">
    <w:name w:val="Tabellengitternetz5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5">
    <w:name w:val="Tabellengitternetz6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6">
    <w:name w:val="Tabellengitternetz7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7">
    <w:name w:val="Tabellengitternetz8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8">
    <w:name w:val="Tabellengitternetz9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79">
    <w:name w:val="Table Grid2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0">
    <w:name w:val="Table Grid311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1">
    <w:name w:val="网格型3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2">
    <w:name w:val="网格型4111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3">
    <w:name w:val="Table Grid41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4">
    <w:name w:val="表格格線11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5">
    <w:name w:val="Table Grid9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6">
    <w:name w:val="Table Grid15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7">
    <w:name w:val="Tabellengitternetz1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8">
    <w:name w:val="Tabellengitternetz2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89">
    <w:name w:val="Tabellengitternetz3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0">
    <w:name w:val="Tabellengitternetz4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1">
    <w:name w:val="Tabellengitternetz5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2">
    <w:name w:val="Tabellengitternetz6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3">
    <w:name w:val="Tabellengitternetz7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4">
    <w:name w:val="Tabellengitternetz8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5">
    <w:name w:val="Tabellengitternetz9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6">
    <w:name w:val="Table Grid2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7">
    <w:name w:val="Table Grid35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8">
    <w:name w:val="网格型3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299">
    <w:name w:val="网格型45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0">
    <w:name w:val="Table Grid45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1">
    <w:name w:val="表格格線15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2">
    <w:name w:val="Table Grid11411"/>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3">
    <w:name w:val="Table Grid53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4">
    <w:name w:val="Tabellengitternetz1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5">
    <w:name w:val="Tabellengitternetz2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6">
    <w:name w:val="Tabellengitternetz3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7">
    <w:name w:val="Tabellengitternetz4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8">
    <w:name w:val="Tabellengitternetz5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09">
    <w:name w:val="Tabellengitternetz6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0">
    <w:name w:val="Tabellengitternetz7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1">
    <w:name w:val="Tabellengitternetz8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2">
    <w:name w:val="Tabellengitternetz9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3">
    <w:name w:val="Table Grid2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4">
    <w:name w:val="Table Grid31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5">
    <w:name w:val="网格型3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6">
    <w:name w:val="网格型41311"/>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7">
    <w:name w:val="Table Grid41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18">
    <w:name w:val="表格格線113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319">
    <w:name w:val="Intense Quote2"/>
    <w:basedOn w:val="1"/>
    <w:next w:val="1"/>
    <w:qFormat/>
    <w:uiPriority w:val="30"/>
    <w:pPr>
      <w:pBdr>
        <w:top w:val="single" w:color="4472C4" w:sz="4" w:space="10"/>
        <w:bottom w:val="single" w:color="4472C4" w:sz="4" w:space="10"/>
      </w:pBdr>
      <w:spacing w:before="360" w:after="360"/>
      <w:ind w:left="864" w:right="864"/>
      <w:jc w:val="center"/>
    </w:pPr>
    <w:rPr>
      <w:rFonts w:ascii="CG Times (WN)" w:hAnsi="CG Times (WN)" w:eastAsia="Times New Roman"/>
      <w:i/>
      <w:iCs/>
      <w:color w:val="5B9BD5"/>
      <w:lang w:val="fr-FR"/>
    </w:rPr>
  </w:style>
  <w:style w:type="paragraph" w:customStyle="1" w:styleId="2320">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2321">
    <w:name w:val="Agreement"/>
    <w:basedOn w:val="1"/>
    <w:next w:val="374"/>
    <w:qFormat/>
    <w:uiPriority w:val="0"/>
    <w:pPr>
      <w:numPr>
        <w:ilvl w:val="0"/>
        <w:numId w:val="14"/>
      </w:numPr>
      <w:spacing w:before="60" w:after="0"/>
    </w:pPr>
    <w:rPr>
      <w:rFonts w:ascii="Arial" w:hAnsi="Arial" w:eastAsia="MS Mincho"/>
      <w:b/>
      <w:szCs w:val="24"/>
      <w:lang w:eastAsia="en-GB"/>
    </w:rPr>
  </w:style>
  <w:style w:type="table" w:customStyle="1" w:styleId="2322">
    <w:name w:val="Grid Table 1 Light"/>
    <w:basedOn w:val="59"/>
    <w:qFormat/>
    <w:uiPriority w:val="46"/>
    <w:rPr>
      <w:rFonts w:asciiTheme="minorHAnsi" w:hAnsiTheme="minorHAnsi" w:eastAsiaTheme="minorHAnsi" w:cstheme="minorBidi"/>
      <w:sz w:val="22"/>
      <w:szCs w:val="22"/>
      <w:lang w:val="en-US" w:eastAsia="en-US"/>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2323">
    <w:name w:val="3GPP Agreements"/>
    <w:basedOn w:val="1"/>
    <w:link w:val="2324"/>
    <w:qFormat/>
    <w:uiPriority w:val="0"/>
    <w:pPr>
      <w:numPr>
        <w:ilvl w:val="0"/>
        <w:numId w:val="15"/>
      </w:numPr>
      <w:overflowPunct w:val="0"/>
      <w:autoSpaceDE w:val="0"/>
      <w:autoSpaceDN w:val="0"/>
      <w:adjustRightInd w:val="0"/>
      <w:spacing w:before="60" w:after="60"/>
      <w:jc w:val="both"/>
      <w:textAlignment w:val="baseline"/>
    </w:pPr>
    <w:rPr>
      <w:lang w:val="en-US" w:eastAsia="zh-CN"/>
    </w:rPr>
  </w:style>
  <w:style w:type="character" w:customStyle="1" w:styleId="2324">
    <w:name w:val="3GPP Agreements Char"/>
    <w:link w:val="2323"/>
    <w:qFormat/>
    <w:uiPriority w:val="0"/>
    <w:rPr>
      <w:rFonts w:ascii="Times New Roman" w:hAnsi="Times New Roman"/>
      <w:lang w:val="en-US" w:eastAsia="zh-CN"/>
    </w:rPr>
  </w:style>
  <w:style w:type="paragraph" w:customStyle="1" w:styleId="2325">
    <w:name w:val="LGTdoc_본문"/>
    <w:basedOn w:val="1"/>
    <w:link w:val="2326"/>
    <w:qFormat/>
    <w:uiPriority w:val="0"/>
    <w:pPr>
      <w:widowControl w:val="0"/>
      <w:autoSpaceDE w:val="0"/>
      <w:autoSpaceDN w:val="0"/>
      <w:adjustRightInd w:val="0"/>
      <w:snapToGrid w:val="0"/>
      <w:spacing w:after="0" w:afterLines="50" w:line="264" w:lineRule="auto"/>
      <w:jc w:val="both"/>
    </w:pPr>
    <w:rPr>
      <w:rFonts w:eastAsia="Batang"/>
      <w:kern w:val="2"/>
      <w:sz w:val="22"/>
      <w:szCs w:val="24"/>
      <w:lang w:eastAsia="ko-KR"/>
    </w:rPr>
  </w:style>
  <w:style w:type="character" w:customStyle="1" w:styleId="2326">
    <w:name w:val="LGTdoc_본문 Char"/>
    <w:link w:val="2325"/>
    <w:qFormat/>
    <w:uiPriority w:val="0"/>
    <w:rPr>
      <w:rFonts w:ascii="Times New Roman" w:hAnsi="Times New Roman" w:eastAsia="Batang"/>
      <w:kern w:val="2"/>
      <w:sz w:val="22"/>
      <w:szCs w:val="24"/>
      <w:lang w:val="en-GB" w:eastAsia="ko-KR"/>
    </w:rPr>
  </w:style>
  <w:style w:type="character" w:customStyle="1" w:styleId="2327">
    <w:name w:val="B1 (文字)"/>
    <w:qFormat/>
    <w:locked/>
    <w:uiPriority w:val="99"/>
    <w:rPr>
      <w:rFonts w:ascii="Times New Roman" w:hAnsi="Times New Roman" w:eastAsia="Times New Roman"/>
      <w:lang w:eastAsia="en-US"/>
    </w:rPr>
  </w:style>
  <w:style w:type="character" w:customStyle="1" w:styleId="2328">
    <w:name w:val="Editor's Note Car Car"/>
    <w:qFormat/>
    <w:uiPriority w:val="0"/>
    <w:rPr>
      <w:rFonts w:ascii="Times New Roman" w:hAnsi="Times New Roman"/>
      <w:color w:val="FF0000"/>
      <w:lang w:val="en-GB" w:eastAsia="en-US"/>
    </w:rPr>
  </w:style>
  <w:style w:type="character" w:customStyle="1" w:styleId="2329">
    <w:name w:val="PRS Char"/>
    <w:basedOn w:val="61"/>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2330">
    <w:name w:val="未处理的提及1"/>
    <w:basedOn w:val="61"/>
    <w:unhideWhenUsed/>
    <w:qFormat/>
    <w:uiPriority w:val="52"/>
    <w:rPr>
      <w:color w:val="605E5C"/>
      <w:shd w:val="clear" w:color="auto" w:fill="E1DFDD"/>
    </w:rPr>
  </w:style>
  <w:style w:type="character" w:customStyle="1" w:styleId="2331">
    <w:name w:val="Unresolved Mention2"/>
    <w:basedOn w:val="61"/>
    <w:unhideWhenUsed/>
    <w:qFormat/>
    <w:uiPriority w:val="99"/>
    <w:rPr>
      <w:color w:val="605E5C"/>
      <w:shd w:val="clear" w:color="auto" w:fill="E1DFDD"/>
    </w:rPr>
  </w:style>
  <w:style w:type="paragraph" w:customStyle="1" w:styleId="2332">
    <w:name w:val="CH"/>
    <w:basedOn w:val="1"/>
    <w:qFormat/>
    <w:uiPriority w:val="0"/>
    <w:pPr>
      <w:tabs>
        <w:tab w:val="left" w:pos="2268"/>
        <w:tab w:val="right" w:pos="7920"/>
        <w:tab w:val="right" w:pos="9639"/>
      </w:tabs>
      <w:overflowPunct w:val="0"/>
      <w:autoSpaceDE w:val="0"/>
      <w:autoSpaceDN w:val="0"/>
      <w:adjustRightInd w:val="0"/>
      <w:spacing w:after="0"/>
      <w:textAlignment w:val="baseline"/>
    </w:pPr>
    <w:rPr>
      <w:rFonts w:ascii="Arial" w:hAnsi="Arial" w:eastAsia="Times New Roman" w:cs="Arial"/>
      <w:b/>
      <w:sz w:val="24"/>
      <w:lang w:eastAsia="en-GB"/>
    </w:rPr>
  </w:style>
  <w:style w:type="table" w:customStyle="1" w:styleId="2333">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4">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5">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6">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7">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8">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39">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0">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1">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2">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3">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4">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5">
    <w:name w:val="Table Grid2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6">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7">
    <w:name w:val="网格型3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8">
    <w:name w:val="网格型41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49">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0">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1">
    <w:name w:val="Table Grid1118"/>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2">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3">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4">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5">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6">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7">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8">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59">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0">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1">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2">
    <w:name w:val="Table Grid2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3">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4">
    <w:name w:val="网格型3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5">
    <w:name w:val="网格型4110"/>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6">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7">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8">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69">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0">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1">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2">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3">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4">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5">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6">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7">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8">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79">
    <w:name w:val="Table Grid2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0">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1">
    <w:name w:val="网格型3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2">
    <w:name w:val="网格型429"/>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3">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4">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5">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6">
    <w:name w:val="Table Grid1119"/>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7">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8">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89">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0">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1">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2">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3">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4">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5">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6">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7">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8">
    <w:name w:val="Table Grid2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399">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0">
    <w:name w:val="网格型3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1">
    <w:name w:val="网格型4118"/>
    <w:basedOn w:val="59"/>
    <w:qFormat/>
    <w:uiPriority w:val="0"/>
    <w:pPr>
      <w:overflowPunct w:val="0"/>
      <w:autoSpaceDE w:val="0"/>
      <w:autoSpaceDN w:val="0"/>
      <w:adjustRightInd w:val="0"/>
      <w:spacing w:after="180"/>
      <w:textAlignment w:val="baseline"/>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2">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3">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4">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5">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6">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7">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8">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09">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0">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1">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2">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3">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4">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5">
    <w:name w:val="Table Grid2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6">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7">
    <w:name w:val="网格型3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8">
    <w:name w:val="网格型43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19">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0">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1">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2">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3">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4">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5">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6">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7">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8">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29">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0">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1">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2">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3">
    <w:name w:val="Table Grid2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4">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5">
    <w:name w:val="网格型3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6">
    <w:name w:val="网格型421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7">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8">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39">
    <w:name w:val="Table Grid11117"/>
    <w:basedOn w:val="59"/>
    <w:qFormat/>
    <w:uiPriority w:val="39"/>
    <w:rPr>
      <w:rFonts w:ascii="Calibri" w:hAnsi="Calibri"/>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0">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1">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2">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3">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4">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5">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6">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7">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8">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49">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0">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1">
    <w:name w:val="Table Grid2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2">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3">
    <w:name w:val="网格型3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4">
    <w:name w:val="网格型44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5">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6">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7">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8">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59">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0">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1">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2">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3">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4">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5">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6">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7">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8">
    <w:name w:val="Table Grid2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69">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0">
    <w:name w:val="网格型3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1">
    <w:name w:val="网格型4127"/>
    <w:basedOn w:val="59"/>
    <w:qFormat/>
    <w:uiPriority w:val="0"/>
    <w:pPr>
      <w:overflowPunct w:val="0"/>
      <w:autoSpaceDE w:val="0"/>
      <w:autoSpaceDN w:val="0"/>
      <w:adjustRightInd w:val="0"/>
      <w:spacing w:after="180"/>
    </w:pPr>
    <w:rPr>
      <w:rFonts w:ascii="Times New Roman" w:hAnsi="Times New Roman"/>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2">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3">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4">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5">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6">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477">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2478">
    <w:name w:val="Revision1"/>
    <w:hidden/>
    <w:qFormat/>
    <w:uiPriority w:val="99"/>
    <w:rPr>
      <w:rFonts w:ascii="Times New Roman" w:hAnsi="Times New Roman" w:eastAsia="宋体" w:cs="Times New Roman"/>
      <w:lang w:val="en-GB" w:eastAsia="en-US" w:bidi="ar-SA"/>
    </w:rPr>
  </w:style>
  <w:style w:type="paragraph" w:customStyle="1" w:styleId="2479">
    <w:name w:val="TOC Heading1"/>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2480">
    <w:name w:val="Intense Emphasis1"/>
    <w:qFormat/>
    <w:uiPriority w:val="21"/>
    <w:rPr>
      <w:b/>
      <w:i/>
      <w:color w:val="4F81BD"/>
    </w:rPr>
  </w:style>
  <w:style w:type="character" w:customStyle="1" w:styleId="2481">
    <w:name w:val="Subtle Reference1"/>
    <w:qFormat/>
    <w:uiPriority w:val="31"/>
    <w:rPr>
      <w:smallCaps/>
      <w:color w:val="C0504D"/>
      <w:u w:val="single"/>
    </w:rPr>
  </w:style>
  <w:style w:type="character" w:customStyle="1" w:styleId="2482">
    <w:name w:val="Intense Reference1"/>
    <w:qFormat/>
    <w:uiPriority w:val="0"/>
    <w:rPr>
      <w:b/>
      <w:smallCaps/>
      <w:color w:val="C0504D"/>
      <w:spacing w:val="5"/>
      <w:u w:val="single"/>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edehesr\Library\Containers\com.kingsoft.wpsoffice.mac.global\Data\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Template>
  <Company>3GPP Support Team</Company>
  <Pages>13</Pages>
  <Words>1797</Words>
  <Characters>9014</Characters>
  <Lines>125</Lines>
  <Paragraphs>35</Paragraphs>
  <TotalTime>2</TotalTime>
  <ScaleCrop>false</ScaleCrop>
  <LinksUpToDate>false</LinksUpToDate>
  <CharactersWithSpaces>10332</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2020-02-03T03:32:00Z</dcterms:created>
  <dc:creator>Michael Sanders, John M Meredith</dc:creator>
  <cp:lastModifiedBy>CATT</cp:lastModifiedBy>
  <cp:lastPrinted>1900-12-31T11:00:00Z</cp:lastPrinted>
  <dcterms:modified xsi:type="dcterms:W3CDTF">2024-11-21T19:28:35Z</dcterms:modified>
  <dc:title>MTG_TITLE</dc:title>
  <cp:revision>1466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2052-12.1.0.18608</vt:lpwstr>
  </property>
  <property fmtid="{D5CDD505-2E9C-101B-9397-08002B2CF9AE}" pid="22" name="ICV">
    <vt:lpwstr>95CC38DF15DD414590819BB3868E8CF2_12</vt:lpwstr>
  </property>
</Properties>
</file>